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690AFF" w:rsidR="0099323B">
        <w:trPr>
          <w:trHeight w:val="565"/>
        </w:trPr>
        <w:tc>
          <w:tcPr>
            <w:tcW w:type="dxa" w:w="2531"/>
          </w:tcPr>
          <w:p w:rsidRDefault="0099323B" w:rsidP="00690AFF" w:rsidR="0099323B">
            <w:pPr>
              <w:jc w:val="center"/>
            </w:pPr>
            <w:bookmarkStart w:name="_GoBack" w:id="0"/>
            <w:bookmarkEnd w:id="0"/>
            <w:r>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99323B" w:rsidP="00690AFF" w:rsidR="0099323B">
            <w:pPr>
              <w:jc w:val="center"/>
            </w:pPr>
            <w:r>
              <w:t>Republika Hrvatska</w:t>
            </w:r>
          </w:p>
          <w:p w:rsidRDefault="0099323B" w:rsidP="00690AFF" w:rsidR="0099323B">
            <w:pPr>
              <w:jc w:val="center"/>
            </w:pPr>
            <w:r>
              <w:t>Trgovački sud u Splitu</w:t>
            </w:r>
          </w:p>
          <w:p w:rsidRDefault="0099323B" w:rsidP="00690AFF" w:rsidR="0099323B">
            <w:pPr>
              <w:jc w:val="center"/>
            </w:pPr>
            <w:r>
              <w:t>Split, Sukoišanska 6</w:t>
            </w:r>
          </w:p>
        </w:tc>
      </w:tr>
    </w:tbl>
    <w:p w14:textId="1c1b4b6" w14:paraId="1c1b4b6" w:rsidRDefault="0099323B" w:rsidP="0099323B" w:rsidR="0099323B">
      <w:pPr>
        <w:jc w:val="right"/>
        <w15:collapsed w:val="false"/>
      </w:pPr>
      <w:r>
        <w:t>Poslovni broj: 4. St-</w:t>
      </w:r>
      <w:r w:rsidR="00337F49">
        <w:t>20/2015-</w:t>
      </w:r>
      <w:r w:rsidR="00EB2059">
        <w:t>78</w:t>
      </w:r>
    </w:p>
    <w:p w:rsidRDefault="00D722C8" w:rsidP="00353050" w:rsidR="00D722C8">
      <w:pPr>
        <w:pStyle w:val="Naslov1"/>
        <w:rPr>
          <w:b w:val="false"/>
        </w:rPr>
      </w:pPr>
    </w:p>
    <w:p w:rsidRDefault="00D722C8" w:rsidP="00353050" w:rsidR="00D722C8" w:rsidRPr="00D722C8">
      <w:pPr>
        <w:pStyle w:val="Naslov1"/>
        <w:rPr>
          <w:b w:val="false"/>
          <w:spacing w:val="100"/>
        </w:rPr>
      </w:pPr>
      <w:r w:rsidRPr="00D722C8">
        <w:rPr>
          <w:b w:val="false"/>
          <w:spacing w:val="100"/>
        </w:rPr>
        <w:t>REPUBLIKA HRVATSKA</w:t>
      </w:r>
    </w:p>
    <w:p w:rsidRDefault="00D722C8" w:rsidP="00353050" w:rsidR="00D722C8">
      <w:pPr>
        <w:pStyle w:val="Naslov1"/>
        <w:rPr>
          <w:b w:val="false"/>
        </w:rPr>
      </w:pPr>
    </w:p>
    <w:p w:rsidRDefault="00353050" w:rsidP="00353050" w:rsidR="00353050" w:rsidRPr="00AA238A">
      <w:pPr>
        <w:pStyle w:val="Naslov1"/>
        <w:rPr>
          <w:b w:val="false"/>
        </w:rPr>
      </w:pPr>
      <w:r w:rsidRPr="00AA238A">
        <w:rPr>
          <w:b w:val="false"/>
        </w:rPr>
        <w:t>R J E Š E N J E</w:t>
      </w:r>
    </w:p>
    <w:p w:rsidRDefault="00353050" w:rsidP="00353050" w:rsidR="00353050" w:rsidRPr="00AA238A"/>
    <w:p w:rsidRDefault="0099323B" w:rsidP="0099323B" w:rsidR="0099323B">
      <w:pPr>
        <w:pStyle w:val="Tijeloteksta"/>
        <w:tabs>
          <w:tab w:pos="6810" w:val="clear"/>
          <w:tab w:pos="0" w:val="left"/>
        </w:tabs>
      </w:pPr>
      <w:r>
        <w:tab/>
        <w:t xml:space="preserve">Trgovački sud u Splitu, po sucu ovog suda Katarini Mikulić,  kao stečajnom sucu, u stečajnom postupku nad stečajnim dužnikom </w:t>
      </w:r>
      <w:r w:rsidR="00337F49" w:rsidRPr="00E0576B">
        <w:t>AUTOSERVIS JAJO d.o.o. u stečaju, Filipa Grabovca bb, Sinj, OIB: 78839593182</w:t>
      </w:r>
      <w:r>
        <w:t xml:space="preserve">,  </w:t>
      </w:r>
      <w:r w:rsidR="00D722C8">
        <w:t xml:space="preserve">19. </w:t>
      </w:r>
      <w:r w:rsidR="003678EF">
        <w:t>srpnja</w:t>
      </w:r>
      <w:r>
        <w:t xml:space="preserve"> 2018.</w:t>
      </w:r>
    </w:p>
    <w:p w:rsidRDefault="00F42085" w:rsidP="00947E04" w:rsidR="00F42085">
      <w:pPr>
        <w:pStyle w:val="Tijeloteksta"/>
      </w:pPr>
    </w:p>
    <w:p w:rsidRDefault="00587AA3" w:rsidR="00587AA3" w:rsidRPr="00C10EF6">
      <w:pPr>
        <w:jc w:val="center"/>
        <w:rPr>
          <w:bCs/>
        </w:rPr>
      </w:pPr>
      <w:r w:rsidRPr="00C10EF6">
        <w:rPr>
          <w:bCs/>
        </w:rPr>
        <w:t>r i j e š i o</w:t>
      </w:r>
      <w:r w:rsidR="00C10EF6">
        <w:rPr>
          <w:bCs/>
        </w:rPr>
        <w:t xml:space="preserve">  </w:t>
      </w:r>
      <w:r w:rsidRPr="00C10EF6">
        <w:rPr>
          <w:bCs/>
        </w:rPr>
        <w:t xml:space="preserve">  </w:t>
      </w:r>
      <w:r w:rsidR="00947E04" w:rsidRPr="00C10EF6">
        <w:rPr>
          <w:bCs/>
        </w:rPr>
        <w:t xml:space="preserve"> </w:t>
      </w:r>
      <w:r w:rsidRPr="00C10EF6">
        <w:rPr>
          <w:bCs/>
        </w:rPr>
        <w:t xml:space="preserve">j e </w:t>
      </w:r>
    </w:p>
    <w:p w:rsidRDefault="00587AA3" w:rsidR="00587AA3">
      <w:pPr>
        <w:jc w:val="both"/>
      </w:pPr>
    </w:p>
    <w:p w:rsidRDefault="00587AA3" w:rsidP="00171CA0" w:rsidR="00171CA0">
      <w:pPr>
        <w:pStyle w:val="Uvuenotijeloteksta"/>
        <w:ind w:hanging="142" w:left="142"/>
      </w:pPr>
      <w:r w:rsidRPr="00844761">
        <w:rPr>
          <w:bCs/>
        </w:rPr>
        <w:t>I.</w:t>
      </w:r>
      <w:r>
        <w:t xml:space="preserve"> Određuje se prodaja u stečajnom postupku uz odgovarajuću primjenu odredaba </w:t>
      </w:r>
      <w:r w:rsidR="006F31D0">
        <w:t xml:space="preserve">Ovršnog </w:t>
      </w:r>
      <w:r>
        <w:t>zakona kojima je uređena ovrha na nekretnini</w:t>
      </w:r>
      <w:r w:rsidR="00844761">
        <w:t>,</w:t>
      </w:r>
      <w:r>
        <w:t xml:space="preserve"> </w:t>
      </w:r>
      <w:r w:rsidR="0099323B">
        <w:t>i to nekretnini</w:t>
      </w:r>
      <w:r w:rsidR="0094409F">
        <w:t xml:space="preserve"> oznake kat.čest, 1037/5 </w:t>
      </w:r>
      <w:r w:rsidR="00171CA0">
        <w:t>ZU 1281 K.O. Karakašica u naravi dvorište površine 468 m</w:t>
      </w:r>
      <w:r w:rsidR="00171CA0" w:rsidRPr="00171CA0">
        <w:rPr>
          <w:vertAlign w:val="superscript"/>
        </w:rPr>
        <w:t>2</w:t>
      </w:r>
      <w:r w:rsidR="00171CA0">
        <w:t xml:space="preserve"> i gospodarska zgrada površine 532 m</w:t>
      </w:r>
      <w:r w:rsidR="00171CA0" w:rsidRPr="00171CA0">
        <w:rPr>
          <w:vertAlign w:val="superscript"/>
        </w:rPr>
        <w:t>2</w:t>
      </w:r>
      <w:r w:rsidR="00171CA0">
        <w:t xml:space="preserve"> te na nekretnini oznake kat. čest. </w:t>
      </w:r>
      <w:r w:rsidR="0094409F">
        <w:t>1037/8 ZU 1281 K.O. Karakašica</w:t>
      </w:r>
      <w:r w:rsidR="0099323B">
        <w:t xml:space="preserve"> </w:t>
      </w:r>
      <w:r w:rsidR="00171CA0">
        <w:t>u naravi pašnjak površine 1075 m</w:t>
      </w:r>
      <w:r w:rsidR="00171CA0" w:rsidRPr="00171CA0">
        <w:rPr>
          <w:vertAlign w:val="superscript"/>
        </w:rPr>
        <w:t>2</w:t>
      </w:r>
      <w:r w:rsidR="00171CA0">
        <w:t xml:space="preserve">, </w:t>
      </w:r>
      <w:r w:rsidR="000950D9">
        <w:t>što čini</w:t>
      </w:r>
      <w:r w:rsidR="00171CA0">
        <w:t xml:space="preserve"> sveukupn</w:t>
      </w:r>
      <w:r w:rsidR="000950D9">
        <w:t>u</w:t>
      </w:r>
      <w:r w:rsidR="00171CA0">
        <w:t xml:space="preserve"> površin</w:t>
      </w:r>
      <w:r w:rsidR="000950D9">
        <w:t>u od</w:t>
      </w:r>
      <w:r w:rsidR="00171CA0">
        <w:t xml:space="preserve"> 2075 m</w:t>
      </w:r>
      <w:r w:rsidR="00171CA0" w:rsidRPr="00171CA0">
        <w:rPr>
          <w:vertAlign w:val="superscript"/>
        </w:rPr>
        <w:t>2</w:t>
      </w:r>
      <w:r w:rsidR="000950D9">
        <w:t xml:space="preserve"> upisano u Općinskom sudu u Splitu, zemljišnoknjižni odjel Sinj, u vlasništvu stečajnog dužnika. </w:t>
      </w:r>
    </w:p>
    <w:p w:rsidRDefault="00B07C70" w:rsidP="000950D9" w:rsidR="00B07C70">
      <w:pPr>
        <w:pStyle w:val="Uvuenotijeloteksta"/>
        <w:ind w:left="0"/>
      </w:pPr>
    </w:p>
    <w:p w:rsidRDefault="00480AD6" w:rsidP="00DC7BDB" w:rsidR="00185148">
      <w:pPr>
        <w:jc w:val="both"/>
      </w:pPr>
      <w:r>
        <w:t>II. Na naprijed opisanoj nekretnini</w:t>
      </w:r>
      <w:r w:rsidR="00185148">
        <w:t xml:space="preserve"> upisano je založno pravo</w:t>
      </w:r>
      <w:r>
        <w:t xml:space="preserve"> </w:t>
      </w:r>
      <w:r w:rsidR="000950D9">
        <w:t>Societe Generale-Splitska banka d.d., Split, Ruđera Boškovića 16</w:t>
      </w:r>
      <w:r w:rsidR="00DA7212">
        <w:t xml:space="preserve"> (upis pod Z-</w:t>
      </w:r>
      <w:r w:rsidR="000950D9">
        <w:t>1429/06</w:t>
      </w:r>
      <w:r w:rsidR="00DA7212">
        <w:t>)</w:t>
      </w:r>
      <w:r w:rsidR="000950D9">
        <w:t xml:space="preserve"> i P.Z. AUTO d.o.o., Velika Gorica, Zagrebačka bb. </w:t>
      </w:r>
    </w:p>
    <w:p w:rsidRDefault="00C17FBE" w:rsidP="00675862" w:rsidR="00C17FBE">
      <w:pPr>
        <w:jc w:val="both"/>
      </w:pPr>
    </w:p>
    <w:p w:rsidRDefault="00172053" w:rsidP="00366E8A" w:rsidR="00172053">
      <w:pPr>
        <w:pStyle w:val="Tijeloteksta-uvlaka2"/>
        <w:ind w:left="0"/>
      </w:pPr>
      <w:r w:rsidRPr="00844761">
        <w:t>II.</w:t>
      </w:r>
      <w:r w:rsidR="00675862">
        <w:t xml:space="preserve"> </w:t>
      </w:r>
      <w:r>
        <w:t>Zaključkom o prodaji utvrdit će se vrijednost predmetn</w:t>
      </w:r>
      <w:r w:rsidR="00844455">
        <w:t>e</w:t>
      </w:r>
      <w:r>
        <w:t xml:space="preserve"> nekretnin</w:t>
      </w:r>
      <w:r w:rsidR="00844455">
        <w:t>e</w:t>
      </w:r>
      <w:r>
        <w:t xml:space="preserve">, način i uvjeti </w:t>
      </w:r>
      <w:r w:rsidR="00844761">
        <w:t xml:space="preserve">   </w:t>
      </w:r>
      <w:r w:rsidR="00366E8A">
        <w:t>prodaje za n</w:t>
      </w:r>
      <w:r w:rsidR="00185148">
        <w:t>ekretnin</w:t>
      </w:r>
      <w:r w:rsidR="00844455">
        <w:t>u</w:t>
      </w:r>
      <w:r w:rsidR="00185148">
        <w:t xml:space="preserve"> pod točkom </w:t>
      </w:r>
      <w:r w:rsidR="003C1769">
        <w:t>I</w:t>
      </w:r>
      <w:r w:rsidR="00185148">
        <w:t xml:space="preserve">. </w:t>
      </w:r>
    </w:p>
    <w:p w:rsidRDefault="00172053" w:rsidP="00172053" w:rsidR="00172053">
      <w:pPr>
        <w:pStyle w:val="Tijeloteksta-uvlaka2"/>
        <w:ind w:left="708"/>
      </w:pPr>
    </w:p>
    <w:p w:rsidRDefault="00172053" w:rsidP="00366E8A" w:rsidR="00172053">
      <w:pPr>
        <w:pStyle w:val="Tijeloteksta-uvlaka2"/>
        <w:ind w:left="0"/>
      </w:pPr>
      <w:r w:rsidRPr="00844761">
        <w:t>III.</w:t>
      </w:r>
      <w:r w:rsidR="00161F48">
        <w:t xml:space="preserve"> </w:t>
      </w:r>
      <w:r>
        <w:t>Određuje se upis zabilježbe ovog rješenja o prodaji nekretnin</w:t>
      </w:r>
      <w:r w:rsidR="00BF494C">
        <w:t>e</w:t>
      </w:r>
      <w:r>
        <w:t xml:space="preserve"> stečajnog dužnika</w:t>
      </w:r>
      <w:r w:rsidR="00185148">
        <w:t xml:space="preserve"> </w:t>
      </w:r>
      <w:r w:rsidR="00B24F8E">
        <w:t xml:space="preserve">u </w:t>
      </w:r>
      <w:r w:rsidR="00185148">
        <w:t>Općinsko</w:t>
      </w:r>
      <w:r w:rsidR="00B24F8E">
        <w:t>m</w:t>
      </w:r>
      <w:r w:rsidR="00185148">
        <w:t xml:space="preserve"> suda u </w:t>
      </w:r>
      <w:r w:rsidR="00B24F8E">
        <w:t xml:space="preserve">Splitu, zemljišnoknjižni odjel </w:t>
      </w:r>
      <w:r w:rsidR="00844455">
        <w:t>Split</w:t>
      </w:r>
      <w:r w:rsidR="00366E8A">
        <w:t xml:space="preserve">. </w:t>
      </w:r>
    </w:p>
    <w:p w:rsidRDefault="000E4921" w:rsidP="00844761" w:rsidR="000E4921">
      <w:pPr>
        <w:pStyle w:val="Tijeloteksta-uvlaka2"/>
        <w:ind w:left="0"/>
      </w:pPr>
    </w:p>
    <w:p w:rsidRDefault="00D722C8" w:rsidP="00A02E2A" w:rsidR="00D722C8">
      <w:pPr>
        <w:tabs>
          <w:tab w:pos="1260" w:val="left"/>
        </w:tabs>
        <w:jc w:val="center"/>
      </w:pPr>
    </w:p>
    <w:p w:rsidRDefault="000E4921" w:rsidP="00A02E2A" w:rsidR="00172053">
      <w:pPr>
        <w:tabs>
          <w:tab w:pos="1260" w:val="left"/>
        </w:tabs>
        <w:jc w:val="center"/>
      </w:pPr>
      <w:r>
        <w:t>Obrazloženje</w:t>
      </w:r>
    </w:p>
    <w:p w:rsidRDefault="00172053" w:rsidP="00172053" w:rsidR="00172053">
      <w:pPr>
        <w:tabs>
          <w:tab w:pos="1260" w:val="left"/>
        </w:tabs>
        <w:ind w:firstLine="540"/>
        <w:jc w:val="center"/>
      </w:pPr>
    </w:p>
    <w:p w:rsidRDefault="00172053" w:rsidP="00337F49" w:rsidR="00337F49">
      <w:pPr>
        <w:ind w:firstLine="540"/>
        <w:jc w:val="both"/>
      </w:pPr>
      <w:r w:rsidRPr="001B7B62">
        <w:tab/>
      </w:r>
      <w:r w:rsidR="00844455" w:rsidRPr="00C17FBE">
        <w:t xml:space="preserve">Rješenjem </w:t>
      </w:r>
      <w:r w:rsidR="00844455">
        <w:t>ovog suda br. 4 St-</w:t>
      </w:r>
      <w:r w:rsidR="00337F49">
        <w:t>20/2015 od 17. srpnja 2015</w:t>
      </w:r>
      <w:r w:rsidR="00337F49" w:rsidRPr="003A4FAE">
        <w:t>. godine otvoren stečajni postupak na stečajnim dužnikom</w:t>
      </w:r>
      <w:r w:rsidR="00337F49">
        <w:t xml:space="preserve"> AUTOSERVIS JAJO d.o.o., Filipa Grabovca bb, Sinj, OIB: 78839593182</w:t>
      </w:r>
      <w:r w:rsidR="00337F49" w:rsidRPr="005C119E">
        <w:t>.</w:t>
      </w:r>
    </w:p>
    <w:p w:rsidRDefault="00337F49" w:rsidP="00337F49" w:rsidR="00337F49">
      <w:pPr>
        <w:ind w:firstLine="540"/>
        <w:jc w:val="both"/>
      </w:pPr>
    </w:p>
    <w:p w:rsidRDefault="00337F49" w:rsidP="00337F49" w:rsidR="00337F49">
      <w:pPr>
        <w:ind w:firstLine="540"/>
        <w:jc w:val="both"/>
      </w:pPr>
      <w:r w:rsidRPr="005C119E">
        <w:t xml:space="preserve"> Ist</w:t>
      </w:r>
      <w:r w:rsidRPr="003A4FAE">
        <w:t xml:space="preserve">im rješenjem za stečajnog upravitelja imenovan </w:t>
      </w:r>
      <w:r w:rsidRPr="00837CE0">
        <w:t xml:space="preserve">je  </w:t>
      </w:r>
      <w:r>
        <w:t xml:space="preserve">Berislav Bušelić, Mravince, A. Starčevića 21, OIB: </w:t>
      </w:r>
      <w:r w:rsidRPr="00A22009">
        <w:t>93274685765</w:t>
      </w:r>
      <w:r>
        <w:t>.</w:t>
      </w:r>
    </w:p>
    <w:p w:rsidRDefault="00844455" w:rsidP="00337F49" w:rsidR="00844455" w:rsidRPr="00844761">
      <w:pPr>
        <w:pStyle w:val="Bezproreda"/>
        <w:jc w:val="both"/>
      </w:pPr>
    </w:p>
    <w:p w:rsidRDefault="00844455" w:rsidP="00844455" w:rsidR="00172053" w:rsidRPr="00172053">
      <w:pPr>
        <w:ind w:firstLine="708"/>
        <w:jc w:val="both"/>
      </w:pPr>
      <w:r>
        <w:t>Imenovani stečajni upravitelj</w:t>
      </w:r>
      <w:r w:rsidRPr="00172053">
        <w:t xml:space="preserve"> je </w:t>
      </w:r>
      <w:r>
        <w:t>predložio</w:t>
      </w:r>
      <w:r w:rsidRPr="00172053">
        <w:t xml:space="preserve"> da se nekretnin</w:t>
      </w:r>
      <w:r>
        <w:t>a</w:t>
      </w:r>
      <w:r w:rsidRPr="00172053">
        <w:t xml:space="preserve">  pobliže označen</w:t>
      </w:r>
      <w:r>
        <w:t>a</w:t>
      </w:r>
      <w:r w:rsidRPr="00172053">
        <w:t xml:space="preserve"> u </w:t>
      </w:r>
      <w:r>
        <w:t>točci</w:t>
      </w:r>
      <w:r w:rsidRPr="00172053">
        <w:t xml:space="preserve"> </w:t>
      </w:r>
      <w:r w:rsidRPr="00844761">
        <w:t>I.</w:t>
      </w:r>
      <w:r>
        <w:rPr>
          <w:b/>
        </w:rPr>
        <w:t xml:space="preserve"> </w:t>
      </w:r>
      <w:r w:rsidRPr="00172053">
        <w:t xml:space="preserve"> izreke ovog rješenja  proda u stečajnom postupku uz odgovarajuću primjenu </w:t>
      </w:r>
      <w:r>
        <w:t>pravila o ovrsi na nekretninama</w:t>
      </w:r>
      <w:r w:rsidR="00185148">
        <w:t xml:space="preserve">, a nakon što je razlučni vjerovnik </w:t>
      </w:r>
      <w:r>
        <w:t>prihvatio</w:t>
      </w:r>
      <w:r w:rsidR="00185148">
        <w:t xml:space="preserve"> prodaju naveden</w:t>
      </w:r>
      <w:r w:rsidR="00BF494C">
        <w:t>e</w:t>
      </w:r>
      <w:r w:rsidR="00185148">
        <w:t xml:space="preserve"> nekretnin</w:t>
      </w:r>
      <w:r w:rsidR="00BF494C">
        <w:t>e</w:t>
      </w:r>
      <w:r w:rsidR="00185148">
        <w:t xml:space="preserve"> u ovom postupku.</w:t>
      </w:r>
    </w:p>
    <w:p w:rsidRDefault="00B24F8E" w:rsidP="00B24F8E" w:rsidR="00B24F8E">
      <w:pPr>
        <w:spacing w:before="200"/>
        <w:ind w:firstLine="708"/>
        <w:jc w:val="both"/>
      </w:pPr>
      <w:r>
        <w:lastRenderedPageBreak/>
        <w:t>Odredbom čl</w:t>
      </w:r>
      <w:r w:rsidR="00EB2059">
        <w:t>anka</w:t>
      </w:r>
      <w:r>
        <w:t xml:space="preserve"> 247. Stečajnog zakona (˝Narodne novine˝ broj 71/15</w:t>
      </w:r>
      <w:r w:rsidR="00C7480C">
        <w:t xml:space="preserve"> i 104/17</w:t>
      </w:r>
      <w:r w:rsidR="00EB2059">
        <w:t>; dalje SZ</w:t>
      </w:r>
      <w:r>
        <w:t>) propisano je da se nekretnina na kojoj postoji razlučno pravo prodaje u stečajnom postupku, na prijedlog stečajnog upravitelja ili razlučnog vjerovnika, uz odgovarajuću primjenu pravila ovršnog postupka u ovrsi na nekretnini.</w:t>
      </w:r>
    </w:p>
    <w:p w:rsidRDefault="00B24F8E" w:rsidP="00B24F8E" w:rsidR="00B24F8E">
      <w:pPr>
        <w:spacing w:before="200"/>
        <w:ind w:firstLine="709"/>
        <w:jc w:val="both"/>
      </w:pPr>
      <w:r>
        <w:t>Slijedom navedenog, a temeljem odredbe čl</w:t>
      </w:r>
      <w:r w:rsidR="00EB2059">
        <w:t>anka</w:t>
      </w:r>
      <w:r>
        <w:t xml:space="preserve"> 247. u vezi s odredbom čl</w:t>
      </w:r>
      <w:r w:rsidR="00EB2059">
        <w:t xml:space="preserve">anka </w:t>
      </w:r>
      <w:r>
        <w:t xml:space="preserve"> 441. s</w:t>
      </w:r>
      <w:r w:rsidR="00EB2059">
        <w:t>tavak 2. SZ</w:t>
      </w:r>
      <w:r>
        <w:t>, odlučeno je kao u izreci ovog rješenja.</w:t>
      </w:r>
    </w:p>
    <w:p w:rsidRDefault="00B24F8E" w:rsidP="00844761" w:rsidR="00B24F8E">
      <w:pPr>
        <w:pStyle w:val="Tijeloteksta"/>
        <w:jc w:val="center"/>
      </w:pPr>
    </w:p>
    <w:p w:rsidRDefault="00EB2059" w:rsidP="00844455" w:rsidR="00844455" w:rsidRPr="00E82A70">
      <w:pPr>
        <w:jc w:val="center"/>
      </w:pPr>
      <w:r>
        <w:t>U Splitu</w:t>
      </w:r>
      <w:r w:rsidR="00D722C8">
        <w:t xml:space="preserve"> 19. srpnja 2018</w:t>
      </w:r>
      <w:r w:rsidR="00844455">
        <w:t xml:space="preserve">. </w:t>
      </w:r>
    </w:p>
    <w:p w:rsidRDefault="00844455" w:rsidP="00844455" w:rsidR="00844455">
      <w:r>
        <w:tab/>
      </w:r>
      <w:r>
        <w:tab/>
      </w:r>
      <w:r>
        <w:tab/>
      </w:r>
      <w:r>
        <w:tab/>
      </w:r>
    </w:p>
    <w:tbl>
      <w:tblPr>
        <w:tblStyle w:val="Reetkatablice"/>
        <w:tblW w:type="dxa" w:w="4710"/>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710"/>
      </w:tblGrid>
      <w:tr w:rsidTr="00690AFF" w:rsidR="00844455">
        <w:trPr>
          <w:trHeight w:val="278"/>
        </w:trPr>
        <w:tc>
          <w:tcPr>
            <w:tcW w:type="dxa" w:w="4710"/>
          </w:tcPr>
          <w:p w:rsidRDefault="00844455" w:rsidP="00690AFF" w:rsidR="00844455">
            <w:pPr>
              <w:jc w:val="center"/>
              <w:rPr>
                <w:bCs/>
              </w:rPr>
            </w:pPr>
            <w:r>
              <w:rPr>
                <w:bCs/>
              </w:rPr>
              <w:t>Sudac</w:t>
            </w:r>
          </w:p>
          <w:p w:rsidRDefault="00844455" w:rsidP="00690AFF" w:rsidR="00844455">
            <w:pPr>
              <w:jc w:val="center"/>
              <w:rPr>
                <w:bCs/>
              </w:rPr>
            </w:pPr>
          </w:p>
          <w:p w:rsidRDefault="00844455" w:rsidP="00690AFF" w:rsidR="00844455">
            <w:pPr>
              <w:jc w:val="center"/>
              <w:rPr>
                <w:bCs/>
              </w:rPr>
            </w:pPr>
          </w:p>
        </w:tc>
      </w:tr>
      <w:tr w:rsidTr="00690AFF" w:rsidR="00844455">
        <w:trPr>
          <w:trHeight w:val="465"/>
        </w:trPr>
        <w:tc>
          <w:tcPr>
            <w:tcW w:type="dxa" w:w="4710"/>
          </w:tcPr>
          <w:p w:rsidRDefault="00844455" w:rsidP="00690AFF" w:rsidR="00844455">
            <w:pPr>
              <w:jc w:val="center"/>
              <w:rPr>
                <w:bCs/>
              </w:rPr>
            </w:pPr>
            <w:r>
              <w:rPr>
                <w:bCs/>
              </w:rPr>
              <w:t>Katarina Mikulić</w:t>
            </w:r>
            <w:r w:rsidR="00C0020D">
              <w:rPr>
                <w:bCs/>
              </w:rPr>
              <w:t>,v.r.</w:t>
            </w:r>
          </w:p>
          <w:p w:rsidRDefault="00C0020D" w:rsidP="0071700F" w:rsidR="00C0020D">
            <w:pPr>
              <w:pStyle w:val="Bezproreda"/>
              <w:jc w:val="right"/>
              <w:rPr>
                <w:rFonts w:hAnsi="Times New Roman" w:ascii="Times New Roman"/>
                <w:sz w:val="24"/>
                <w:szCs w:val="24"/>
              </w:rPr>
            </w:pPr>
            <w:r>
              <w:rPr>
                <w:bCs/>
              </w:rPr>
              <w:t xml:space="preserve">za </w:t>
            </w:r>
            <w:r>
              <w:rPr>
                <w:rFonts w:hAnsi="Times New Roman" w:ascii="Times New Roman"/>
                <w:sz w:val="24"/>
                <w:szCs w:val="24"/>
              </w:rPr>
              <w:t>točnost otpravka – ovlašteni službenik</w:t>
            </w:r>
          </w:p>
          <w:p w:rsidRDefault="00C0020D" w:rsidP="00C0020D" w:rsidR="00C0020D"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C0020D" w:rsidP="00690AFF" w:rsidR="00C0020D">
            <w:pPr>
              <w:jc w:val="center"/>
              <w:rPr>
                <w:bCs/>
              </w:rPr>
            </w:pPr>
          </w:p>
        </w:tc>
      </w:tr>
    </w:tbl>
    <w:p w:rsidRDefault="00172053" w:rsidP="00337F49" w:rsidR="00172053">
      <w:pPr>
        <w:jc w:val="both"/>
      </w:pPr>
    </w:p>
    <w:p w:rsidRDefault="00844455" w:rsidP="00172053" w:rsidR="00172053">
      <w:pPr>
        <w:pStyle w:val="Tijeloteksta"/>
      </w:pPr>
      <w:r>
        <w:t>Pouka o pravnom lijeku</w:t>
      </w:r>
      <w:r w:rsidR="00172053">
        <w:t xml:space="preserve">: Protiv ovog rješenja dopuštena je žalba Visokom trgovačkom sudu Republike Hrvatske u Zagrebu. Žalba se podnosi </w:t>
      </w:r>
      <w:r w:rsidR="00677A9E">
        <w:t xml:space="preserve">putem ovog suda u 2 primjerka, </w:t>
      </w:r>
      <w:r w:rsidR="00172053">
        <w:t xml:space="preserve"> u roku od 8 dana od dana dostave rješenja.</w:t>
      </w:r>
      <w:r w:rsidR="00172053">
        <w:tab/>
      </w:r>
    </w:p>
    <w:p w:rsidRDefault="00172053" w:rsidP="00172053" w:rsidR="00172053">
      <w:pPr>
        <w:jc w:val="both"/>
      </w:pPr>
    </w:p>
    <w:p w:rsidRDefault="00BF494C" w:rsidP="00C75ADA" w:rsidR="00BF494C">
      <w:pPr>
        <w:ind w:left="142"/>
        <w:jc w:val="both"/>
      </w:pPr>
    </w:p>
    <w:p w:rsidRDefault="00172053" w:rsidP="00BF494C" w:rsidR="00172053">
      <w:pPr>
        <w:jc w:val="both"/>
      </w:pPr>
    </w:p>
    <w:p w:rsidRDefault="00172053" w:rsidP="005958DF" w:rsidR="00172053">
      <w:pPr>
        <w:jc w:val="both"/>
      </w:pPr>
    </w:p>
    <w:sectPr w:rsidR="00172053">
      <w:headerReference w:type="even" r:id="rId11"/>
      <w:headerReference w:type="default" r:id="rId12"/>
      <w:footerReference w:type="default" r:id="rId13"/>
      <w:pgSz w:h="16838" w:w="11906"/>
      <w:pgMar w:gutter="0" w:footer="708" w:header="708" w:left="1440" w:bottom="125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E16CF" w:rsidR="009E16CF">
      <w:r>
        <w:separator/>
      </w:r>
    </w:p>
  </w:endnote>
  <w:endnote w:id="0" w:type="continuationSeparator">
    <w:p w:rsidRDefault="009E16CF" w:rsidR="009E16C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494C" w:rsidR="00BF494C">
    <w:pPr>
      <w:pStyle w:val="Podnoje"/>
      <w:jc w:val="center"/>
    </w:pPr>
  </w:p>
  <w:p w:rsidRDefault="00BF494C" w:rsidR="00BF494C">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E16CF" w:rsidR="009E16CF">
      <w:r>
        <w:separator/>
      </w:r>
    </w:p>
  </w:footnote>
  <w:footnote w:id="0" w:type="continuationSeparator">
    <w:p w:rsidRDefault="009E16CF" w:rsidR="009E16C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622AC" w:rsidR="00B622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15C5B">
      <w:rPr>
        <w:rStyle w:val="Brojstranice"/>
        <w:noProof/>
      </w:rPr>
      <w:t>2</w:t>
    </w:r>
    <w:r>
      <w:rPr>
        <w:rStyle w:val="Brojstranice"/>
      </w:rPr>
      <w:fldChar w:fldCharType="end"/>
    </w:r>
  </w:p>
  <w:p w:rsidRDefault="00B622AC" w:rsidR="00B622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64977478"/>
      <w:docPartObj>
        <w:docPartGallery w:val="Page Numbers (Top of Page)"/>
        <w:docPartUnique/>
      </w:docPartObj>
    </w:sdtPr>
    <w:sdtEndPr/>
    <w:sdtContent>
      <w:p w:rsidRDefault="00844455" w:rsidP="00844455" w:rsidR="00844455">
        <w:pPr>
          <w:ind w:firstLine="708" w:left="3540"/>
          <w:jc w:val="center"/>
        </w:pPr>
        <w:r>
          <w:fldChar w:fldCharType="begin"/>
        </w:r>
        <w:r>
          <w:instrText>PAGE   \* MERGEFORMAT</w:instrText>
        </w:r>
        <w:r>
          <w:fldChar w:fldCharType="separate"/>
        </w:r>
        <w:r w:rsidR="00C0020D">
          <w:rPr>
            <w:noProof/>
          </w:rPr>
          <w:t>2</w:t>
        </w:r>
        <w:r>
          <w:fldChar w:fldCharType="end"/>
        </w:r>
        <w:r>
          <w:tab/>
        </w:r>
        <w:r>
          <w:tab/>
          <w:t>Poslovni broj: 4. St-</w:t>
        </w:r>
        <w:r w:rsidR="00337F49">
          <w:t>20/2015-</w:t>
        </w:r>
        <w:r w:rsidR="00EB2059">
          <w:t>78</w:t>
        </w:r>
      </w:p>
      <w:p w:rsidRDefault="00C0020D" w:rsidR="00844455">
        <w:pPr>
          <w:pStyle w:val="Zaglavlje"/>
          <w:jc w:val="center"/>
        </w:pPr>
      </w:p>
    </w:sdtContent>
  </w:sdt>
  <w:p w:rsidRDefault="00B622AC" w:rsidR="00B622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532427"/>
    <w:multiLevelType w:val="hybridMultilevel"/>
    <w:tmpl w:val="24763FEA"/>
    <w:lvl w:tplc="A336EAF4"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0207AB"/>
    <w:multiLevelType w:val="hybridMultilevel"/>
    <w:tmpl w:val="074C3678"/>
    <w:lvl w:tplc="C49ADB00" w:ilvl="0">
      <w:start w:val="1"/>
      <w:numFmt w:val="bullet"/>
      <w:lvlText w:val="-"/>
      <w:lvlJc w:val="left"/>
      <w:pPr>
        <w:ind w:hanging="360" w:left="502"/>
      </w:pPr>
      <w:rPr>
        <w:rFonts w:cs="Times New Roman" w:eastAsia="Calibri"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4">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1A55D4C"/>
    <w:multiLevelType w:val="hybridMultilevel"/>
    <w:tmpl w:val="A6CEDE92"/>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6">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27966275"/>
    <w:multiLevelType w:val="hybridMultilevel"/>
    <w:tmpl w:val="D0CEF162"/>
    <w:lvl w:tplc="90547840" w:ilvl="0">
      <w:start w:val="1"/>
      <w:numFmt w:val="lowerLetter"/>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8">
    <w:nsid w:val="2D7E64A6"/>
    <w:multiLevelType w:val="hybridMultilevel"/>
    <w:tmpl w:val="1674D112"/>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9">
    <w:nsid w:val="355A6A7E"/>
    <w:multiLevelType w:val="hybridMultilevel"/>
    <w:tmpl w:val="C5ACCA3C"/>
    <w:lvl w:tplc="15FA95AE"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0">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12">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3">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5">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6">
    <w:nsid w:val="68AB26A9"/>
    <w:multiLevelType w:val="hybridMultilevel"/>
    <w:tmpl w:val="9A8C5A62"/>
    <w:lvl w:tplc="9E6E6FBA" w:ilvl="0">
      <w:numFmt w:val="bullet"/>
      <w:lvlText w:val="-"/>
      <w:lvlJc w:val="left"/>
      <w:pPr>
        <w:ind w:hanging="360" w:left="1495"/>
      </w:pPr>
      <w:rPr>
        <w:rFonts w:cs="Times New Roman" w:eastAsia="Times New Roman" w:hAnsi="Times New Roman" w:ascii="Times New Roman" w:hint="default"/>
      </w:rPr>
    </w:lvl>
    <w:lvl w:tentative="true" w:tplc="041A0003" w:ilvl="1">
      <w:start w:val="1"/>
      <w:numFmt w:val="bullet"/>
      <w:lvlText w:val="o"/>
      <w:lvlJc w:val="left"/>
      <w:pPr>
        <w:ind w:hanging="360" w:left="2215"/>
      </w:pPr>
      <w:rPr>
        <w:rFonts w:cs="Courier New" w:hAnsi="Courier New" w:ascii="Courier New" w:hint="default"/>
      </w:rPr>
    </w:lvl>
    <w:lvl w:tentative="true" w:tplc="041A0005" w:ilvl="2">
      <w:start w:val="1"/>
      <w:numFmt w:val="bullet"/>
      <w:lvlText w:val=""/>
      <w:lvlJc w:val="left"/>
      <w:pPr>
        <w:ind w:hanging="360" w:left="2935"/>
      </w:pPr>
      <w:rPr>
        <w:rFonts w:hAnsi="Wingdings" w:ascii="Wingdings" w:hint="default"/>
      </w:rPr>
    </w:lvl>
    <w:lvl w:tentative="true" w:tplc="041A0001" w:ilvl="3">
      <w:start w:val="1"/>
      <w:numFmt w:val="bullet"/>
      <w:lvlText w:val=""/>
      <w:lvlJc w:val="left"/>
      <w:pPr>
        <w:ind w:hanging="360" w:left="3655"/>
      </w:pPr>
      <w:rPr>
        <w:rFonts w:hAnsi="Symbol" w:ascii="Symbol" w:hint="default"/>
      </w:rPr>
    </w:lvl>
    <w:lvl w:tentative="true" w:tplc="041A0003" w:ilvl="4">
      <w:start w:val="1"/>
      <w:numFmt w:val="bullet"/>
      <w:lvlText w:val="o"/>
      <w:lvlJc w:val="left"/>
      <w:pPr>
        <w:ind w:hanging="360" w:left="4375"/>
      </w:pPr>
      <w:rPr>
        <w:rFonts w:cs="Courier New" w:hAnsi="Courier New" w:ascii="Courier New" w:hint="default"/>
      </w:rPr>
    </w:lvl>
    <w:lvl w:tentative="true" w:tplc="041A0005" w:ilvl="5">
      <w:start w:val="1"/>
      <w:numFmt w:val="bullet"/>
      <w:lvlText w:val=""/>
      <w:lvlJc w:val="left"/>
      <w:pPr>
        <w:ind w:hanging="360" w:left="5095"/>
      </w:pPr>
      <w:rPr>
        <w:rFonts w:hAnsi="Wingdings" w:ascii="Wingdings" w:hint="default"/>
      </w:rPr>
    </w:lvl>
    <w:lvl w:tentative="true" w:tplc="041A0001" w:ilvl="6">
      <w:start w:val="1"/>
      <w:numFmt w:val="bullet"/>
      <w:lvlText w:val=""/>
      <w:lvlJc w:val="left"/>
      <w:pPr>
        <w:ind w:hanging="360" w:left="5815"/>
      </w:pPr>
      <w:rPr>
        <w:rFonts w:hAnsi="Symbol" w:ascii="Symbol" w:hint="default"/>
      </w:rPr>
    </w:lvl>
    <w:lvl w:tentative="true" w:tplc="041A0003" w:ilvl="7">
      <w:start w:val="1"/>
      <w:numFmt w:val="bullet"/>
      <w:lvlText w:val="o"/>
      <w:lvlJc w:val="left"/>
      <w:pPr>
        <w:ind w:hanging="360" w:left="6535"/>
      </w:pPr>
      <w:rPr>
        <w:rFonts w:cs="Courier New" w:hAnsi="Courier New" w:ascii="Courier New" w:hint="default"/>
      </w:rPr>
    </w:lvl>
    <w:lvl w:tentative="true" w:tplc="041A0005" w:ilvl="8">
      <w:start w:val="1"/>
      <w:numFmt w:val="bullet"/>
      <w:lvlText w:val=""/>
      <w:lvlJc w:val="left"/>
      <w:pPr>
        <w:ind w:hanging="360" w:left="7255"/>
      </w:pPr>
      <w:rPr>
        <w:rFonts w:hAnsi="Wingdings" w:ascii="Wingdings" w:hint="default"/>
      </w:rPr>
    </w:lvl>
  </w:abstractNum>
  <w:abstractNum w:abstractNumId="17">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3"/>
  </w:num>
  <w:num w:numId="2">
    <w:abstractNumId w:val="1"/>
  </w:num>
  <w:num w:numId="3">
    <w:abstractNumId w:val="17"/>
  </w:num>
  <w:num w:numId="4">
    <w:abstractNumId w:val="15"/>
  </w:num>
  <w:num w:numId="5">
    <w:abstractNumId w:val="10"/>
  </w:num>
  <w:num w:numId="6">
    <w:abstractNumId w:val="6"/>
  </w:num>
  <w:num w:numId="7">
    <w:abstractNumId w:val="11"/>
  </w:num>
  <w:num w:numId="8">
    <w:abstractNumId w:val="3"/>
  </w:num>
  <w:num w:numId="9">
    <w:abstractNumId w:val="4"/>
  </w:num>
  <w:num w:numId="10">
    <w:abstractNumId w:val="14"/>
  </w:num>
  <w:num w:numId="11">
    <w:abstractNumId w:val="8"/>
  </w:num>
  <w:num w:numId="12">
    <w:abstractNumId w:val="7"/>
  </w:num>
  <w:num w:numId="13">
    <w:abstractNumId w:val="9"/>
  </w:num>
  <w:num w:numId="14">
    <w:abstractNumId w:val="16"/>
  </w:num>
  <w:num w:numId="15">
    <w:abstractNumId w:val="12"/>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3B62"/>
    <w:rsid w:val="00016B90"/>
    <w:rsid w:val="000247ED"/>
    <w:rsid w:val="00054E81"/>
    <w:rsid w:val="0006669D"/>
    <w:rsid w:val="00075548"/>
    <w:rsid w:val="00094B44"/>
    <w:rsid w:val="000950D9"/>
    <w:rsid w:val="000D4EF6"/>
    <w:rsid w:val="000E4921"/>
    <w:rsid w:val="000E620D"/>
    <w:rsid w:val="00111AE7"/>
    <w:rsid w:val="00127BF3"/>
    <w:rsid w:val="00130371"/>
    <w:rsid w:val="0013316B"/>
    <w:rsid w:val="00161F48"/>
    <w:rsid w:val="00166945"/>
    <w:rsid w:val="00171CA0"/>
    <w:rsid w:val="00172053"/>
    <w:rsid w:val="00185148"/>
    <w:rsid w:val="00187D34"/>
    <w:rsid w:val="00194F9A"/>
    <w:rsid w:val="001B4335"/>
    <w:rsid w:val="001B7B62"/>
    <w:rsid w:val="001E6B27"/>
    <w:rsid w:val="001F25B7"/>
    <w:rsid w:val="00215AB5"/>
    <w:rsid w:val="00225C25"/>
    <w:rsid w:val="00230822"/>
    <w:rsid w:val="00241DE1"/>
    <w:rsid w:val="002518A8"/>
    <w:rsid w:val="002615EB"/>
    <w:rsid w:val="0028656D"/>
    <w:rsid w:val="002A5E9F"/>
    <w:rsid w:val="002B3A4E"/>
    <w:rsid w:val="002E64FE"/>
    <w:rsid w:val="00317639"/>
    <w:rsid w:val="00331492"/>
    <w:rsid w:val="003367F6"/>
    <w:rsid w:val="00337F49"/>
    <w:rsid w:val="00353050"/>
    <w:rsid w:val="00366E8A"/>
    <w:rsid w:val="003678EF"/>
    <w:rsid w:val="00391D9D"/>
    <w:rsid w:val="003C1769"/>
    <w:rsid w:val="003D2B2F"/>
    <w:rsid w:val="003E4DAB"/>
    <w:rsid w:val="003F2A26"/>
    <w:rsid w:val="003F3006"/>
    <w:rsid w:val="003F682D"/>
    <w:rsid w:val="004063AB"/>
    <w:rsid w:val="00415C5B"/>
    <w:rsid w:val="0045297F"/>
    <w:rsid w:val="004638A3"/>
    <w:rsid w:val="00467BB7"/>
    <w:rsid w:val="00480AD6"/>
    <w:rsid w:val="0048514A"/>
    <w:rsid w:val="004A5548"/>
    <w:rsid w:val="004C0EAA"/>
    <w:rsid w:val="004F366E"/>
    <w:rsid w:val="005142E5"/>
    <w:rsid w:val="005242D0"/>
    <w:rsid w:val="00552F1B"/>
    <w:rsid w:val="00574CFA"/>
    <w:rsid w:val="00587AA3"/>
    <w:rsid w:val="00593C97"/>
    <w:rsid w:val="005958DF"/>
    <w:rsid w:val="005A07D8"/>
    <w:rsid w:val="005C492F"/>
    <w:rsid w:val="005E122D"/>
    <w:rsid w:val="00610FAB"/>
    <w:rsid w:val="00642F18"/>
    <w:rsid w:val="006623DC"/>
    <w:rsid w:val="00675862"/>
    <w:rsid w:val="00677401"/>
    <w:rsid w:val="00677A9E"/>
    <w:rsid w:val="00680E02"/>
    <w:rsid w:val="00697AFC"/>
    <w:rsid w:val="006B12E3"/>
    <w:rsid w:val="006E3222"/>
    <w:rsid w:val="006F31D0"/>
    <w:rsid w:val="007272F7"/>
    <w:rsid w:val="0075015B"/>
    <w:rsid w:val="00764EFE"/>
    <w:rsid w:val="007703D9"/>
    <w:rsid w:val="007753D3"/>
    <w:rsid w:val="00776C9D"/>
    <w:rsid w:val="00795652"/>
    <w:rsid w:val="007B6B9C"/>
    <w:rsid w:val="007F6803"/>
    <w:rsid w:val="00825F3D"/>
    <w:rsid w:val="00844455"/>
    <w:rsid w:val="00844761"/>
    <w:rsid w:val="00847771"/>
    <w:rsid w:val="0085495A"/>
    <w:rsid w:val="00890278"/>
    <w:rsid w:val="008A2AC9"/>
    <w:rsid w:val="008B193D"/>
    <w:rsid w:val="008B3BC4"/>
    <w:rsid w:val="008B3FAB"/>
    <w:rsid w:val="0094409F"/>
    <w:rsid w:val="00944854"/>
    <w:rsid w:val="00947E04"/>
    <w:rsid w:val="009609A3"/>
    <w:rsid w:val="009674D8"/>
    <w:rsid w:val="009756BA"/>
    <w:rsid w:val="0098261A"/>
    <w:rsid w:val="0099323B"/>
    <w:rsid w:val="009B7D8C"/>
    <w:rsid w:val="009E0101"/>
    <w:rsid w:val="009E16CF"/>
    <w:rsid w:val="009E18CF"/>
    <w:rsid w:val="009E73A6"/>
    <w:rsid w:val="009F3B02"/>
    <w:rsid w:val="009F518B"/>
    <w:rsid w:val="009F7E27"/>
    <w:rsid w:val="00A02E2A"/>
    <w:rsid w:val="00A3141E"/>
    <w:rsid w:val="00A51F98"/>
    <w:rsid w:val="00A679A9"/>
    <w:rsid w:val="00A85656"/>
    <w:rsid w:val="00AA4AC4"/>
    <w:rsid w:val="00AB2DB0"/>
    <w:rsid w:val="00AC195C"/>
    <w:rsid w:val="00AC743E"/>
    <w:rsid w:val="00AD4BBB"/>
    <w:rsid w:val="00AE6440"/>
    <w:rsid w:val="00B01FD2"/>
    <w:rsid w:val="00B07C70"/>
    <w:rsid w:val="00B24F8E"/>
    <w:rsid w:val="00B37DB6"/>
    <w:rsid w:val="00B622AC"/>
    <w:rsid w:val="00B8173B"/>
    <w:rsid w:val="00B97D73"/>
    <w:rsid w:val="00BE3EA7"/>
    <w:rsid w:val="00BF494C"/>
    <w:rsid w:val="00C0020D"/>
    <w:rsid w:val="00C10EF6"/>
    <w:rsid w:val="00C17FBE"/>
    <w:rsid w:val="00C33584"/>
    <w:rsid w:val="00C7480C"/>
    <w:rsid w:val="00C75ADA"/>
    <w:rsid w:val="00C76827"/>
    <w:rsid w:val="00C809B7"/>
    <w:rsid w:val="00CA62A5"/>
    <w:rsid w:val="00CA7FA3"/>
    <w:rsid w:val="00CB2005"/>
    <w:rsid w:val="00CC141C"/>
    <w:rsid w:val="00CF18CD"/>
    <w:rsid w:val="00D648B6"/>
    <w:rsid w:val="00D722C8"/>
    <w:rsid w:val="00D758E0"/>
    <w:rsid w:val="00DA7212"/>
    <w:rsid w:val="00DB2A7C"/>
    <w:rsid w:val="00DC7BDB"/>
    <w:rsid w:val="00DD47F0"/>
    <w:rsid w:val="00DE5686"/>
    <w:rsid w:val="00E17D8A"/>
    <w:rsid w:val="00E4787D"/>
    <w:rsid w:val="00E97E29"/>
    <w:rsid w:val="00EB2059"/>
    <w:rsid w:val="00F2663E"/>
    <w:rsid w:val="00F33DBF"/>
    <w:rsid w:val="00F42085"/>
    <w:rsid w:val="00F50898"/>
    <w:rsid w:val="00F77ADD"/>
    <w:rsid w:val="00FA013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eastAsia="Calibri" w:hAnsi="Calibri" w:ascii="Calibri"/>
      <w:sz w:val="22"/>
      <w:szCs w:val="22"/>
      <w:lang w:eastAsia="en-US"/>
    </w:rPr>
  </w:style>
  <w:style w:styleId="Odlomakpopisa" w:type="paragraph">
    <w:name w:val="List Paragraph"/>
    <w:basedOn w:val="Normal"/>
    <w:uiPriority w:val="34"/>
    <w:qFormat/>
    <w:rsid w:val="00185148"/>
    <w:pPr>
      <w:spacing w:lineRule="auto" w:line="276" w:after="200"/>
      <w:ind w:left="720"/>
      <w:contextualSpacing/>
    </w:pPr>
    <w:rPr>
      <w:rFonts w:eastAsia="Calibri" w:hAnsi="Calibri" w:ascii="Calibri"/>
      <w:sz w:val="22"/>
      <w:szCs w:val="22"/>
      <w:lang w:eastAsia="en-US"/>
    </w:rPr>
  </w:style>
  <w:style w:customStyle="true" w:styleId="PodnojeChar" w:type="character">
    <w:name w:val="Podnožje Char"/>
    <w:basedOn w:val="Zadanifontodlomka"/>
    <w:link w:val="Podnoje"/>
    <w:uiPriority w:val="99"/>
    <w:rsid w:val="00BF494C"/>
    <w:rPr>
      <w:sz w:val="24"/>
      <w:szCs w:val="24"/>
    </w:rPr>
  </w:style>
  <w:style w:styleId="Reetkatablice" w:type="table">
    <w:name w:val="Table Grid"/>
    <w:basedOn w:val="Obinatablica"/>
    <w:uiPriority w:val="59"/>
    <w:rsid w:val="0099323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0020D"/>
    <w:rPr>
      <w:color w:val="808080"/>
      <w:bdr w:space="0" w:sz="0" w:color="auto" w:val="none"/>
      <w:shd w:fill="auto" w:color="auto" w:val="clear"/>
    </w:rPr>
  </w:style>
  <w:style w:customStyle="true" w:styleId="eSPISCCParagraphDefaultFont" w:type="character">
    <w:name w:val="eSPIS_CC_Paragraph Default Font"/>
    <w:basedOn w:val="Zadanifontodlomka"/>
    <w:rsid w:val="00C002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020D"/>
    <w:rPr>
      <w:bdr w:space="0" w:sz="0" w:color="auto" w:val="none"/>
      <w:shd w:fill="FFFFCC" w:color="auto" w:val="clear"/>
      <w:lang w:val="hr-HR"/>
    </w:rPr>
  </w:style>
  <w:style w:customStyle="true" w:styleId="PozadinaSvijetloCrvena" w:type="character">
    <w:name w:val="Pozadina_SvijetloCrvena"/>
    <w:basedOn w:val="eSPISCCParagraphDefaultFont"/>
    <w:rsid w:val="00C002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020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844761"/>
    <w:rPr>
      <w:sz w:val="24"/>
      <w:szCs w:val="24"/>
    </w:rPr>
  </w:style>
  <w:style w:styleId="Bezproreda" w:type="paragraph">
    <w:name w:val="No Spacing"/>
    <w:uiPriority w:val="1"/>
    <w:qFormat/>
    <w:rsid w:val="00844761"/>
    <w:rPr>
      <w:rFonts w:ascii="Calibri" w:eastAsia="Calibri" w:hAnsi="Calibri"/>
      <w:sz w:val="22"/>
      <w:szCs w:val="22"/>
      <w:lang w:eastAsia="en-US"/>
    </w:rPr>
  </w:style>
  <w:style w:styleId="Odlomakpopisa" w:type="paragraph">
    <w:name w:val="List Paragraph"/>
    <w:basedOn w:val="Normal"/>
    <w:uiPriority w:val="34"/>
    <w:qFormat/>
    <w:rsid w:val="00185148"/>
    <w:pPr>
      <w:spacing w:after="200" w:line="276" w:lineRule="auto"/>
      <w:ind w:left="720"/>
      <w:contextualSpacing/>
    </w:pPr>
    <w:rPr>
      <w:rFonts w:ascii="Calibri" w:eastAsia="Calibri" w:hAnsi="Calibri"/>
      <w:sz w:val="22"/>
      <w:szCs w:val="22"/>
      <w:lang w:eastAsia="en-US"/>
    </w:rPr>
  </w:style>
  <w:style w:customStyle="1" w:styleId="PodnojeChar" w:type="character">
    <w:name w:val="Podnožje Char"/>
    <w:basedOn w:val="Zadanifontodlomka"/>
    <w:link w:val="Podnoje"/>
    <w:uiPriority w:val="99"/>
    <w:rsid w:val="00BF494C"/>
    <w:rPr>
      <w:sz w:val="24"/>
      <w:szCs w:val="24"/>
    </w:rPr>
  </w:style>
  <w:style w:styleId="Reetkatablice" w:type="table">
    <w:name w:val="Table Grid"/>
    <w:basedOn w:val="Obinatablica"/>
    <w:uiPriority w:val="59"/>
    <w:rsid w:val="0099323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0020D"/>
    <w:rPr>
      <w:color w:val="808080"/>
      <w:bdr w:color="auto" w:space="0" w:sz="0" w:val="none"/>
      <w:shd w:color="auto" w:fill="auto" w:val="clear"/>
    </w:rPr>
  </w:style>
  <w:style w:customStyle="1" w:styleId="eSPISCCParagraphDefaultFont" w:type="character">
    <w:name w:val="eSPIS_CC_Paragraph Default Font"/>
    <w:basedOn w:val="Zadanifontodlomka"/>
    <w:rsid w:val="00C002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020D"/>
    <w:rPr>
      <w:bdr w:color="auto" w:space="0" w:sz="0" w:val="none"/>
      <w:shd w:color="auto" w:fill="FFFFCC" w:val="clear"/>
      <w:lang w:val="hr-HR"/>
    </w:rPr>
  </w:style>
  <w:style w:customStyle="1" w:styleId="PozadinaSvijetloCrvena" w:type="character">
    <w:name w:val="Pozadina_SvijetloCrvena"/>
    <w:basedOn w:val="eSPISCCParagraphDefaultFont"/>
    <w:rsid w:val="00C002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020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srpnja 2018.</izvorni_sadrzaj>
    <derivirana_varijabla naziv="DomainObject.DatumDonosenjaOdluke_1">19.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izvorni_sadrzaj>
    <derivirana_varijabla naziv="DomainObject.Predmet.Broj_1">20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2015.</izvorni_sadrzaj>
    <derivirana_varijabla naziv="DomainObject.Predmet.DatumOsnivanja_1">16.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St-20/2015</izvorni_sadrzaj>
    <derivirana_varijabla naziv="DomainObject.Predmet.OznakaBroj_1">St-20/2015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AUTOSERVIS JAJO d.o.o. za popravak i održavanje vozila, trgovinu, ugostiteljstvo i usluge prijevoza u cestovnom prometu u steč</izvorni_sadrzaj>
    <derivirana_varijabla naziv="DomainObject.Predmet.ProtustrankaFormated_1">  AUTOSERVIS JAJO d.o.o. za popravak i održavanje vozila, trgovinu, ugostiteljstvo i usluge prijevoza u cestovnom prometu u steč</derivirana_varijabla>
  </DomainObject.Predmet.ProtustrankaFormated>
  <DomainObject.Predmet.ProtustrankaFormatedOIB>
    <izvorni_sadrzaj>  AUTOSERVIS JAJO d.o.o. za popravak i održavanje vozila, trgovinu, ugostiteljstvo i usluge prijevoza u cestovnom prometu u steč, OIB 78839593182</izvorni_sadrzaj>
    <derivirana_varijabla naziv="DomainObject.Predmet.ProtustrankaFormatedOIB_1">  AUTOSERVIS JAJO d.o.o. za popravak i održavanje vozila, trgovinu, ugostiteljstvo i usluge prijevoza u cestovnom prometu u steč, OIB 78839593182</derivirana_varijabla>
  </DomainObject.Predmet.ProtustrankaFormatedOIB>
  <DomainObject.Predmet.ProtustrankaFormatedWithAdress>
    <izvorni_sadrzaj> AUTOSERVIS JAJO d.o.o. za popravak i održavanje vozila, trgovinu, ugostiteljstvo i usluge prijevoza u cestovnom prometu u steč, Filipa Grabovca/bb, 21230 Sinj</izvorni_sadrzaj>
    <derivirana_varijabla naziv="DomainObject.Predmet.ProtustrankaFormatedWithAdress_1"> AUTOSERVIS JAJO d.o.o. za popravak i održavanje vozila, trgovinu, ugostiteljstvo i usluge prijevoza u cestovnom prometu u steč, Filipa Grabovca/bb, 21230 Sinj</derivirana_varijabla>
  </DomainObject.Predmet.ProtustrankaFormatedWithAdress>
  <DomainObject.Predmet.ProtustrankaFormatedWithAdressOIB>
    <izvorni_sadrzaj> AUTOSERVIS JAJO d.o.o. za popravak i održavanje vozila, trgovinu, ugostiteljstvo i usluge prijevoza u cestovnom prometu u steč, OIB 78839593182, Filipa Grabovca/bb, 21230 Sinj</izvorni_sadrzaj>
    <derivirana_varijabla naziv="DomainObject.Predmet.ProtustrankaFormatedWithAdressOIB_1"> AUTOSERVIS JAJO d.o.o. za popravak i održavanje vozila, trgovinu, ugostiteljstvo i usluge prijevoza u cestovnom prometu u steč, OIB 78839593182, Filipa Grabovca/bb, 21230 Sinj</derivirana_varijabla>
  </DomainObject.Predmet.ProtustrankaFormatedWithAdressOIB>
  <DomainObject.Predmet.ProtustrankaWithAdress>
    <izvorni_sadrzaj>AUTOSERVIS JAJO d.o.o. za popravak i održavanje vozila, trgovinu, ugostiteljstvo i usluge prijevoza u cestovnom prometu u steč Filipa Grabovca/bb, 21230 Sinj</izvorni_sadrzaj>
    <derivirana_varijabla naziv="DomainObject.Predmet.ProtustrankaWithAdress_1">AUTOSERVIS JAJO d.o.o. za popravak i održavanje vozila, trgovinu, ugostiteljstvo i usluge prijevoza u cestovnom prometu u steč Filipa Grabovca/bb, 21230 Sinj</derivirana_varijabla>
  </DomainObject.Predmet.ProtustrankaWithAdress>
  <DomainObject.Predmet.ProtustrankaWithAdressOIB>
    <izvorni_sadrzaj>AUTOSERVIS JAJO d.o.o. za popravak i održavanje vozila, trgovinu, ugostiteljstvo i usluge prijevoza u cestovnom prometu u steč, OIB 78839593182, Filipa Grabovca/bb, 21230 Sinj</izvorni_sadrzaj>
    <derivirana_varijabla naziv="DomainObject.Predmet.ProtustrankaWithAdressOIB_1">AUTOSERVIS JAJO d.o.o. za popravak i održavanje vozila, trgovinu, ugostiteljstvo i usluge prijevoza u cestovnom prometu u steč, OIB 78839593182, Filipa Grabovca/bb, 21230 Sinj</derivirana_varijabla>
  </DomainObject.Predmet.ProtustrankaWithAdressOIB>
  <DomainObject.Predmet.ProtustrankaNazivFormated>
    <izvorni_sadrzaj>AUTOSERVIS JAJO d.o.o. za popravak i održavanje vozila, trgovinu, ugostiteljstvo i usluge prijevoza u cestovnom prometu u steč</izvorni_sadrzaj>
    <derivirana_varijabla naziv="DomainObject.Predmet.ProtustrankaNazivFormated_1">AUTOSERVIS JAJO d.o.o. za popravak i održavanje vozila, trgovinu, ugostiteljstvo i usluge prijevoza u cestovnom prometu u steč</derivirana_varijabla>
  </DomainObject.Predmet.ProtustrankaNazivFormated>
  <DomainObject.Predmet.ProtustrankaNazivFormatedOIB>
    <izvorni_sadrzaj>AUTOSERVIS JAJO d.o.o. za popravak i održavanje vozila, trgovinu, ugostiteljstvo i usluge prijevoza u cestovnom prometu u steč, OIB 78839593182</izvorni_sadrzaj>
    <derivirana_varijabla naziv="DomainObject.Predmet.ProtustrankaNazivFormatedOIB_1">AUTOSERVIS JAJO d.o.o. za popravak i održavanje vozila, trgovinu, ugostiteljstvo i usluge prijevoza u cestovnom prometu u steč, OIB 78839593182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izvorni_sadrzaj>
    <derivirana_varijabla naziv="DomainObject.Predmet.StrankaFormated_1">  FINA SPLIT; HRVATSKE ŠUME društvo s ograničenom odgovornošću zastupanog po punomoćniku Odvjetničko društvo KLIŠANIN &amp; PARTNERI društvo s ograničenom odgovornošću; VITEŠKO ALKARSKO DRUŠTVO SINJ zastupanog po punomoćniku Zvonko Maras; GRAD SINJ; ALLIANZ ZAGREB dioničko društvo za osiguranje zastupanog po punomoćniku OD HANŽEKOVIĆ I PARTNERI; Financijska agencija; Hrvatske vode, pravna osoba za upravljanje vodama; HP - Hrvatska pošta d.d.; Hrvatski Telekom d.d.; ORYX GRUPA d.o.o. za edukaciju i usluge; SOCIETE GENERALE-SPLITSKA BANKA dioničko društvo; PORSCHE CROATIA društvo s ograničenom odgovornošću za trgovinu na veliko i malo zastupanog po punomoćniku Odvjetničko društvo Borić &amp; partneri društvo s ograničenom odgovornošću; Ministarstvo financija RH zastupanog po punomoćniku Županijsko državno odvjetništvo u Splitu; Hrvatska radiotelevizija zastupanog po punomoćniku MADIRAZZA &amp; PARTNERI, odvjetničko društvo d.o.o.</derivirana_varijabla>
  </DomainObject.Predmet.StrankaFormated>
  <DomainObject.Predmet.StrankaFormatedOIB>
    <izvorni_sadrzaj>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izvorni_sadrzaj>
    <derivirana_varijabla naziv="DomainObject.Predmet.StrankaFormatedOIB_1">  FINA SPLIT, OIB 85821130368; HRVATSKE ŠUME društvo s ograničenom odgovornošću, OIB 69693144506 zastupanog po punomoćniku Odvjetničko društvo KLIŠANIN &amp; PARTNERI društvo s ograničenom odgovornošću; VITEŠKO ALKARSKO DRUŠTVO SINJ, OIB 15656934984 zastupanog po punomoćniku Zvonko Maras; GRAD SINJ, OIB 03210055420; ALLIANZ ZAGREB dioničko društvo za osiguranje, OIB 23759810849 zastupanog po punomoćniku OD HANŽEKOVIĆ I PARTNERI; Financijska agencija, OIB 85821130368; Hrvatske vode, pravna osoba za upravljanje vodama, OIB 28921383001; HP - Hrvatska pošta d.d., OIB 87311810356; Hrvatski Telekom d.d., OIB 81793146560; ORYX GRUPA d.o.o. za edukaciju i usluge, OIB 82333208898; SOCIETE GENERALE-SPLITSKA BANKA dioničko društvo, OIB 69326397242; PORSCHE CROATIA društvo s ograničenom odgovornošću za trgovinu na veliko i malo, OIB 56007827423 zastupanog po punomoćniku Odvjetničko društvo Borić &amp; partneri društvo s ograničenom odgovornošću; Ministarstvo financija RH, OIB 18683136487 zastupanog po punomoćniku Županijsko državno odvjetništvo u Splitu; Hrvatska radiotelevizija, OIB 68419124305 zastupanog po punomoćniku MADIRAZZA &amp; PARTNERI, odvjetničko društvo d.o.o.</derivirana_varijabla>
  </DomainObject.Predmet.StrankaFormatedOIB>
  <DomainObject.Predmet.StrankaFormatedWithAdress>
    <izvorni_sadrzaj>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izvorni_sadrzaj>
    <derivirana_varijabla naziv="DomainObject.Predmet.StrankaFormatedWithAdress_1"> FINA SPLIT, Mažuranićevo šetalište 24b, 21000 Split; HRVATSKE ŠUME društvo s ograničenom odgovornošću, Ul.Ljudevita Farkaša Vukotinovića 2, Zagreb zastupanog po punomoćniku Odvjetničko društvo KLIŠANIN &amp; PARTNERI društvo s ograničenom odgovornošću; VITEŠKO ALKARSKO DRUŠTVO SINJ, Šetalište Alojzija Stepinca 2, 21230 Sinj zastupanog po punomoćniku Zvonko Maras; GRAD SINJ, Dragašev prolaz 10, 21230 Sinj; ALLIANZ ZAGREB dioničko društvo za osiguranje, Heinzelova 70, Zagreb zastupanog po punomoćniku OD HANŽEKOVIĆ I PARTNERI; Financijska agencija, Ulica grada Vukovara 70, Zagreb; Hrvatske vode, pravna osoba za upravljanje vodama, Grada Vukovara 220, Zagreb; HP - Hrvatska pošta d.d., Jurišićeva 13, Zagreb; Hrvatski Telekom d.d., Roberta Frangeša Mihanovića 9, Zagreb; ORYX GRUPA d.o.o. za edukaciju i usluge, Ljudevita Posavskog 7/A, 10360 Sesvete; SOCIETE GENERALE-SPLITSKA BANKA dioničko društvo, Ruđera Boškovića 16, 21000 Split; PORSCHE CROATIA društvo s ograničenom odgovornošću za trgovinu na veliko i malo, Zagrebačka 117, 10410 Velika Gorica zastupanog po punomoćniku Odvjetničko društvo Borić &amp; partneri društvo s ograničenom odgovornošću; Ministarstvo financija RH, Katančićeva 5, 10000 Zagreb zastupanog po punomoćniku Županijsko državno odvjetništvo u Splitu; Hrvatska radiotelevizija, Prisavlje 3, 10000 Zagreb zastupanog po punomoćniku MADIRAZZA &amp; PARTNERI, odvjetničko društvo d.o.o.</derivirana_varijabla>
  </DomainObject.Predmet.StrankaFormatedWithAdress>
  <DomainObject.Predmet.StrankaFormatedWithAdressOIB>
    <izvorni_sadrzaj>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izvorni_sadrzaj>
    <derivirana_varijabla naziv="DomainObject.Predmet.StrankaFormatedWithAdressOIB_1"> FINA SPLIT, OIB 85821130368, Mažuranićevo šetalište 24b, 21000 Split; HRVATSKE ŠUME društvo s ograničenom odgovornošću, OIB 69693144506, Ul.Ljudevita Farkaša Vukotinovića 2, Zagreb zastupanog po punomoćniku Odvjetničko društvo KLIŠANIN &amp; PARTNERI društvo s ograničenom odgovornošću; VITEŠKO ALKARSKO DRUŠTVO SINJ, OIB 15656934984, Šetalište Alojzija Stepinca 2, 21230 Sinj zastupanog po punomoćniku Zvonko Maras; GRAD SINJ, OIB 03210055420, Dragašev prolaz 10, 21230 Sinj; ALLIANZ ZAGREB dioničko društvo za osiguranje, OIB 23759810849, Heinzelova 70, Zagreb zastupanog po punomoćniku OD HANŽEKOVIĆ I PARTNERI; Financijska agencija, OIB 85821130368, Ulica grada Vukovara 70, Zagreb; Hrvatske vode, pravna osoba za upravljanje vodama, OIB 28921383001, Grada Vukovara 220, Zagreb; HP - Hrvatska pošta d.d., OIB 87311810356, Jurišićeva 13, Zagreb; Hrvatski Telekom d.d., OIB 81793146560, Roberta Frangeša Mihanovića 9, Zagreb; ORYX GRUPA d.o.o. za edukaciju i usluge, OIB 82333208898, Ljudevita Posavskog 7/A, 10360 Sesvete; SOCIETE GENERALE-SPLITSKA BANKA dioničko društvo, OIB 69326397242, Ruđera Boškovića 16, 21000 Split; PORSCHE CROATIA društvo s ograničenom odgovornošću za trgovinu na veliko i malo, OIB 56007827423, Zagrebačka 117, 10410 Velika Gorica zastupanog po punomoćniku Odvjetničko društvo Borić &amp; partneri društvo s ograničenom odgovornošću; Ministarstvo financija RH, OIB 18683136487, Katančićeva 5, 10000 Zagreb zastupanog po punomoćniku Županijsko državno odvjetništvo u Splitu; Hrvatska radiotelevizija, OIB 68419124305, Prisavlje 3, 10000 Zagreb zastupanog po punomoćniku MADIRAZZA &amp; PARTNERI, odvjetničko društvo d.o.o.</derivirana_varijabla>
  </DomainObject.Predmet.StrankaFormatedWithAdressOIB>
  <DomainObject.Predmet.StrankaWithAdress>
    <izvorni_sadrzaj>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izvorni_sadrzaj>
    <derivirana_varijabla naziv="DomainObject.Predmet.StrankaWithAdress_1">FINA SPLIT Mažuranićevo šetalište 24b,21000 Split,HRVATSKE ŠUME društvo s ograničenom odgovornošću Ul.Ljudevita Farkaša Vukotinovića 2,Zagreb,VITEŠKO ALKARSKO DRUŠTVO SINJ Šetalište Alojzija Stepinca 2,21230 Sinj,GRAD SINJ Dragašev prolaz 10,21230 Sinj,ALLIANZ ZAGREB dioničko društvo za osiguranje Heinzelova 70,Zagreb,Financijska agencija Ulica grada Vukovara 70,Zagreb,Hrvatske vode, pravna osoba za upravljanje vodama Grada Vukovara 220,Zagreb,HP - Hrvatska pošta d.d. Jurišićeva 13,Zagreb,Hrvatski Telekom d.d. Roberta Frangeša Mihanovića 9,Zagreb,ORYX GRUPA d.o.o. za edukaciju i usluge Ljudevita Posavskog 7/A,10360 Sesvete,SOCIETE GENERALE-SPLITSKA BANKA dioničko društvo Ruđera Boškovića 16,21000 Split,PORSCHE CROATIA društvo s ograničenom odgovornošću za trgovinu na veliko i malo Zagrebačka 117,10410 Velika Gorica,Ministarstvo financija RH Katančićeva 5,10000 Zagreb,Hrvatska radiotelevizija Prisavlje 3,10000 Zagreb</derivirana_varijabla>
  </DomainObject.Predmet.StrankaWithAdress>
  <DomainObject.Predmet.StrankaWithAdressOIB>
    <izvorni_sadrzaj>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izvorni_sadrzaj>
    <derivirana_varijabla naziv="DomainObject.Predmet.StrankaWithAdressOIB_1">FINA SPLIT, OIB 85821130368, Mažuranićevo šetalište 24b,21000 Split,HRVATSKE ŠUME društvo s ograničenom odgovornošću, OIB 69693144506, Ul.Ljudevita Farkaša Vukotinovića 2,Zagreb,VITEŠKO ALKARSKO DRUŠTVO SINJ, OIB 15656934984, Šetalište Alojzija Stepinca 2,21230 Sinj,GRAD SINJ, OIB 03210055420, Dragašev prolaz 10,21230 Sinj,ALLIANZ ZAGREB dioničko društvo za osiguranje, OIB 23759810849, Heinzelova 70,Zagreb,Financijska agencija, OIB 85821130368, Ulica grada Vukovara 70,Zagreb,Hrvatske vode, pravna osoba za upravljanje vodama, OIB 28921383001, Grada Vukovara 220,Zagreb,HP - Hrvatska pošta d.d., OIB 87311810356, Jurišićeva 13,Zagreb,Hrvatski Telekom d.d., OIB 81793146560, Roberta Frangeša Mihanovića 9,Zagreb,ORYX GRUPA d.o.o. za edukaciju i usluge, OIB 82333208898, Ljudevita Posavskog 7/A,10360 Sesvete,SOCIETE GENERALE-SPLITSKA BANKA dioničko društvo, OIB 69326397242, Ruđera Boškovića 16,21000 Split,PORSCHE CROATIA društvo s ograničenom odgovornošću za trgovinu na veliko i malo, OIB 56007827423, Zagrebačka 117,10410 Velika Gorica,Ministarstvo financija RH, OIB 18683136487, Katančićeva 5,10000 Zagreb,Hrvatska radiotelevizija, OIB 68419124305, Prisavlje 3,10000 Zagreb</derivirana_varijabla>
  </DomainObject.Predmet.StrankaWithAdressOIB>
  <DomainObject.Predmet.StrankaNazivFormated>
    <izvorni_sadrzaj>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izvorni_sadrzaj>
    <derivirana_varijabla naziv="DomainObject.Predmet.StrankaNazivFormated_1">FINA SPLIT,HRVATSKE ŠUME društvo s ograničenom odgovornošću,VITEŠKO ALKARSKO DRUŠTVO SINJ,GRAD SINJ,ALLIANZ ZAGREB dioničko društvo za osiguranje,Financijska agencija,Hrvatske vode, pravna osoba za upravljanje vodama,HP - Hrvatska pošta d.d.,Hrvatski Telekom d.d.,ORYX GRUPA d.o.o. za edukaciju i usluge,SOCIETE GENERALE-SPLITSKA BANKA dioničko društvo,PORSCHE CROATIA društvo s ograničenom odgovornošću za trgovinu na veliko i malo,Ministarstvo financija RH,Hrvatska radiotelevizija</derivirana_varijabla>
  </DomainObject.Predmet.StrankaNazivFormated>
  <DomainObject.Predmet.StrankaNazivFormatedOIB>
    <izvorni_sadrzaj>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izvorni_sadrzaj>
    <derivirana_varijabla naziv="DomainObject.Predmet.StrankaNazivFormatedOIB_1">FINA SPLIT, OIB 85821130368,HRVATSKE ŠUME društvo s ograničenom odgovornošću, OIB 69693144506,VITEŠKO ALKARSKO DRUŠTVO SINJ, OIB 15656934984,GRAD SINJ, OIB 03210055420,ALLIANZ ZAGREB dioničko društvo za osiguranje, OIB 23759810849,Financijska agencija, OIB 85821130368,Hrvatske vode, pravna osoba za upravljanje vodama, OIB 28921383001,HP - Hrvatska pošta d.d., OIB 87311810356,Hrvatski Telekom d.d., OIB 81793146560,ORYX GRUPA d.o.o. za edukaciju i usluge, OIB 82333208898,SOCIETE GENERALE-SPLITSKA BANKA dioničko društvo, OIB 69326397242,PORSCHE CROATIA društvo s ograničenom odgovornošću za trgovinu na veliko i malo, OIB 56007827423,Ministarstvo financija RH, OIB 18683136487,Hrvatska radiotelevizija, OIB 68419124305</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izvorni_sadrzaj>
    <derivirana_varijabla naziv="DomainObject.Predmet.StrankaListFormated_1">
      <item>FINA SPLIT</item>
      <item>HRVATSKE ŠUME društvo s ograničenom odgovornošću zastupanog po punomoćniku Odvjetničko društvo KLIŠANIN &amp; PARTNERI društvo s ograničenom odgovornošću</item>
      <item>VITEŠKO ALKARSKO DRUŠTVO SINJ zastupanog po punomoćniku Zvonko Maras</item>
      <item>GRAD SINJ</item>
      <item>ALLIANZ ZAGREB dioničko društvo za osiguranje zastupanog po punomoćniku 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 zastupanog po punomoćniku Odvjetničko društvo Borić &amp; partneri društvo s ograničenom odgovornošću</item>
      <item>Ministarstvo financija RH zastupanog po punomoćniku Županijsko državno odvjetništvo u Splitu</item>
      <item>Hrvatska radiotelevizija zastupanog po punomoćniku MADIRAZZA &amp; PARTNERI, odvjetničko društvo d.o.o.</item>
    </derivirana_varijabla>
  </DomainObject.Predmet.StrankaListFormated>
  <DomainObject.Predmet.StrankaListFormatedOIB>
    <izvorni_sadrzaj>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izvorni_sadrzaj>
    <derivirana_varijabla naziv="DomainObject.Predmet.StrankaListFormatedOIB_1">
      <item>FINA SPLIT, OIB 85821130368</item>
      <item>HRVATSKE ŠUME društvo s ograničenom odgovornošću, OIB 69693144506 zastupanog po punomoćniku Odvjetničko društvo KLIŠANIN &amp; PARTNERI društvo s ograničenom odgovornošću</item>
      <item>VITEŠKO ALKARSKO DRUŠTVO SINJ, OIB 15656934984 zastupanog po punomoćniku Zvonko Maras</item>
      <item>GRAD SINJ, OIB 03210055420</item>
      <item>ALLIANZ ZAGREB dioničko društvo za osiguranje, OIB 23759810849 zastupanog po punomoćniku OD HANŽEKOVIĆ I PARTNERI</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 zastupanog po punomoćniku Odvjetničko društvo Borić &amp; partneri društvo s ograničenom odgovornošću</item>
      <item>Ministarstvo financija RH, OIB 18683136487 zastupanog po punomoćniku Županijsko državno odvjetništvo u Splitu</item>
      <item>Hrvatska radiotelevizija, OIB 68419124305 zastupanog po punomoćniku MADIRAZZA &amp; PARTNERI, odvjetničko društvo d.o.o.</item>
    </derivirana_varijabla>
  </DomainObject.Predmet.StrankaListFormatedOIB>
  <DomainObject.Predmet.StrankaListFormatedWithAdress>
    <izvorni_sadrzaj>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izvorni_sadrzaj>
    <derivirana_varijabla naziv="DomainObject.Predmet.StrankaListFormatedWithAdress_1">
      <item>FINA SPLIT, Mažuranićevo šetalište 24b, 21000 Split</item>
      <item>HRVATSKE ŠUME društvo s ograničenom odgovornošću, Ul.Ljudevita Farkaša Vukotinovića 2, Zagreb zastupanog po punomoćniku Odvjetničko društvo KLIŠANIN &amp; PARTNERI društvo s ograničenom odgovornošću</item>
      <item>VITEŠKO ALKARSKO DRUŠTVO SINJ, Šetalište Alojzija Stepinca 2, 21230 Sinj zastupanog po punomoćniku Zvonko Maras</item>
      <item>GRAD SINJ, Dragašev prolaz 10, 21230 Sinj</item>
      <item>ALLIANZ ZAGREB dioničko društvo za osiguranje, Heinzelova 70, Zagreb zastupanog po punomoćniku OD HANŽEKOVIĆ I PARTNERI</item>
      <item>Financijska agencija, Ulica grada Vukovara 70, Zagreb</item>
      <item>Hrvatske vode, pravna osoba za upravljanje vodama, Grada Vukovara 220, Zagreb</item>
      <item>HP - Hrvatska pošta d.d., Jurišićeva 13, Zagreb</item>
      <item>Hrvatski Telekom d.d., Roberta Frangeša Mihanovića 9, Zagreb</item>
      <item>ORYX GRUPA d.o.o. za edukaciju i usluge, Ljudevita Posavskog 7/A, 10360 Sesvete</item>
      <item>SOCIETE GENERALE-SPLITSKA BANKA dioničko društvo, Ruđera Boškovića 16, 21000 Split</item>
      <item>PORSCHE CROATIA društvo s ograničenom odgovornošću za trgovinu na veliko i malo, Zagrebačka 117, 10410 Velika Gorica zastupanog po punomoćniku Odvjetničko društvo Borić &amp; partneri društvo s ograničenom odgovornošću</item>
      <item>Ministarstvo financija RH, Katančićeva 5, 10000 Zagreb zastupanog po punomoćniku Županijsko državno odvjetništvo u Splitu</item>
      <item>Hrvatska radiotelevizija, Prisavlje 3, 10000 Zagreb zastupanog po punomoćniku MADIRAZZA &amp; PARTNERI, odvjetničko društvo d.o.o.</item>
    </derivirana_varijabla>
  </DomainObject.Predmet.StrankaListFormatedWithAdress>
  <DomainObject.Predmet.StrankaListFormatedWithAdressOIB>
    <izvorni_sadrzaj>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izvorni_sadrzaj>
    <derivirana_varijabla naziv="DomainObject.Predmet.StrankaListFormatedWithAdressOIB_1">
      <item>FINA SPLIT, OIB 85821130368, Mažuranićevo šetalište 24b, 21000 Split</item>
      <item>HRVATSKE ŠUME društvo s ograničenom odgovornošću, OIB 69693144506, Ul.Ljudevita Farkaša Vukotinovića 2, Zagreb zastupanog po punomoćniku Odvjetničko društvo KLIŠANIN &amp; PARTNERI društvo s ograničenom odgovornošću</item>
      <item>VITEŠKO ALKARSKO DRUŠTVO SINJ, OIB 15656934984, Šetalište Alojzija Stepinca 2, 21230 Sinj zastupanog po punomoćniku Zvonko Maras</item>
      <item>GRAD SINJ, OIB 03210055420, Dragašev prolaz 10, 21230 Sinj</item>
      <item>ALLIANZ ZAGREB dioničko društvo za osiguranje, OIB 23759810849, Heinzelova 70, Zagreb zastupanog po punomoćniku OD HANŽEKOVIĆ I PARTNERI</item>
      <item>Financijska agencija, OIB 85821130368, Ulica grada Vukovara 70, Zagreb</item>
      <item>Hrvatske vode, pravna osoba za upravljanje vodama, OIB 28921383001, Grada Vukovara 220, Zagreb</item>
      <item>HP - Hrvatska pošta d.d., OIB 87311810356, Jurišićeva 13, Zagreb</item>
      <item>Hrvatski Telekom d.d., OIB 81793146560, Roberta Frangeša Mihanovića 9, Zagreb</item>
      <item>ORYX GRUPA d.o.o. za edukaciju i usluge, OIB 82333208898, Ljudevita Posavskog 7/A, 10360 Sesvete</item>
      <item>SOCIETE GENERALE-SPLITSKA BANKA dioničko društvo, OIB 69326397242, Ruđera Boškovića 16, 21000 Split</item>
      <item>PORSCHE CROATIA društvo s ograničenom odgovornošću za trgovinu na veliko i malo, OIB 56007827423, Zagrebačka 117, 10410 Velika Gorica zastupanog po punomoćniku Odvjetničko društvo Borić &amp; partneri društvo s ograničenom odgovornošću</item>
      <item>Ministarstvo financija RH, OIB 18683136487, Katančićeva 5, 10000 Zagreb zastupanog po punomoćniku Županijsko državno odvjetništvo u Splitu</item>
      <item>Hrvatska radiotelevizija, OIB 68419124305, Prisavlje 3, 10000 Zagreb zastupanog po punomoćniku MADIRAZZA &amp; PARTNERI, odvjetničko društvo d.o.o.</item>
    </derivirana_varijabla>
  </DomainObject.Predmet.StrankaListFormatedWithAdressOIB>
  <DomainObject.Predmet.StrankaListNazivFormated>
    <izvorni_sadrzaj>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izvorni_sadrzaj>
    <derivirana_varijabla naziv="DomainObject.Predmet.StrankaListNazivFormated_1">
      <item>FINA SPLIT</item>
      <item>HRVATSKE ŠUME društvo s ograničenom odgovornošću</item>
      <item>VITEŠKO ALKARSKO DRUŠTVO SINJ</item>
      <item>GRAD SINJ</item>
      <item>ALLIANZ ZAGREB dioničko društvo za osiguranje</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Ministarstvo financija RH</item>
      <item>Hrvatska radiotelevizija</item>
    </derivirana_varijabla>
  </DomainObject.Predmet.StrankaListNazivFormated>
  <DomainObject.Predmet.StrankaListNazivFormatedOIB>
    <izvorni_sadrzaj>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izvorni_sadrzaj>
    <derivirana_varijabla naziv="DomainObject.Predmet.StrankaListNazivFormatedOIB_1">
      <item>FINA SPLIT, OIB 85821130368</item>
      <item>HRVATSKE ŠUME društvo s ograničenom odgovornošću, OIB 69693144506</item>
      <item>VITEŠKO ALKARSKO DRUŠTVO SINJ, OIB 15656934984</item>
      <item>GRAD SINJ, OIB 03210055420</item>
      <item>ALLIANZ ZAGREB dioničko društvo za osiguranje, OIB 23759810849</item>
      <item>Financijska agencija, OIB 85821130368</item>
      <item>Hrvatske vode, pravna osoba za upravljanje vodama, OIB 28921383001</item>
      <item>HP - Hrvatska pošta d.d., OIB 87311810356</item>
      <item>Hrvatski Telekom d.d., OIB 81793146560</item>
      <item>ORYX GRUPA d.o.o. za edukaciju i usluge, OIB 82333208898</item>
      <item>SOCIETE GENERALE-SPLITSKA BANKA dioničko društvo, OIB 69326397242</item>
      <item>PORSCHE CROATIA društvo s ograničenom odgovornošću za trgovinu na veliko i malo, OIB 56007827423</item>
      <item>Ministarstvo financija RH, OIB 18683136487</item>
      <item>Hrvatska radiotelevizija, OIB 68419124305</item>
    </derivirana_varijabla>
  </DomainObject.Predmet.StrankaListNazivFormatedOIB>
  <DomainObject.Predmet.ProtuStrankaListFormated>
    <izvorni_sadrzaj>
      <item>AUTOSERVIS JAJO d.o.o. za popravak i održavanje vozila, trgovinu, ugostiteljstvo i usluge prijevoza u cestovnom prometu u steč</item>
    </izvorni_sadrzaj>
    <derivirana_varijabla naziv="DomainObject.Predmet.ProtuStrankaListFormated_1">
      <item>AUTOSERVIS JAJO d.o.o. za popravak i održavanje vozila, trgovinu, ugostiteljstvo i usluge prijevoza u cestovnom prometu u steč</item>
    </derivirana_varijabla>
  </DomainObject.Predmet.ProtuStrankaListFormated>
  <DomainObject.Predmet.ProtuStrankaListFormatedOIB>
    <izvorni_sadrzaj>
      <item>AUTOSERVIS JAJO d.o.o. za popravak i održavanje vozila, trgovinu, ugostiteljstvo i usluge prijevoza u cestovnom prometu u steč, OIB 78839593182</item>
    </izvorni_sadrzaj>
    <derivirana_varijabla naziv="DomainObject.Predmet.ProtuStrankaListFormatedOIB_1">
      <item>AUTOSERVIS JAJO d.o.o. za popravak i održavanje vozila, trgovinu, ugostiteljstvo i usluge prijevoza u cestovnom prometu u steč, OIB 78839593182</item>
    </derivirana_varijabla>
  </DomainObject.Predmet.ProtuStrankaListFormatedOIB>
  <DomainObject.Predmet.ProtuStrankaListFormatedWithAdress>
    <izvorni_sadrzaj>
      <item>AUTOSERVIS JAJO d.o.o. za popravak i održavanje vozila, trgovinu, ugostiteljstvo i usluge prijevoza u cestovnom prometu u steč, Filipa Grabovca/bb, 21230 Sinj</item>
    </izvorni_sadrzaj>
    <derivirana_varijabla naziv="DomainObject.Predmet.ProtuStrankaListFormatedWithAdress_1">
      <item>AUTOSERVIS JAJO d.o.o. za popravak i održavanje vozila, trgovinu, ugostiteljstvo i usluge prijevoza u cestovnom prometu u steč, Filipa Grabovca/bb, 21230 Sinj</item>
    </derivirana_varijabla>
  </DomainObject.Predmet.ProtuStrankaListFormatedWithAdress>
  <DomainObject.Predmet.ProtuStrankaListFormatedWithAdressOIB>
    <izvorni_sadrzaj>
      <item>AUTOSERVIS JAJO d.o.o. za popravak i održavanje vozila, trgovinu, ugostiteljstvo i usluge prijevoza u cestovnom prometu u steč, OIB 78839593182, Filipa Grabovca/bb, 21230 Sinj</item>
    </izvorni_sadrzaj>
    <derivirana_varijabla naziv="DomainObject.Predmet.ProtuStrankaListFormatedWithAdressOIB_1">
      <item>AUTOSERVIS JAJO d.o.o. za popravak i održavanje vozila, trgovinu, ugostiteljstvo i usluge prijevoza u cestovnom prometu u steč, OIB 78839593182, Filipa Grabovca/bb, 21230 Sinj</item>
    </derivirana_varijabla>
  </DomainObject.Predmet.ProtuStrankaListFormatedWithAdressOIB>
  <DomainObject.Predmet.ProtuStrankaListNazivFormated>
    <izvorni_sadrzaj>
      <item>AUTOSERVIS JAJO d.o.o. za popravak i održavanje vozila, trgovinu, ugostiteljstvo i usluge prijevoza u cestovnom prometu u steč</item>
    </izvorni_sadrzaj>
    <derivirana_varijabla naziv="DomainObject.Predmet.ProtuStrankaListNazivFormated_1">
      <item>AUTOSERVIS JAJO d.o.o. za popravak i održavanje vozila, trgovinu, ugostiteljstvo i usluge prijevoza u cestovnom prometu u steč</item>
    </derivirana_varijabla>
  </DomainObject.Predmet.ProtuStrankaListNazivFormated>
  <DomainObject.Predmet.ProtuStrankaListNazivFormatedOIB>
    <izvorni_sadrzaj>
      <item>AUTOSERVIS JAJO d.o.o. za popravak i održavanje vozila, trgovinu, ugostiteljstvo i usluge prijevoza u cestovnom prometu u steč, OIB 78839593182</item>
    </izvorni_sadrzaj>
    <derivirana_varijabla naziv="DomainObject.Predmet.ProtuStrankaListNazivFormatedOIB_1">
      <item>AUTOSERVIS JAJO d.o.o. za popravak i održavanje vozila, trgovinu, ugostiteljstvo i usluge prijevoza u cestovnom prometu u steč, OIB 78839593182</item>
    </derivirana_varijabla>
  </DomainObject.Predmet.ProtuStrankaListNazivFormatedOIB>
  <DomainObject.Predmet.OstaliListFormated>
    <izvorni_sadrzaj>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izvorni_sadrzaj>
    <derivirana_varijabla naziv="DomainObject.Predmet.OstaliListFormated_1">
      <item>Ivana Sladoja</item>
      <item>Berislav Bušelić</item>
      <item>Odvjetničko društvo KLIŠANIN &amp; PARTNERI društvo s ograničenom odgovornošću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punomoćnik sudionika u postupku PORSCHE CROATIA društvo s ograničenom odgovornošću za trgovinu na veliko i malo</item>
      <item>Zvonko Maras punomoćnik sudionika u postupku VITEŠKO ALKARSKO DRUŠTVO SINJ</item>
      <item>MADIRAZZA &amp; PARTNERI, odvjetničko društvo d.o.o. punomoćnik sudionika u postupku Hrvatska radiotelevizija</item>
      <item>Županijsko državno odvjetništvo u Splitu punomoćnik sudionika u postupku Ministarstvo financija RH</item>
    </derivirana_varijabla>
  </DomainObject.Predmet.OstaliListFormated>
  <DomainObject.Predmet.OstaliListFormatedOIB>
    <izvorni_sadrzaj>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izvorni_sadrzaj>
    <derivirana_varijabla naziv="DomainObject.Predmet.OstaliListFormatedOIB_1">
      <item>Ivana Sladoja, OIB 62972743550</item>
      <item>Berislav Bušelić, OIB 93274685765</item>
      <item>Odvjetničko društvo KLIŠANIN &amp; PARTNERI društvo s ograničenom odgovornošću, OIB 06259076695 punomoćnik sudionika u postupku HRVATSKE ŠUME društvo s ograničenom odgovornošću</item>
      <item>OD HANŽEKOVIĆ I PARTNERI punomoćnik sudionika u postupku ALLIANZ ZAGREB dioničko društvo za osiguranje</item>
      <item>Odvjetničko društvo Borić &amp; partneri društvo s ograničenom odgovornošću, OIB 75819777315 punomoćnik sudionika u postupku PORSCHE CROATIA društvo s ograničenom odgovornošću za trgovinu na veliko i malo</item>
      <item>Zvonko Maras, OIB 23206723863 punomoćnik sudionika u postupku VITEŠKO ALKARSKO DRUŠTVO SINJ</item>
      <item>MADIRAZZA &amp; PARTNERI, odvjetničko društvo d.o.o., OIB 37462847637 punomoćnik sudionika u postupku Hrvatska radiotelevizija</item>
      <item>Županijsko državno odvjetništvo u Splitu punomoćnik sudionika u postupku Ministarstvo financija RH</item>
    </derivirana_varijabla>
  </DomainObject.Predmet.OstaliListFormatedOIB>
  <DomainObject.Predmet.OstaliListFormatedWithAdress>
    <izvorni_sadrzaj>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_1">
      <item>Ivana Sladoja, Lučane 16, 21230 Lučane</item>
      <item>Berislav Bušelić, A. Starčevića 21, 21210 Mravince</item>
      <item>Odvjetničko društvo KLIŠANIN &amp; PARTNERI društvo s ograničenom odgovornošću,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Josipa Marohnića 1, Zagreb punomoćnik sudionika u postupku PORSCHE CROATIA društvo s ograničenom odgovornošću za trgovinu na veliko i malo</item>
      <item>Zvonko Maras, Vrlička 15/I, 21230 Sinj punomoćnik sudionika u postupku VITEŠKO ALKARSKO DRUŠTVO SINJ</item>
      <item>MADIRAZZA &amp; PARTNERI, odvjetničko društvo d.o.o.,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izvorni_sadrzaj>
    <derivirana_varijabla naziv="DomainObject.Predmet.OstaliListFormatedWithAdressOIB_1">
      <item>Ivana Sladoja, OIB 62972743550, Lučane 16, 21230 Lučane</item>
      <item>Berislav Bušelić, OIB 93274685765, A. Starčevića 21, 21210 Mravince</item>
      <item>Odvjetničko društvo KLIŠANIN &amp; PARTNERI društvo s ograničenom odgovornošću, OIB 06259076695, Zelinska 2/I, Zagreb punomoćnik sudionika u postupku HRVATSKE ŠUME društvo s ograničenom odgovornošću</item>
      <item>OD HANŽEKOVIĆ I PARTNERI, Radnička cesta 22, 10000 Zagreb punomoćnik sudionika u postupku ALLIANZ ZAGREB dioničko društvo za osiguranje</item>
      <item>Odvjetničko društvo Borić &amp; partneri društvo s ograničenom odgovornošću, OIB 75819777315, Josipa Marohnića 1, Zagreb punomoćnik sudionika u postupku PORSCHE CROATIA društvo s ograničenom odgovornošću za trgovinu na veliko i malo</item>
      <item>Zvonko Maras, OIB 23206723863, Vrlička 15/I, 21230 Sinj punomoćnik sudionika u postupku VITEŠKO ALKARSKO DRUŠTVO SINJ</item>
      <item>MADIRAZZA &amp; PARTNERI, odvjetničko društvo d.o.o., OIB 37462847637, Masarykova 21, 10000 Zagreb punomoćnik sudionika u postupku Hrvatska radiotelevizija</item>
      <item>Županijsko državno odvjetništvo u Splitu, Gundulićeva 29a, 21000 Split punomoćnik sudionika u postupku Ministarstvo financija RH</item>
    </derivirana_varijabla>
  </DomainObject.Predmet.OstaliListFormatedWithAdressOIB>
  <DomainObject.Predmet.OstaliListNazivFormated>
    <izvorni_sadrzaj>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izvorni_sadrzaj>
    <derivirana_varijabla naziv="DomainObject.Predmet.OstaliListNazivFormated_1">
      <item>Ivana Sladoja</item>
      <item>Berislav Bušelić</item>
      <item>Odvjetničko društvo KLIŠANIN &amp; PARTNERI društvo s ograničenom odgovornošću</item>
      <item>OD HANŽEKOVIĆ I PARTNERI</item>
      <item>Odvjetničko društvo Borić &amp; partneri društvo s ograničenom odgovornošću</item>
      <item>Zvonko Maras</item>
      <item>MADIRAZZA &amp; PARTNERI, odvjetničko društvo d.o.o.</item>
      <item>Županijsko državno odvjetništvo u Splitu</item>
    </derivirana_varijabla>
  </DomainObject.Predmet.OstaliListNazivFormated>
  <DomainObject.Predmet.OstaliListNazivFormatedOIB>
    <izvorni_sadrzaj>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izvorni_sadrzaj>
    <derivirana_varijabla naziv="DomainObject.Predmet.OstaliListNazivFormatedOIB_1">
      <item>Ivana Sladoja, OIB 62972743550</item>
      <item>Berislav Bušelić, OIB 93274685765</item>
      <item>Odvjetničko društvo KLIŠANIN &amp; PARTNERI društvo s ograničenom odgovornošću, OIB 06259076695</item>
      <item>OD HANŽEKOVIĆ I PARTNERI</item>
      <item>Odvjetničko društvo Borić &amp; partneri društvo s ograničenom odgovornošću, OIB 75819777315</item>
      <item>Zvonko Maras, OIB 23206723863</item>
      <item>MADIRAZZA &amp; PARTNERI, odvjetničko društvo d.o.o., OIB 37462847637</item>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srpnja 2018.</izvorni_sadrzaj>
    <derivirana_varijabla naziv="DomainObject.Datum_1">19. srpnja 2018.</derivirana_varijabla>
  </DomainObject.Datum>
  <DomainObject.PoslovniBrojDokumenta>
    <izvorni_sadrzaj/>
    <derivirana_varijabla naziv="DomainObject.PoslovniBrojDokumenta_1"/>
  </DomainObject.PoslovniBrojDokumenta>
  <DomainObject.Predmet.StrankaIDrugi>
    <izvorni_sadrzaj>FINA SPLIT i dr.</izvorni_sadrzaj>
    <derivirana_varijabla naziv="DomainObject.Predmet.StrankaIDrugi_1">FINA SPLIT i dr.</derivirana_varijabla>
  </DomainObject.Predmet.StrankaIDrugi>
  <DomainObject.Predmet.ProtustrankaIDrugi>
    <izvorni_sadrzaj>AUTOSERVIS JAJO d.o.o. za popravak i održavanje vozila, trgovinu, ugostiteljstvo i usluge prijevoza u cestovnom prometu u steč</izvorni_sadrzaj>
    <derivirana_varijabla naziv="DomainObject.Predmet.ProtustrankaIDrugi_1">AUTOSERVIS JAJO d.o.o. za popravak i održavanje vozila, trgovinu, ugostiteljstvo i usluge prijevoza u cestovnom prometu u steč</derivirana_varijabla>
  </DomainObject.Predmet.ProtustrankaIDrugi>
  <DomainObject.Predmet.StrankaIDrugiAdressOIB>
    <izvorni_sadrzaj>FINA SPLIT, OIB 85821130368, Mažuranićevo šetalište 24b, 21000 Split i dr.</izvorni_sadrzaj>
    <derivirana_varijabla naziv="DomainObject.Predmet.StrankaIDrugiAdressOIB_1">FINA SPLIT, OIB 85821130368, Mažuranićevo šetalište 24b, 21000 Split i dr.</derivirana_varijabla>
  </DomainObject.Predmet.StrankaIDrugiAdressOIB>
  <DomainObject.Predmet.ProtustrankaIDrugiAdressOIB>
    <izvorni_sadrzaj>AUTOSERVIS JAJO d.o.o. za popravak i održavanje vozila, trgovinu, ugostiteljstvo i usluge prijevoza u cestovnom prometu u steč, OIB 78839593182, Filipa Grabovca/bb, 21230 Sinj</izvorni_sadrzaj>
    <derivirana_varijabla naziv="DomainObject.Predmet.ProtustrankaIDrugiAdressOIB_1">AUTOSERVIS JAJO d.o.o. za popravak i održavanje vozila, trgovinu, ugostiteljstvo i usluge prijevoza u cestovnom prometu u steč, OIB 78839593182, Filipa Grabovca/bb, 21230 Sinj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izvorni_sadrzaj>
    <derivirana_varijabla naziv="DomainObject.Predmet.SudioniciListNaziv_1">
      <item>FINA SPLIT</item>
      <item>AUTOSERVIS JAJO d.o.o. za popravak i održavanje vozila, trgovinu, ugostiteljstvo i usluge prijevoza u cestovnom prometu u steč</item>
      <item>Ivana Sladoja</item>
      <item>Berislav Bušelić</item>
      <item>HRVATSKE ŠUME društvo s ograničenom odgovornošću</item>
      <item>Odvjetničko društvo KLIŠANIN &amp; PARTNERI društvo s ograničenom odgovornošću</item>
      <item>VITEŠKO ALKARSKO DRUŠTVO SINJ</item>
      <item>GRAD SINJ</item>
      <item>ALLIANZ ZAGREB dioničko društvo za osiguranje</item>
      <item>OD HANŽEKOVIĆ I PARTNERI</item>
      <item>Financijska agencija</item>
      <item>Hrvatske vode, pravna osoba za upravljanje vodama</item>
      <item>HP - Hrvatska pošta d.d.</item>
      <item>Hrvatski Telekom d.d.</item>
      <item>ORYX GRUPA d.o.o. za edukaciju i usluge</item>
      <item>SOCIETE GENERALE-SPLITSKA BANKA dioničko društvo</item>
      <item>PORSCHE CROATIA društvo s ograničenom odgovornošću za trgovinu na veliko i malo</item>
      <item>Odvjetničko društvo Borić &amp; partneri društvo s ograničenom odgovornošću</item>
      <item>Ministarstvo financija RH</item>
      <item>Zvonko Maras</item>
      <item>Hrvatska radiotelevizija</item>
      <item>MADIRAZZA &amp; PARTNERI, odvjetničko društvo d.o.o.</item>
      <item>Županijsko državno odvjetništvo u Splitu</item>
    </derivirana_varijabla>
  </DomainObject.Predmet.SudioniciListNaziv>
  <DomainObject.Predmet.SudioniciListAdressOIB>
    <izvorni_sadrzaj>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izvorni_sadrzaj>
    <derivirana_varijabla naziv="DomainObject.Predmet.SudioniciListAdressOIB_1">
      <item>FINA SPLIT, OIB 85821130368, Mažuranićevo šetalište 24b,21000 Split</item>
      <item>AUTOSERVIS JAJO d.o.o. za popravak i održavanje vozila, trgovinu, ugostiteljstvo i usluge prijevoza u cestovnom prometu u steč, OIB 78839593182, Filipa Grabovca/bb,21230 Sinj</item>
      <item>Ivana Sladoja, OIB 62972743550, Lučane 16,21230 Lučane</item>
      <item>Berislav Bušelić, OIB 93274685765, A. Starčevića 21,21210 Mravince</item>
      <item>HRVATSKE ŠUME društvo s ograničenom odgovornošću, OIB 69693144506, Ul.Ljudevita Farkaša Vukotinovića 2,Zagreb</item>
      <item>Odvjetničko društvo KLIŠANIN &amp; PARTNERI društvo s ograničenom odgovornošću, OIB 06259076695, Zelinska 2/I,Zagreb</item>
      <item>VITEŠKO ALKARSKO DRUŠTVO SINJ, OIB 15656934984, Šetalište Alojzija Stepinca 2,21230 Sinj</item>
      <item>GRAD SINJ, OIB 03210055420, Dragašev prolaz 10,21230 Sinj</item>
      <item>ALLIANZ ZAGREB dioničko društvo za osiguranje, OIB 23759810849, Heinzelova 70,Zagreb</item>
      <item>OD HANŽEKOVIĆ I PARTNERI, Radnička cesta 22,10000 Zagreb</item>
      <item>Financijska agencija, OIB 85821130368, Ulica grada Vukovara 70,Zagreb</item>
      <item>Hrvatske vode, pravna osoba za upravljanje vodama, OIB 28921383001, Grada Vukovara 220,Zagreb</item>
      <item>HP - Hrvatska pošta d.d., OIB 87311810356, Jurišićeva 13,Zagreb</item>
      <item>Hrvatski Telekom d.d., OIB 81793146560, Roberta Frangeša Mihanovića 9,Zagreb</item>
      <item>ORYX GRUPA d.o.o. za edukaciju i usluge, OIB 82333208898, Ljudevita Posavskog 7/A,10360 Sesvete</item>
      <item>SOCIETE GENERALE-SPLITSKA BANKA dioničko društvo, OIB 69326397242, Ruđera Boškovića 16,21000 Split</item>
      <item>PORSCHE CROATIA društvo s ograničenom odgovornošću za trgovinu na veliko i malo, OIB 56007827423, Zagrebačka 117,10410 Velika Gorica</item>
      <item>Odvjetničko društvo Borić &amp; partneri društvo s ograničenom odgovornošću, OIB 75819777315, Josipa Marohnića 1,Zagreb</item>
      <item>Ministarstvo financija RH, OIB 18683136487, Katančićeva 5,10000 Zagreb</item>
      <item>Zvonko Maras, OIB 23206723863, Vrlička 15/I,21230 Sinj</item>
      <item>Hrvatska radiotelevizija, OIB 68419124305, Prisavlje 3,10000 Zagreb</item>
      <item>MADIRAZZA &amp; PARTNERI, odvjetničko društvo d.o.o., OIB 37462847637, Masarykova 21,10000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izvorni_sadrzaj>
    <derivirana_varijabla naziv="DomainObject.Predmet.SudioniciListNazivOIB_1">
      <item>, OIB 85821130368</item>
      <item>, OIB 78839593182</item>
      <item>, OIB 62972743550</item>
      <item>, OIB 93274685765</item>
      <item>, OIB 69693144506</item>
      <item>, OIB 06259076695</item>
      <item>, OIB 15656934984</item>
      <item>, OIB 03210055420</item>
      <item>, OIB 23759810849</item>
      <item>, OIB null</item>
      <item>, OIB 85821130368</item>
      <item>, OIB 28921383001</item>
      <item>, OIB 87311810356</item>
      <item>, OIB 81793146560</item>
      <item>, OIB 82333208898</item>
      <item>, OIB 69326397242</item>
      <item>, OIB 56007827423</item>
      <item>, OIB 75819777315</item>
      <item>, OIB 18683136487</item>
      <item>, OIB 23206723863</item>
      <item>, OIB 68419124305</item>
      <item>, OIB 37462847637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Berislav Bušelić, OIB 93274685765, A. Starčevića 21 Mravince</item>
    </izvorni_sadrzaj>
    <derivirana_varijabla naziv="DomainObject.Predmet.StecajniUpraviteljiListAddressOIB_1">
      <item>Berislav Bušelić, OIB 93274685765, A. Starčevića 21 Mravince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6A18744-EAAE-4A8F-9759-6966D1EA76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410</properties:Words>
  <properties:Characters>2281</properties:Characters>
  <properties:Lines>70</properties:Lines>
  <properties:Paragraphs>24</properties:Paragraphs>
  <properties:TotalTime>100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2698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2015-10-12T06:52:00Z</dcterms:created>
  <dc:creator>Trgovački sud Split</dc:creator>
  <cp:lastModifiedBy>Katarina Mikulić</cp:lastModifiedBy>
  <cp:lastPrinted>2018-07-19T08:33:00Z</cp:lastPrinted>
  <dcterms:modified xmlns:xsi="http://www.w3.org/2001/XMLSchema-instance" xsi:type="dcterms:W3CDTF">2018-07-19T08:33:00Z</dcterms:modified>
  <cp:revision>30</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prodaja (RJEŠENJE O PRODAJI.docx)</vt:lpwstr>
  </prop:property>
  <prop:property name="CC_coloring" pid="4" fmtid="{D5CDD505-2E9C-101B-9397-08002B2CF9AE}">
    <vt:bool>false</vt:bool>
  </prop:property>
  <prop:property name="BrojStranica" pid="5" fmtid="{D5CDD505-2E9C-101B-9397-08002B2CF9AE}">
    <vt:i4>2</vt:i4>
  </prop:property>
</prop:Properties>
</file>