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6ae4" w14:paraId="afa6ae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B7663">
        <w:t>8189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8189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B7663">
        <w:t xml:space="preserve">NNIM-GRADINA d.o.o., OIB 71333405983, </w:t>
      </w:r>
      <w:proofErr w:type="spellStart"/>
      <w:r w:rsidR="00CB7663">
        <w:t>Blaguša</w:t>
      </w:r>
      <w:proofErr w:type="spellEnd"/>
      <w:r w:rsidR="00CB7663">
        <w:t xml:space="preserve">, </w:t>
      </w:r>
      <w:proofErr w:type="spellStart"/>
      <w:r w:rsidR="00CB7663">
        <w:t>Benkoščica</w:t>
      </w:r>
      <w:proofErr w:type="spellEnd"/>
      <w:r w:rsidR="00CB7663">
        <w:t xml:space="preserve"> 10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B7663">
        <w:t>3.279,75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72468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8189</izvorni_sadrzaj>
    <derivirana_varijabla naziv="DomainObject.Predmet.Broj_1">8189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St-8189/2015</izvorni_sadrzaj>
    <derivirana_varijabla naziv="DomainObject.Predmet.OznakaBroj_1">St-8189/2015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NNIM-GRADINA d.o.o. zastupanog po punomoćniku SARA NOVAK</izvorni_sadrzaj>
    <derivirana_varijabla naziv="DomainObject.Predmet.ProtustrankaFormated_1">  NNIM-GRADINA d.o.o. zastupanog po punomoćniku SARA NOVAK</derivirana_varijabla>
  </DomainObject.Predmet.ProtustrankaFormated>
  <DomainObject.Predmet.ProtustrankaFormatedOIB>
    <izvorni_sadrzaj>  NNIM-GRADINA d.o.o., OIB 71333405983 zastupanog po punomoćniku SARA NOVAK</izvorni_sadrzaj>
    <derivirana_varijabla naziv="DomainObject.Predmet.ProtustrankaFormatedOIB_1">  NNIM-GRADINA d.o.o., OIB 71333405983 zastupanog po punomoćniku SARA NOVAK</derivirana_varijabla>
  </DomainObject.Predmet.ProtustrankaFormatedOIB>
  <DomainObject.Predmet.ProtustrankaFormatedWithAdress>
    <izvorni_sadrzaj> NNIM-GRADINA d.o.o., Benkoščica 10, 10362 Blaguša zastupanog po punomoćniku SARA NOVAK</izvorni_sadrzaj>
    <derivirana_varijabla naziv="DomainObject.Predmet.ProtustrankaFormatedWithAdress_1"> NNIM-GRADINA d.o.o., Benkoščica 10, 10362 Blaguša zastupanog po punomoćniku SARA NOVAK</derivirana_varijabla>
  </DomainObject.Predmet.ProtustrankaFormatedWithAdress>
  <DomainObject.Predmet.ProtustrankaFormatedWithAdressOIB>
    <izvorni_sadrzaj> NNIM-GRADINA d.o.o., OIB 71333405983, Benkoščica 10, 10362 Blaguša zastupanog po punomoćniku SARA NOVAK</izvorni_sadrzaj>
    <derivirana_varijabla naziv="DomainObject.Predmet.ProtustrankaFormatedWithAdressOIB_1"> NNIM-GRADINA d.o.o., OIB 71333405983, Benkoščica 10, 10362 Blaguša zastupanog po punomoćniku SARA NOVAK</derivirana_varijabla>
  </DomainObject.Predmet.ProtustrankaFormatedWithAdressOIB>
  <DomainObject.Predmet.ProtustrankaWithAdress>
    <izvorni_sadrzaj>NNIM-GRADINA d.o.o. Benkoščica 10, 10362 Blaguša</izvorni_sadrzaj>
    <derivirana_varijabla naziv="DomainObject.Predmet.ProtustrankaWithAdress_1">NNIM-GRADINA d.o.o. Benkoščica 10, 10362 Blaguša</derivirana_varijabla>
  </DomainObject.Predmet.ProtustrankaWithAdress>
  <DomainObject.Predmet.ProtustrankaWithAdressOIB>
    <izvorni_sadrzaj>NNIM-GRADINA d.o.o., OIB 71333405983, Benkoščica 10, 10362 Blaguša</izvorni_sadrzaj>
    <derivirana_varijabla naziv="DomainObject.Predmet.ProtustrankaWithAdressOIB_1">NNIM-GRADINA d.o.o., OIB 71333405983, Benkoščica 10, 10362 Blaguša</derivirana_varijabla>
  </DomainObject.Predmet.ProtustrankaWithAdressOIB>
  <DomainObject.Predmet.ProtustrankaNazivFormated>
    <izvorni_sadrzaj>NNIM-GRADINA d.o.o.</izvorni_sadrzaj>
    <derivirana_varijabla naziv="DomainObject.Predmet.ProtustrankaNazivFormated_1">NNIM-GRADINA d.o.o.</derivirana_varijabla>
  </DomainObject.Predmet.ProtustrankaNazivFormated>
  <DomainObject.Predmet.ProtustrankaNazivFormatedOIB>
    <izvorni_sadrzaj>NNIM-GRADINA d.o.o., OIB 71333405983</izvorni_sadrzaj>
    <derivirana_varijabla naziv="DomainObject.Predmet.ProtustrankaNazivFormatedOIB_1">NNIM-GRADINA d.o.o., OIB 71333405983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NNIM-GRADINA d.o.o. zastupanog po punomoćniku SARA NOVAK</item>
    </izvorni_sadrzaj>
    <derivirana_varijabla naziv="DomainObject.Predmet.ProtuStrankaListFormated_1">
      <item>NNIM-GRADINA d.o.o. zastupanog po punomoćniku SARA NOVAK</item>
    </derivirana_varijabla>
  </DomainObject.Predmet.ProtuStrankaListFormated>
  <DomainObject.Predmet.ProtuStrankaListFormatedOIB>
    <izvorni_sadrzaj>
      <item>NNIM-GRADINA d.o.o., OIB 71333405983 zastupanog po punomoćniku SARA NOVAK</item>
    </izvorni_sadrzaj>
    <derivirana_varijabla naziv="DomainObject.Predmet.ProtuStrankaListFormatedOIB_1">
      <item>NNIM-GRADINA d.o.o., OIB 71333405983 zastupanog po punomoćniku SARA NOVAK</item>
    </derivirana_varijabla>
  </DomainObject.Predmet.ProtuStrankaListFormatedOIB>
  <DomainObject.Predmet.ProtuStrankaListFormatedWithAdress>
    <izvorni_sadrzaj>
      <item>NNIM-GRADINA d.o.o., Benkoščica 10, 10362 Blaguša zastupanog po punomoćniku SARA NOVAK</item>
    </izvorni_sadrzaj>
    <derivirana_varijabla naziv="DomainObject.Predmet.ProtuStrankaListFormatedWithAdress_1">
      <item>NNIM-GRADINA d.o.o., Benkoščica 10, 10362 Blaguša zastupanog po punomoćniku SARA NOVAK</item>
    </derivirana_varijabla>
  </DomainObject.Predmet.ProtuStrankaListFormatedWithAdress>
  <DomainObject.Predmet.ProtuStrankaListFormatedWithAdressOIB>
    <izvorni_sadrzaj>
      <item>NNIM-GRADINA d.o.o., OIB 71333405983, Benkoščica 10, 10362 Blaguša zastupanog po punomoćniku SARA NOVAK</item>
    </izvorni_sadrzaj>
    <derivirana_varijabla naziv="DomainObject.Predmet.ProtuStrankaListFormatedWithAdressOIB_1">
      <item>NNIM-GRADINA d.o.o., OIB 71333405983, Benkoščica 10, 10362 Blaguša zastupanog po punomoćniku SARA NOVAK</item>
    </derivirana_varijabla>
  </DomainObject.Predmet.ProtuStrankaListFormatedWithAdressOIB>
  <DomainObject.Predmet.ProtuStrankaListNazivFormated>
    <izvorni_sadrzaj>
      <item>NNIM-GRADINA d.o.o.</item>
    </izvorni_sadrzaj>
    <derivirana_varijabla naziv="DomainObject.Predmet.ProtuStrankaListNazivFormated_1">
      <item>NNIM-GRADINA d.o.o.</item>
    </derivirana_varijabla>
  </DomainObject.Predmet.ProtuStrankaListNazivFormated>
  <DomainObject.Predmet.ProtuStrankaListNazivFormatedOIB>
    <izvorni_sadrzaj>
      <item>NNIM-GRADINA d.o.o., OIB 71333405983</item>
    </izvorni_sadrzaj>
    <derivirana_varijabla naziv="DomainObject.Predmet.ProtuStrankaListNazivFormatedOIB_1">
      <item>NNIM-GRADINA d.o.o., OIB 71333405983</item>
    </derivirana_varijabla>
  </DomainObject.Predmet.ProtuStrankaListNazivFormatedOIB>
  <DomainObject.Predmet.OstaliListFormated>
    <izvorni_sadrzaj>
      <item>SARA NOVAK punomoćnik sudionika u postupku NNIM-GRADINA d.o.o.</item>
    </izvorni_sadrzaj>
    <derivirana_varijabla naziv="DomainObject.Predmet.OstaliListFormated_1">
      <item>SARA NOVAK punomoćnik sudionika u postupku NNIM-GRADINA d.o.o.</item>
    </derivirana_varijabla>
  </DomainObject.Predmet.OstaliListFormated>
  <DomainObject.Predmet.OstaliListFormatedOIB>
    <izvorni_sadrzaj>
      <item>SARA NOVAK, OIB 32083368379 punomoćnik sudionika u postupku NNIM-GRADINA d.o.o.</item>
    </izvorni_sadrzaj>
    <derivirana_varijabla naziv="DomainObject.Predmet.OstaliListFormatedOIB_1">
      <item>SARA NOVAK, OIB 32083368379 punomoćnik sudionika u postupku NNIM-GRADINA d.o.o.</item>
    </derivirana_varijabla>
  </DomainObject.Predmet.OstaliListFormatedOIB>
  <DomainObject.Predmet.OstaliListFormatedWithAdress>
    <izvorni_sadrzaj>
      <item>SARA NOVAK, Vida Došena 22, 10000 Zagreb punomoćnik sudionika u postupku NNIM-GRADINA d.o.o.</item>
    </izvorni_sadrzaj>
    <derivirana_varijabla naziv="DomainObject.Predmet.OstaliListFormatedWithAdress_1">
      <item>SARA NOVAK, Vida Došena 22, 10000 Zagreb punomoćnik sudionika u postupku NNIM-GRADINA d.o.o.</item>
    </derivirana_varijabla>
  </DomainObject.Predmet.OstaliListFormatedWithAdress>
  <DomainObject.Predmet.OstaliListFormatedWithAdressOIB>
    <izvorni_sadrzaj>
      <item>SARA NOVAK, OIB 32083368379, Vida Došena 22, 10000 Zagreb punomoćnik sudionika u postupku NNIM-GRADINA d.o.o.</item>
    </izvorni_sadrzaj>
    <derivirana_varijabla naziv="DomainObject.Predmet.OstaliListFormatedWithAdressOIB_1">
      <item>SARA NOVAK, OIB 32083368379, Vida Došena 22, 10000 Zagreb punomoćnik sudionika u postupku NNIM-GRADINA d.o.o.</item>
    </derivirana_varijabla>
  </DomainObject.Predmet.OstaliListFormatedWithAdressOIB>
  <DomainObject.Predmet.OstaliListNazivFormated>
    <izvorni_sadrzaj>
      <item>SARA NOVAK</item>
    </izvorni_sadrzaj>
    <derivirana_varijabla naziv="DomainObject.Predmet.OstaliListNazivFormated_1">
      <item>SARA NOVAK</item>
    </derivirana_varijabla>
  </DomainObject.Predmet.OstaliListNazivFormated>
  <DomainObject.Predmet.OstaliListNazivFormatedOIB>
    <izvorni_sadrzaj>
      <item>SARA NOVAK, OIB 32083368379</item>
    </izvorni_sadrzaj>
    <derivirana_varijabla naziv="DomainObject.Predmet.OstaliListNazivFormatedOIB_1">
      <item>SARA NOVAK, OIB 32083368379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NNIM-GRADINA d.o.o.</izvorni_sadrzaj>
    <derivirana_varijabla naziv="DomainObject.Predmet.ProtustrankaIDrugi_1">NNIM-GRADINA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NNIM-GRADINA d.o.o., OIB 71333405983, Benkoščica 10, 10362 Blaguša</izvorni_sadrzaj>
    <derivirana_varijabla naziv="DomainObject.Predmet.ProtustrankaIDrugiAdressOIB_1">NNIM-GRADINA d.o.o., OIB 71333405983, Benkoščica 10, 10362 Blaguša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NNIM-GRADINA d.o.o.</item>
      <item>SARA NOVAK</item>
    </izvorni_sadrzaj>
    <derivirana_varijabla naziv="DomainObject.Predmet.SudioniciListNaziv_1">
      <item>FINA Regionalni centar Zagreb</item>
      <item>NNIM-GRADINA d.o.o.</item>
      <item>SARA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NNIM-GRADINA d.o.o., OIB 71333405983, Benkoščica 10,10362 Blaguša</item>
      <item>SARA NOVAK, OIB 32083368379, Vida Došena 22,10000 Zagreb</item>
    </izvorni_sadrzaj>
    <derivirana_varijabla naziv="DomainObject.Predmet.SudioniciListAdressOIB_1">
      <item>FINA Regionalni centar Zagreb, OIB 85821130368, Trg svibanjskih žrtava 1995. 1,10000 Zagreb</item>
      <item>NNIM-GRADINA d.o.o., OIB 71333405983, Benkoščica 10,10362 Blaguša</item>
      <item>SARA NOVAK, OIB 32083368379, Vida Došena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71333405983</item>
      <item>, OIB 32083368379</item>
    </izvorni_sadrzaj>
    <derivirana_varijabla naziv="DomainObject.Predmet.SudioniciListNazivOIB_1">
      <item>, OIB 85821130368</item>
      <item>, OIB 71333405983</item>
      <item>, OIB 32083368379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E39A0-3261-4285-B881-A54B94B68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1323</properties:Characters>
  <properties:Lines>48</properties:Lines>
  <properties:Paragraphs>17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2016-01-19T07:24:00Z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