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dfe6" w14:paraId="f90dfe6" w:rsidRDefault="00421E2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1899285</wp:posOffset>
            </wp:positionH>
            <wp:positionV relativeFrom="page">
              <wp:posOffset>505460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21E2F" w:rsidP="00421E2F" w:rsidR="00AE649C">
      <w:pPr>
        <w:pStyle w:val="NormaleSPIS"/>
        <w:spacing w:after="0"/>
      </w:pPr>
      <w:r>
        <w:t xml:space="preserve">         Republika Hrvatska</w:t>
      </w:r>
    </w:p>
    <w:p w:rsidRDefault="00421E2F" w:rsidP="00421E2F" w:rsidR="00421E2F">
      <w:pPr>
        <w:pStyle w:val="NormaleSPIS"/>
        <w:spacing w:after="0"/>
      </w:pPr>
      <w:r>
        <w:t xml:space="preserve">     Trgovački sud u Bjelovaru</w:t>
      </w:r>
    </w:p>
    <w:p w:rsidRDefault="00421E2F" w:rsidP="00421E2F" w:rsidR="00421E2F" w:rsidRPr="00B76F3C">
      <w:pPr>
        <w:pStyle w:val="NormaleSPIS"/>
        <w:spacing w:after="0"/>
      </w:pPr>
      <w:r>
        <w:t>Bjelovar, Šetalište dr.I.Lebovića 42.</w:t>
      </w:r>
    </w:p>
    <w:p w:rsidRDefault="00421E2F" w:rsidP="00421E2F" w:rsidR="00421E2F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St-219/2018-2</w:t>
      </w:r>
    </w:p>
    <w:p w:rsidRDefault="00421E2F" w:rsidP="00421E2F" w:rsidR="00421E2F">
      <w:pPr>
        <w:jc w:val="right"/>
        <w:outlineLvl w:val="0"/>
        <w:rPr>
          <w:rFonts w:cs="Arial" w:hAnsi="Arial" w:ascii="Arial"/>
          <w:b/>
          <w:noProof/>
        </w:rPr>
      </w:pPr>
    </w:p>
    <w:p w:rsidRDefault="00421E2F" w:rsidP="00421E2F" w:rsidR="00421E2F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421E2F" w:rsidP="00421E2F" w:rsidR="00421E2F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421E2F" w:rsidP="00421E2F" w:rsidR="00421E2F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       </w:t>
      </w:r>
    </w:p>
    <w:p w:rsidRDefault="00421E2F" w:rsidP="00421E2F" w:rsidR="00421E2F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 </w:t>
      </w:r>
    </w:p>
    <w:p w:rsidRDefault="00421E2F" w:rsidP="00421E2F" w:rsidR="00421E2F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NERAVE SAN j.d.o.o. za trgovinu i usluge iz Zagreba, </w:t>
      </w:r>
      <w:proofErr w:type="spellStart"/>
      <w:r>
        <w:rPr>
          <w:lang w:eastAsia="hr-HR"/>
        </w:rPr>
        <w:t>Hribarov</w:t>
      </w:r>
      <w:proofErr w:type="spellEnd"/>
      <w:r>
        <w:rPr>
          <w:lang w:eastAsia="hr-HR"/>
        </w:rPr>
        <w:t xml:space="preserve"> prilaz 6 A, MBS 080835938, OIB 98230558530, 9. svibnja 2018.    </w:t>
      </w:r>
    </w:p>
    <w:p w:rsidRDefault="00421E2F" w:rsidP="00421E2F" w:rsidR="00421E2F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421E2F" w:rsidP="00421E2F" w:rsidR="00421E2F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Veneri Periša iz Zagreba, Ulica Ivice </w:t>
      </w:r>
      <w:proofErr w:type="spellStart"/>
      <w:r>
        <w:rPr>
          <w:lang w:eastAsia="hr-HR"/>
        </w:rPr>
        <w:t>Drmića</w:t>
      </w:r>
      <w:proofErr w:type="spellEnd"/>
      <w:r>
        <w:rPr>
          <w:lang w:eastAsia="hr-HR"/>
        </w:rPr>
        <w:t xml:space="preserve"> 10, OIB 65049019331, kao osobi ovlaštenoj za zastupanje dužnika po zakonu, da u roku od 8 dana plati predujam za namirenje troškova stečajnog postupka i to iznos od 1.000,00 kn u Fond za namirenje troškova postupka koji se vodi kod ovog suda, IBAN: HR6123900011300000630 model HR00 50-219-18 i dodatni iznos predujma od 5.000,00 kuna na račun ovog suda br. IBAN:HR6123900011300000630 model HR05 540-219-18. Rok od 8 dana počinje teći istekom osmog dana od objave ovog rješenja na e-oglasnoj ploči ovog suda.</w:t>
      </w:r>
    </w:p>
    <w:p w:rsidRDefault="00421E2F" w:rsidP="00421E2F" w:rsidR="00421E2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Venera Periša iz Zagreba, Ulica Ivice </w:t>
      </w:r>
      <w:proofErr w:type="spellStart"/>
      <w:r>
        <w:rPr>
          <w:lang w:eastAsia="hr-HR"/>
        </w:rPr>
        <w:t>Drmića</w:t>
      </w:r>
      <w:proofErr w:type="spellEnd"/>
      <w:r>
        <w:rPr>
          <w:lang w:eastAsia="hr-HR"/>
        </w:rPr>
        <w:t xml:space="preserve"> 10, OIB 65049019331,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421E2F" w:rsidP="00421E2F" w:rsidR="00421E2F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NERAVE SAN j.d.o.o. za trgovinu i usluge iz Zagreba, </w:t>
      </w:r>
      <w:proofErr w:type="spellStart"/>
      <w:r>
        <w:rPr>
          <w:lang w:eastAsia="hr-HR"/>
        </w:rPr>
        <w:t>Hribarov</w:t>
      </w:r>
      <w:proofErr w:type="spellEnd"/>
      <w:r>
        <w:rPr>
          <w:lang w:eastAsia="hr-HR"/>
        </w:rPr>
        <w:t xml:space="preserve"> prilaz 6 A, MBS 080835938, OIB 98230558530,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50-219-18 i dodatni iznos predujma od 5.000,00 kuna na račun ovog suda br. IBAN:HR6123900011300000630 model HR05 540-219-18. </w:t>
      </w:r>
    </w:p>
    <w:p w:rsidRDefault="00421E2F" w:rsidP="00421E2F" w:rsidR="00421E2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</w:t>
      </w:r>
    </w:p>
    <w:p w:rsidRDefault="00421E2F" w:rsidP="00421E2F" w:rsidR="00421E2F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421E2F" w:rsidP="00421E2F" w:rsidR="00421E2F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St-219/2018-2</w:t>
      </w:r>
    </w:p>
    <w:p w:rsidRDefault="00421E2F" w:rsidP="00421E2F" w:rsidR="00421E2F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421E2F" w:rsidP="00421E2F" w:rsidR="00421E2F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421E2F" w:rsidP="00421E2F" w:rsidR="00421E2F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NERAVE SAN j.d.o.o. za trgovinu i usluge iz Zagreba, </w:t>
      </w:r>
      <w:proofErr w:type="spellStart"/>
      <w:r>
        <w:rPr>
          <w:lang w:eastAsia="hr-HR"/>
        </w:rPr>
        <w:t>Hribarov</w:t>
      </w:r>
      <w:proofErr w:type="spellEnd"/>
      <w:r>
        <w:rPr>
          <w:lang w:eastAsia="hr-HR"/>
        </w:rPr>
        <w:t xml:space="preserve"> prilaz 6 A, MBS 080835938, OIB 98230558530. U prijedlogu navodi da na dan 22. kolovoza 2017. godine dužnik u očevidniku redoslijeda osnova za plaćanje ima evidentirane neizvršene osnove za plaćanje u neprekidnom razdoblju od 120 dana u ukupnom iznosu od 61.418,52 kuna.</w:t>
      </w:r>
    </w:p>
    <w:p w:rsidRDefault="00421E2F" w:rsidP="00421E2F" w:rsidR="00421E2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421E2F" w:rsidP="00421E2F" w:rsidR="00421E2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421E2F" w:rsidP="00421E2F" w:rsidR="00421E2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Venera Periša iz Zagreba, Ulica Ivice </w:t>
      </w:r>
      <w:proofErr w:type="spellStart"/>
      <w:r>
        <w:rPr>
          <w:lang w:eastAsia="hr-HR"/>
        </w:rPr>
        <w:t>Drmića</w:t>
      </w:r>
      <w:proofErr w:type="spellEnd"/>
      <w:r>
        <w:rPr>
          <w:lang w:eastAsia="hr-HR"/>
        </w:rPr>
        <w:t xml:space="preserve"> 10, OIB 65049019331.  </w:t>
      </w:r>
    </w:p>
    <w:p w:rsidRDefault="00421E2F" w:rsidP="00421E2F" w:rsidR="00421E2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Veneri Periša, postojala istekom razdoblja od 60 dana i on je najkasnije u daljnjem roku od 21 dan bio dužan podnijeti prijedlog za pokretanje stečajnog postupka, što nije učinio.</w:t>
      </w:r>
    </w:p>
    <w:p w:rsidRDefault="00421E2F" w:rsidP="00421E2F" w:rsidR="00421E2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421E2F" w:rsidP="00421E2F" w:rsidR="00421E2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</w:t>
      </w:r>
    </w:p>
    <w:p w:rsidRDefault="00421E2F" w:rsidP="00421E2F" w:rsidR="00421E2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421E2F" w:rsidP="00421E2F" w:rsidR="00421E2F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t>3</w:t>
      </w:r>
    </w:p>
    <w:p w:rsidRDefault="00421E2F" w:rsidP="00421E2F" w:rsidR="00421E2F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St-219/2018-2</w:t>
      </w:r>
    </w:p>
    <w:p w:rsidRDefault="00421E2F" w:rsidP="00421E2F" w:rsidR="00421E2F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421E2F" w:rsidP="00421E2F" w:rsidR="00421E2F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9. svibnja 2018.</w:t>
      </w:r>
    </w:p>
    <w:p w:rsidRDefault="00421E2F" w:rsidP="00421E2F" w:rsidR="00421E2F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 S u d a c</w:t>
      </w:r>
    </w:p>
    <w:p w:rsidRDefault="00421E2F" w:rsidP="00421E2F" w:rsidR="00421E2F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421E2F" w:rsidP="00421E2F" w:rsidR="00421E2F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421E2F" w:rsidP="00421E2F" w:rsidR="00421E2F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</w:t>
      </w:r>
      <w:r>
        <w:rPr>
          <w:lang w:eastAsia="hr-HR"/>
        </w:rPr>
        <w:t xml:space="preserve"> </w:t>
      </w:r>
      <w:bookmarkStart w:name="_GoBack" w:id="0"/>
      <w:bookmarkEnd w:id="0"/>
      <w:r>
        <w:rPr>
          <w:lang w:eastAsia="hr-HR"/>
        </w:rPr>
        <w:t xml:space="preserve">  Jasmina </w:t>
      </w:r>
      <w:proofErr w:type="spellStart"/>
      <w:r>
        <w:rPr>
          <w:lang w:eastAsia="hr-HR"/>
        </w:rPr>
        <w:t>Tubić</w:t>
      </w:r>
      <w:proofErr w:type="spellEnd"/>
    </w:p>
    <w:p w:rsidRDefault="00421E2F" w:rsidP="00421E2F" w:rsidR="00421E2F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421E2F" w:rsidP="00421E2F" w:rsidR="00421E2F">
      <w:pPr>
        <w:autoSpaceDN w:val="false"/>
        <w:jc w:val="both"/>
      </w:pPr>
    </w:p>
    <w:p w:rsidRDefault="00421E2F" w:rsidP="00421E2F" w:rsidR="00421E2F">
      <w:pPr>
        <w:autoSpaceDN w:val="false"/>
        <w:jc w:val="both"/>
      </w:pPr>
    </w:p>
    <w:p w:rsidRDefault="00421E2F" w:rsidP="00421E2F" w:rsidR="00421E2F">
      <w:pPr>
        <w:autoSpaceDN w:val="false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1E2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73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St-219/2018-2</izvorni_sadrzaj>
    <derivirana_varijabla naziv="DomainObject.Oznaka_1">St-219/2018-2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St-219/2018</izvorni_sadrzaj>
    <derivirana_varijabla naziv="DomainObject.Predmet.OznakaBroj_1">St-219/2018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NERAVE SAN j.d.o.o.</izvorni_sadrzaj>
    <derivirana_varijabla naziv="DomainObject.Predmet.ProtustrankaFormated_1">  NERAVE SAN j.d.o.o.</derivirana_varijabla>
  </DomainObject.Predmet.ProtustrankaFormated>
  <DomainObject.Predmet.ProtustrankaFormatedOIB>
    <izvorni_sadrzaj>  NERAVE SAN j.d.o.o., OIB 98230558530</izvorni_sadrzaj>
    <derivirana_varijabla naziv="DomainObject.Predmet.ProtustrankaFormatedOIB_1">  NERAVE SAN j.d.o.o., OIB 98230558530</derivirana_varijabla>
  </DomainObject.Predmet.ProtustrankaFormatedOIB>
  <DomainObject.Predmet.ProtustrankaFormatedWithAdress>
    <izvorni_sadrzaj> NERAVE SAN j.d.o.o., Hribarov prilaz 6 A, 10000 Zagreb</izvorni_sadrzaj>
    <derivirana_varijabla naziv="DomainObject.Predmet.ProtustrankaFormatedWithAdress_1"> NERAVE SAN j.d.o.o., Hribarov prilaz 6 A, 10000 Zagreb</derivirana_varijabla>
  </DomainObject.Predmet.ProtustrankaFormatedWithAdress>
  <DomainObject.Predmet.ProtustrankaFormatedWithAdressOIB>
    <izvorni_sadrzaj> NERAVE SAN j.d.o.o., OIB 98230558530, Hribarov prilaz 6 A, 10000 Zagreb</izvorni_sadrzaj>
    <derivirana_varijabla naziv="DomainObject.Predmet.ProtustrankaFormatedWithAdressOIB_1"> NERAVE SAN j.d.o.o., OIB 98230558530, Hribarov prilaz 6 A, 10000 Zagreb</derivirana_varijabla>
  </DomainObject.Predmet.ProtustrankaFormatedWithAdressOIB>
  <DomainObject.Predmet.ProtustrankaWithAdress>
    <izvorni_sadrzaj>NERAVE SAN j.d.o.o. Hribarov prilaz 6 A, 10000 Zagreb</izvorni_sadrzaj>
    <derivirana_varijabla naziv="DomainObject.Predmet.ProtustrankaWithAdress_1">NERAVE SAN j.d.o.o. Hribarov prilaz 6 A, 10000 Zagreb</derivirana_varijabla>
  </DomainObject.Predmet.ProtustrankaWithAdress>
  <DomainObject.Predmet.ProtustrankaWithAdressOIB>
    <izvorni_sadrzaj>NERAVE SAN j.d.o.o., OIB 98230558530, Hribarov prilaz 6 A, 10000 Zagreb</izvorni_sadrzaj>
    <derivirana_varijabla naziv="DomainObject.Predmet.ProtustrankaWithAdressOIB_1">NERAVE SAN j.d.o.o., OIB 98230558530, Hribarov prilaz 6 A, 10000 Zagreb</derivirana_varijabla>
  </DomainObject.Predmet.ProtustrankaWithAdressOIB>
  <DomainObject.Predmet.ProtustrankaNazivFormated>
    <izvorni_sadrzaj>NERAVE SAN j.d.o.o.</izvorni_sadrzaj>
    <derivirana_varijabla naziv="DomainObject.Predmet.ProtustrankaNazivFormated_1">NERAVE SAN j.d.o.o.</derivirana_varijabla>
  </DomainObject.Predmet.ProtustrankaNazivFormated>
  <DomainObject.Predmet.ProtustrankaNazivFormatedOIB>
    <izvorni_sadrzaj>NERAVE SAN j.d.o.o., OIB 98230558530</izvorni_sadrzaj>
    <derivirana_varijabla naziv="DomainObject.Predmet.ProtustrankaNazivFormatedOIB_1">NERAVE SAN j.d.o.o., OIB 98230558530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NERAVE SAN j.d.o.o.</item>
    </izvorni_sadrzaj>
    <derivirana_varijabla naziv="DomainObject.Predmet.ProtuStrankaListFormated_1">
      <item>NERAVE SAN j.d.o.o.</item>
    </derivirana_varijabla>
  </DomainObject.Predmet.ProtuStrankaListFormated>
  <DomainObject.Predmet.ProtuStrankaListFormatedOIB>
    <izvorni_sadrzaj>
      <item>NERAVE SAN j.d.o.o., OIB 98230558530</item>
    </izvorni_sadrzaj>
    <derivirana_varijabla naziv="DomainObject.Predmet.ProtuStrankaListFormatedOIB_1">
      <item>NERAVE SAN j.d.o.o., OIB 98230558530</item>
    </derivirana_varijabla>
  </DomainObject.Predmet.ProtuStrankaListFormatedOIB>
  <DomainObject.Predmet.ProtuStrankaListFormatedWithAdress>
    <izvorni_sadrzaj>
      <item>NERAVE SAN j.d.o.o., Hribarov prilaz 6 A, 10000 Zagreb</item>
    </izvorni_sadrzaj>
    <derivirana_varijabla naziv="DomainObject.Predmet.ProtuStrankaListFormatedWithAdress_1">
      <item>NERAVE SAN j.d.o.o., Hribarov prilaz 6 A, 10000 Zagreb</item>
    </derivirana_varijabla>
  </DomainObject.Predmet.ProtuStrankaListFormatedWithAdress>
  <DomainObject.Predmet.ProtuStrankaListFormatedWithAdressOIB>
    <izvorni_sadrzaj>
      <item>NERAVE SAN j.d.o.o., OIB 98230558530, Hribarov prilaz 6 A, 10000 Zagreb</item>
    </izvorni_sadrzaj>
    <derivirana_varijabla naziv="DomainObject.Predmet.ProtuStrankaListFormatedWithAdressOIB_1">
      <item>NERAVE SAN j.d.o.o., OIB 98230558530, Hribarov prilaz 6 A, 10000 Zagreb</item>
    </derivirana_varijabla>
  </DomainObject.Predmet.ProtuStrankaListFormatedWithAdressOIB>
  <DomainObject.Predmet.ProtuStrankaListNazivFormated>
    <izvorni_sadrzaj>
      <item>NERAVE SAN j.d.o.o.</item>
    </izvorni_sadrzaj>
    <derivirana_varijabla naziv="DomainObject.Predmet.ProtuStrankaListNazivFormated_1">
      <item>NERAVE SAN j.d.o.o.</item>
    </derivirana_varijabla>
  </DomainObject.Predmet.ProtuStrankaListNazivFormated>
  <DomainObject.Predmet.ProtuStrankaListNazivFormatedOIB>
    <izvorni_sadrzaj>
      <item>NERAVE SAN j.d.o.o., OIB 98230558530</item>
    </izvorni_sadrzaj>
    <derivirana_varijabla naziv="DomainObject.Predmet.ProtuStrankaListNazivFormatedOIB_1">
      <item>NERAVE SAN j.d.o.o., OIB 98230558530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St-219/2018-2</izvorni_sadrzaj>
    <derivirana_varijabla naziv="DomainObject.PoslovniBrojDokumenta_1">St-219/2018-2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NERAVE SAN j.d.o.o.</izvorni_sadrzaj>
    <derivirana_varijabla naziv="DomainObject.Predmet.ProtustrankaIDrugi_1">NERAVE SAN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NERAVE SAN j.d.o.o., OIB 98230558530, Hribarov prilaz 6 A, 10000 Zagreb</izvorni_sadrzaj>
    <derivirana_varijabla naziv="DomainObject.Predmet.ProtustrankaIDrugiAdressOIB_1">NERAVE SAN j.d.o.o., OIB 98230558530, Hribarov prilaz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NERAVE SAN j.d.o.o.</item>
      <item>FINA Regionalni centar Zagreb</item>
    </izvorni_sadrzaj>
    <derivirana_varijabla naziv="DomainObject.Predmet.SudioniciListNaziv_1">
      <item>NERAVE SAN j.d.o.o.</item>
      <item>FINA Regionalni centar Zagreb</item>
    </derivirana_varijabla>
  </DomainObject.Predmet.SudioniciListNaziv>
  <DomainObject.Predmet.SudioniciListAdressOIB>
    <izvorni_sadrzaj>
      <item>NERAVE SAN j.d.o.o., OIB 98230558530, Hribarov prilaz 6 A,10000 Zagreb</item>
      <item>FINA Regionalni centar Zagreb, OIB 85821130368, Trg svibanjskih žrtava 1995. 1,10000 Zagreb</item>
    </izvorni_sadrzaj>
    <derivirana_varijabla naziv="DomainObject.Predmet.SudioniciListAdressOIB_1">
      <item>NERAVE SAN j.d.o.o., OIB 98230558530, Hribarov prilaz 6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2787FC-44EA-423E-8EC0-C82008EA0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946</properties:Words>
  <properties:Characters>5230</properties:Characters>
  <properties:Lines>99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2018-05-09T10:09:00Z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