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517e4e" w14:paraId="9517e4e" w:rsidRDefault="00DD13E8" w:rsidP="00F0636B" w:rsidR="00DD13E8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A70790" w:rsidP="00F0636B" w:rsidR="00A70790">
      <w:pPr>
        <w:jc w:val="right"/>
        <w:rPr>
          <w:rFonts w:hAnsi="Times New Roman" w:ascii="Times New Roman"/>
        </w:rPr>
      </w:pPr>
    </w:p>
    <w:p w:rsidRDefault="009A3118" w:rsidP="00F0636B" w:rsidR="00DD13E8">
      <w:pPr>
        <w:jc w:val="right"/>
        <w:rPr>
          <w:rFonts w:hAnsi="Times New Roman" w:ascii="Times New Roman"/>
        </w:rPr>
      </w:pPr>
      <w:r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F0636B" w:rsidP="00F0636B" w:rsidR="00B46CF5" w:rsidRPr="001C1019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br w:clear="all" w:type="textWrapping"/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REPUBLIKA HRVATSKA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TRGOVAČKI SUD U ZAGREBU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STALNA SLUŽBA </w:t>
      </w:r>
      <w:r w:rsidR="009E6552">
        <w:rPr>
          <w:rFonts w:hAnsi="Times New Roman" w:ascii="Times New Roman"/>
        </w:rPr>
        <w:t>U KARLOVCU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Karlovac, </w:t>
      </w:r>
      <w:r w:rsidR="009E6552">
        <w:rPr>
          <w:rFonts w:hAnsi="Times New Roman" w:ascii="Times New Roman"/>
        </w:rPr>
        <w:t>Trg hrvatskih branitelja 1/II</w:t>
      </w:r>
      <w:r>
        <w:rPr>
          <w:rFonts w:hAnsi="Times New Roman" w:ascii="Times New Roman"/>
        </w:rPr>
        <w:t xml:space="preserve"> </w:t>
      </w:r>
    </w:p>
    <w:p w:rsidRDefault="00267D56" w:rsidP="001725CA" w:rsidR="00267D56">
      <w:pPr>
        <w:rPr>
          <w:rFonts w:hAnsi="Times New Roman" w:ascii="Times New Roman"/>
        </w:rPr>
      </w:pPr>
    </w:p>
    <w:p w:rsidRDefault="006350F3" w:rsidP="001725CA" w:rsidR="006350F3">
      <w:pPr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H R V A T S K A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 E Š E N J 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</w:r>
      <w:r w:rsidR="000B6749" w:rsidRPr="000B6749">
        <w:rPr>
          <w:rFonts w:hAnsi="Times New Roman" w:ascii="Times New Roman"/>
        </w:rPr>
        <w:t>Trgovački sud u Zagrebu, Stalna služba</w:t>
      </w:r>
      <w:r w:rsidR="009E6552">
        <w:rPr>
          <w:rFonts w:hAnsi="Times New Roman" w:ascii="Times New Roman"/>
        </w:rPr>
        <w:t xml:space="preserve"> u Karlovcu</w:t>
      </w:r>
      <w:r w:rsidR="000B6749" w:rsidRPr="000B6749">
        <w:rPr>
          <w:rFonts w:hAnsi="Times New Roman" w:ascii="Times New Roman"/>
        </w:rPr>
        <w:t xml:space="preserve">, po stečajnom sucu Vesni Fundurulić Perišin,  kao sucu pojedincu, postupajući po prijedlogu Financijske agencije, u </w:t>
      </w:r>
      <w:r w:rsidR="0020446D">
        <w:rPr>
          <w:rFonts w:hAnsi="Times New Roman" w:ascii="Times New Roman"/>
        </w:rPr>
        <w:t xml:space="preserve">stečajnom postupku nad dužnikom </w:t>
      </w:r>
      <w:r w:rsidR="003361C3" w:rsidRPr="003361C3">
        <w:rPr>
          <w:rFonts w:hAnsi="Times New Roman" w:ascii="Times New Roman"/>
        </w:rPr>
        <w:t>P.Z.-92 d.o.o., Dumovec, Ulica Antoljak Josipa 8, OIB: 52349069075</w:t>
      </w:r>
      <w:r w:rsidR="00D83115">
        <w:rPr>
          <w:rFonts w:hAnsi="Times New Roman" w:ascii="Times New Roman"/>
        </w:rPr>
        <w:t xml:space="preserve">, </w:t>
      </w:r>
      <w:r w:rsidR="00E33D76">
        <w:rPr>
          <w:rFonts w:hAnsi="Times New Roman" w:ascii="Times New Roman"/>
        </w:rPr>
        <w:t>3.</w:t>
      </w:r>
      <w:r w:rsidR="003361C3">
        <w:rPr>
          <w:rFonts w:hAnsi="Times New Roman" w:ascii="Times New Roman"/>
        </w:rPr>
        <w:t xml:space="preserve"> siječnja</w:t>
      </w:r>
      <w:r w:rsidR="005349D1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201</w:t>
      </w:r>
      <w:r w:rsidR="003361C3">
        <w:rPr>
          <w:rFonts w:hAnsi="Times New Roman" w:ascii="Times New Roman"/>
        </w:rPr>
        <w:t>9</w:t>
      </w:r>
      <w:r w:rsidR="009E6552">
        <w:rPr>
          <w:rFonts w:hAnsi="Times New Roman" w:ascii="Times New Roman"/>
        </w:rPr>
        <w:t>.,</w:t>
      </w:r>
    </w:p>
    <w:p w:rsidRDefault="00D83115" w:rsidP="001725CA" w:rsidR="00D83115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i j e š i o  j e</w:t>
      </w:r>
    </w:p>
    <w:p w:rsidRDefault="001725CA" w:rsidP="001725CA" w:rsidR="001725CA">
      <w:pPr>
        <w:jc w:val="center"/>
        <w:rPr>
          <w:rFonts w:hAnsi="Times New Roman" w:ascii="Times New Roman"/>
          <w:b/>
        </w:rPr>
      </w:pPr>
    </w:p>
    <w:p w:rsidRDefault="006D58A5" w:rsidP="006D58A5" w:rsidR="006D58A5" w:rsidRPr="006D58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</w:t>
      </w:r>
      <w:r w:rsidRPr="006D58A5">
        <w:rPr>
          <w:rFonts w:hAnsi="Times New Roman" w:ascii="Times New Roman"/>
        </w:rPr>
        <w:t xml:space="preserve">Pozivaju se osobe koje imaju pravni interes da se provede stečajni postupak nad dužnikom </w:t>
      </w:r>
      <w:r w:rsidR="003361C3" w:rsidRPr="003361C3">
        <w:rPr>
          <w:rFonts w:hAnsi="Times New Roman" w:ascii="Times New Roman"/>
        </w:rPr>
        <w:t>P.Z.-92 d.o.o., Dumovec, Ulica Antoljak Josipa 8, OIB: 52349069075</w:t>
      </w:r>
      <w:r w:rsidRPr="006D58A5">
        <w:rPr>
          <w:rFonts w:hAnsi="Times New Roman" w:ascii="Times New Roman"/>
        </w:rPr>
        <w:t>, da u roku od 15 dana nakon isteka osam dana od dana objave ovog rješenja, uplate iznos od 15.000,00 kn na ime predujma za namirenje troškova prethodnog i otvorenog stečajnog postupka na sudski depozit ovog suda IBAN: HR9223900011300000460 otvoren kod Hrvatske poštanske banke d.d., Zagreb, pozivom na broj 05-</w:t>
      </w:r>
      <w:r w:rsidR="003361C3">
        <w:rPr>
          <w:rFonts w:hAnsi="Times New Roman" w:ascii="Times New Roman"/>
        </w:rPr>
        <w:t>2289</w:t>
      </w:r>
      <w:r w:rsidR="0004739D">
        <w:rPr>
          <w:rFonts w:hAnsi="Times New Roman" w:ascii="Times New Roman"/>
        </w:rPr>
        <w:t>18</w:t>
      </w:r>
      <w:r w:rsidRPr="006D58A5">
        <w:rPr>
          <w:rFonts w:hAnsi="Times New Roman" w:ascii="Times New Roman"/>
        </w:rPr>
        <w:t>, te da u istom roku potvrdu o uplati dostavi u sudski spis.</w:t>
      </w:r>
    </w:p>
    <w:p w:rsidRDefault="003361C3" w:rsidP="006D58A5" w:rsidR="003361C3" w:rsidRPr="006D58A5">
      <w:pPr>
        <w:jc w:val="both"/>
        <w:rPr>
          <w:rFonts w:hAnsi="Times New Roman" w:ascii="Times New Roman"/>
        </w:rPr>
      </w:pPr>
    </w:p>
    <w:p w:rsidRDefault="006D58A5" w:rsidP="006D58A5" w:rsidR="006D58A5" w:rsidRPr="006D58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2.</w:t>
      </w:r>
      <w:r w:rsidRPr="006D58A5">
        <w:rPr>
          <w:rFonts w:hAnsi="Times New Roman" w:ascii="Times New Roman"/>
        </w:rPr>
        <w:t xml:space="preserve">Ukoliko vjerovnici dužnika ne postupe u skladu s točkom 1. ovog rješenja, sud će donijeti odluku o otvaranju i zaključenju ovog stečajnog postupka sukladno čl. 132. st. 2. Stečajnog zakona. </w:t>
      </w:r>
    </w:p>
    <w:p w:rsidRDefault="006D58A5" w:rsidP="006D58A5" w:rsidR="006D58A5" w:rsidRPr="006D58A5">
      <w:pPr>
        <w:jc w:val="both"/>
        <w:rPr>
          <w:rFonts w:hAnsi="Times New Roman" w:ascii="Times New Roman"/>
        </w:rPr>
      </w:pPr>
    </w:p>
    <w:p w:rsidRDefault="006D58A5" w:rsidP="006D58A5" w:rsidR="006D58A5" w:rsidRPr="006D58A5">
      <w:pPr>
        <w:jc w:val="center"/>
        <w:rPr>
          <w:rFonts w:hAnsi="Times New Roman" w:ascii="Times New Roman"/>
        </w:rPr>
      </w:pPr>
      <w:r w:rsidRPr="006D58A5">
        <w:rPr>
          <w:rFonts w:hAnsi="Times New Roman" w:ascii="Times New Roman"/>
        </w:rPr>
        <w:t>Obrazloženje</w:t>
      </w:r>
    </w:p>
    <w:p w:rsidRDefault="006D58A5" w:rsidP="006D58A5" w:rsidR="006D58A5" w:rsidRPr="006D58A5">
      <w:pPr>
        <w:jc w:val="both"/>
        <w:rPr>
          <w:rFonts w:hAnsi="Times New Roman" w:ascii="Times New Roman"/>
        </w:rPr>
      </w:pPr>
    </w:p>
    <w:p w:rsidRDefault="006D58A5" w:rsidP="006D58A5" w:rsidR="006D58A5">
      <w:pPr>
        <w:ind w:firstLine="708"/>
        <w:jc w:val="both"/>
        <w:rPr>
          <w:rFonts w:hAnsi="Times New Roman" w:ascii="Times New Roman"/>
        </w:rPr>
      </w:pPr>
      <w:r w:rsidRPr="006D58A5">
        <w:rPr>
          <w:rFonts w:hAnsi="Times New Roman" w:ascii="Times New Roman"/>
        </w:rPr>
        <w:t xml:space="preserve">FINA, Regionalni centar Zagreb, Podružnica </w:t>
      </w:r>
      <w:r w:rsidR="008963B8">
        <w:rPr>
          <w:rFonts w:hAnsi="Times New Roman" w:ascii="Times New Roman"/>
        </w:rPr>
        <w:t xml:space="preserve">Zagreb, podnijela je ovom sudu </w:t>
      </w:r>
      <w:r w:rsidR="003361C3">
        <w:rPr>
          <w:rFonts w:hAnsi="Times New Roman" w:ascii="Times New Roman"/>
        </w:rPr>
        <w:t>11</w:t>
      </w:r>
      <w:r w:rsidRPr="006D58A5">
        <w:rPr>
          <w:rFonts w:hAnsi="Times New Roman" w:ascii="Times New Roman"/>
        </w:rPr>
        <w:t xml:space="preserve">.  </w:t>
      </w:r>
      <w:r w:rsidR="003361C3">
        <w:rPr>
          <w:rFonts w:hAnsi="Times New Roman" w:ascii="Times New Roman"/>
        </w:rPr>
        <w:t>rujna</w:t>
      </w:r>
      <w:r w:rsidR="0004739D">
        <w:rPr>
          <w:rFonts w:hAnsi="Times New Roman" w:ascii="Times New Roman"/>
        </w:rPr>
        <w:t xml:space="preserve"> 2018</w:t>
      </w:r>
      <w:r w:rsidRPr="006D58A5">
        <w:rPr>
          <w:rFonts w:hAnsi="Times New Roman" w:ascii="Times New Roman"/>
        </w:rPr>
        <w:t xml:space="preserve">. prijedlog za otvaranje stečajnog postupka nad dužnikom </w:t>
      </w:r>
      <w:r w:rsidR="003361C3" w:rsidRPr="003361C3">
        <w:rPr>
          <w:rFonts w:hAnsi="Times New Roman" w:ascii="Times New Roman"/>
        </w:rPr>
        <w:t>P.Z.-92 d.o.o., Dumovec, Ulica Antoljak Josipa 8, OIB: 52349069075</w:t>
      </w:r>
      <w:r w:rsidR="00892CCA">
        <w:rPr>
          <w:rFonts w:hAnsi="Times New Roman" w:ascii="Times New Roman"/>
        </w:rPr>
        <w:t xml:space="preserve">, temeljem odredbe čl. </w:t>
      </w:r>
      <w:r w:rsidR="005814E4">
        <w:rPr>
          <w:rFonts w:hAnsi="Times New Roman" w:ascii="Times New Roman"/>
        </w:rPr>
        <w:t>110</w:t>
      </w:r>
      <w:r w:rsidRPr="006D58A5">
        <w:rPr>
          <w:rFonts w:hAnsi="Times New Roman" w:ascii="Times New Roman"/>
        </w:rPr>
        <w:t>. st</w:t>
      </w:r>
      <w:r w:rsidR="00892CCA">
        <w:rPr>
          <w:rFonts w:hAnsi="Times New Roman" w:ascii="Times New Roman"/>
        </w:rPr>
        <w:t xml:space="preserve">. </w:t>
      </w:r>
      <w:r w:rsidR="005814E4">
        <w:rPr>
          <w:rFonts w:hAnsi="Times New Roman" w:ascii="Times New Roman"/>
        </w:rPr>
        <w:t>1</w:t>
      </w:r>
      <w:r w:rsidRPr="006D58A5">
        <w:rPr>
          <w:rFonts w:hAnsi="Times New Roman" w:ascii="Times New Roman"/>
        </w:rPr>
        <w:t xml:space="preserve">. Stečajnog zakona ("Narodne novine" broj 71/15 - dalje SZ), u kojem navodi da dužnik </w:t>
      </w:r>
      <w:r w:rsidR="003361C3">
        <w:rPr>
          <w:rFonts w:hAnsi="Times New Roman" w:ascii="Times New Roman"/>
        </w:rPr>
        <w:t>10. rujna</w:t>
      </w:r>
      <w:r w:rsidR="0004739D">
        <w:rPr>
          <w:rFonts w:hAnsi="Times New Roman" w:ascii="Times New Roman"/>
        </w:rPr>
        <w:t xml:space="preserve"> 2018</w:t>
      </w:r>
      <w:r w:rsidRPr="006D58A5">
        <w:rPr>
          <w:rFonts w:hAnsi="Times New Roman" w:ascii="Times New Roman"/>
        </w:rPr>
        <w:t xml:space="preserve">. u Očevidniku redoslijeda osnova za plaćanje ima evidentirane neizvršene osnove za plaćanje u neprekinutom razdoblju od </w:t>
      </w:r>
      <w:r w:rsidR="005814E4">
        <w:rPr>
          <w:rFonts w:hAnsi="Times New Roman" w:ascii="Times New Roman"/>
        </w:rPr>
        <w:t>120</w:t>
      </w:r>
      <w:r w:rsidRPr="006D58A5">
        <w:rPr>
          <w:rFonts w:hAnsi="Times New Roman" w:ascii="Times New Roman"/>
        </w:rPr>
        <w:t xml:space="preserve"> dana u ukupnom iznosu od </w:t>
      </w:r>
      <w:r w:rsidR="003361C3">
        <w:rPr>
          <w:rFonts w:hAnsi="Times New Roman" w:ascii="Times New Roman"/>
        </w:rPr>
        <w:t>82.304,97</w:t>
      </w:r>
      <w:r w:rsidR="00402CDC">
        <w:rPr>
          <w:rFonts w:hAnsi="Times New Roman" w:ascii="Times New Roman"/>
        </w:rPr>
        <w:t xml:space="preserve"> </w:t>
      </w:r>
      <w:r w:rsidR="0005794A">
        <w:rPr>
          <w:rFonts w:hAnsi="Times New Roman" w:ascii="Times New Roman"/>
        </w:rPr>
        <w:t xml:space="preserve">kn, te da ima </w:t>
      </w:r>
      <w:r w:rsidR="003361C3">
        <w:rPr>
          <w:rFonts w:hAnsi="Times New Roman" w:ascii="Times New Roman"/>
        </w:rPr>
        <w:t>jednog</w:t>
      </w:r>
      <w:r w:rsidR="00635035">
        <w:rPr>
          <w:rFonts w:hAnsi="Times New Roman" w:ascii="Times New Roman"/>
        </w:rPr>
        <w:t xml:space="preserve"> </w:t>
      </w:r>
      <w:r w:rsidRPr="006D58A5">
        <w:rPr>
          <w:rFonts w:hAnsi="Times New Roman" w:ascii="Times New Roman"/>
        </w:rPr>
        <w:t>zaposlenika.</w:t>
      </w:r>
    </w:p>
    <w:p w:rsidRDefault="00B05271" w:rsidP="006D58A5" w:rsidR="00B05271" w:rsidRPr="006D58A5">
      <w:pPr>
        <w:jc w:val="both"/>
        <w:rPr>
          <w:rFonts w:hAnsi="Times New Roman" w:ascii="Times New Roman"/>
        </w:rPr>
      </w:pPr>
    </w:p>
    <w:p w:rsidRDefault="006D58A5" w:rsidP="006D58A5" w:rsidR="006D58A5">
      <w:pPr>
        <w:ind w:firstLine="708"/>
        <w:jc w:val="both"/>
        <w:rPr>
          <w:rFonts w:hAnsi="Times New Roman" w:ascii="Times New Roman"/>
        </w:rPr>
      </w:pPr>
      <w:r w:rsidRPr="006D58A5">
        <w:rPr>
          <w:rFonts w:hAnsi="Times New Roman" w:ascii="Times New Roman"/>
        </w:rPr>
        <w:lastRenderedPageBreak/>
        <w:t xml:space="preserve">Rješenjem ovog suda poslovni broj gornji od </w:t>
      </w:r>
      <w:r w:rsidR="003361C3">
        <w:rPr>
          <w:rFonts w:hAnsi="Times New Roman" w:ascii="Times New Roman"/>
        </w:rPr>
        <w:t>20. rujna</w:t>
      </w:r>
      <w:r w:rsidR="005814E4">
        <w:rPr>
          <w:rFonts w:hAnsi="Times New Roman" w:ascii="Times New Roman"/>
        </w:rPr>
        <w:t xml:space="preserve"> </w:t>
      </w:r>
      <w:r w:rsidR="00892CCA">
        <w:rPr>
          <w:rFonts w:hAnsi="Times New Roman" w:ascii="Times New Roman"/>
        </w:rPr>
        <w:t>201</w:t>
      </w:r>
      <w:r w:rsidR="0004739D">
        <w:rPr>
          <w:rFonts w:hAnsi="Times New Roman" w:ascii="Times New Roman"/>
        </w:rPr>
        <w:t>8</w:t>
      </w:r>
      <w:r w:rsidRPr="006D58A5">
        <w:rPr>
          <w:rFonts w:hAnsi="Times New Roman" w:ascii="Times New Roman"/>
        </w:rPr>
        <w:t xml:space="preserve">. pokrenut je prethodni postupak radi utvrđivanja uvjeta za otvaranje stečajnog postupka sukladno odredbi čl. 115. st. 1. SZ-a, </w:t>
      </w:r>
      <w:r w:rsidR="00BC22BC">
        <w:rPr>
          <w:rFonts w:hAnsi="Times New Roman" w:ascii="Times New Roman"/>
        </w:rPr>
        <w:t xml:space="preserve">a ujedno je sud zaključkom </w:t>
      </w:r>
      <w:r w:rsidRPr="006D58A5">
        <w:rPr>
          <w:rFonts w:hAnsi="Times New Roman" w:ascii="Times New Roman"/>
        </w:rPr>
        <w:t>nare</w:t>
      </w:r>
      <w:r w:rsidR="00BC22BC">
        <w:rPr>
          <w:rFonts w:hAnsi="Times New Roman" w:ascii="Times New Roman"/>
        </w:rPr>
        <w:t>dio</w:t>
      </w:r>
      <w:r w:rsidRPr="006D58A5">
        <w:rPr>
          <w:rFonts w:hAnsi="Times New Roman" w:ascii="Times New Roman"/>
        </w:rPr>
        <w:t xml:space="preserve"> dužniku da u roku od osam dana dostavi sudu popis imovine i obveza dužnika sukladno čl. 17. st. 1. SZ-a.</w:t>
      </w:r>
    </w:p>
    <w:p w:rsidRDefault="006D58A5" w:rsidP="006D58A5" w:rsidR="006D58A5" w:rsidRPr="006D58A5">
      <w:pPr>
        <w:ind w:firstLine="708"/>
        <w:jc w:val="both"/>
        <w:rPr>
          <w:rFonts w:hAnsi="Times New Roman" w:ascii="Times New Roman"/>
        </w:rPr>
      </w:pPr>
    </w:p>
    <w:p w:rsidRDefault="00B05271" w:rsidP="00B05271" w:rsidR="006D58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Na ročištu održanom </w:t>
      </w:r>
      <w:r w:rsidR="003C7754">
        <w:rPr>
          <w:rFonts w:hAnsi="Times New Roman" w:ascii="Times New Roman"/>
        </w:rPr>
        <w:t>20. studenog</w:t>
      </w:r>
      <w:r w:rsidR="005814E4" w:rsidRPr="005814E4">
        <w:rPr>
          <w:rFonts w:hAnsi="Times New Roman" w:ascii="Times New Roman"/>
        </w:rPr>
        <w:t xml:space="preserve"> 2018., u odsutnosti uredno pozvanog predlagatelja i dužnika izvrše</w:t>
      </w:r>
      <w:r w:rsidR="002250B9">
        <w:rPr>
          <w:rFonts w:hAnsi="Times New Roman" w:ascii="Times New Roman"/>
        </w:rPr>
        <w:t xml:space="preserve">n je uvid u podnesak FINA-e od </w:t>
      </w:r>
      <w:r w:rsidR="003C7754">
        <w:rPr>
          <w:rFonts w:hAnsi="Times New Roman" w:ascii="Times New Roman"/>
        </w:rPr>
        <w:t>20. rujna</w:t>
      </w:r>
      <w:r>
        <w:rPr>
          <w:rFonts w:hAnsi="Times New Roman" w:ascii="Times New Roman"/>
        </w:rPr>
        <w:t xml:space="preserve"> 2018</w:t>
      </w:r>
      <w:r w:rsidR="005814E4" w:rsidRPr="005814E4">
        <w:rPr>
          <w:rFonts w:hAnsi="Times New Roman" w:ascii="Times New Roman"/>
        </w:rPr>
        <w:t>. kojim navodi da u cijelosti ostaje kod prijedloga za otvaranje stečajnog postupka, te navoda iznesenih u istom.</w:t>
      </w:r>
    </w:p>
    <w:p w:rsidRDefault="005814E4" w:rsidP="006D58A5" w:rsidR="005814E4" w:rsidRPr="006D58A5">
      <w:pPr>
        <w:ind w:firstLine="708"/>
        <w:jc w:val="both"/>
        <w:rPr>
          <w:rFonts w:hAnsi="Times New Roman" w:ascii="Times New Roman"/>
        </w:rPr>
      </w:pPr>
    </w:p>
    <w:p w:rsidRDefault="006D58A5" w:rsidP="006D58A5" w:rsidR="006D58A5" w:rsidRPr="00A70790">
      <w:pPr>
        <w:ind w:firstLine="708"/>
        <w:jc w:val="both"/>
        <w:rPr>
          <w:rFonts w:hAnsi="Times New Roman" w:ascii="Times New Roman"/>
        </w:rPr>
      </w:pPr>
      <w:r w:rsidRPr="00A70790">
        <w:rPr>
          <w:rFonts w:hAnsi="Times New Roman" w:ascii="Times New Roman"/>
        </w:rPr>
        <w:t xml:space="preserve">Sud je zaključkom od </w:t>
      </w:r>
      <w:r w:rsidR="003C7754">
        <w:rPr>
          <w:rFonts w:hAnsi="Times New Roman" w:ascii="Times New Roman"/>
        </w:rPr>
        <w:t>20. studenog</w:t>
      </w:r>
      <w:r w:rsidRPr="00A70790">
        <w:rPr>
          <w:rFonts w:hAnsi="Times New Roman" w:ascii="Times New Roman"/>
        </w:rPr>
        <w:t xml:space="preserve"> 201</w:t>
      </w:r>
      <w:r w:rsidR="00A70790">
        <w:rPr>
          <w:rFonts w:hAnsi="Times New Roman" w:ascii="Times New Roman"/>
        </w:rPr>
        <w:t>8</w:t>
      </w:r>
      <w:r w:rsidRPr="00A70790">
        <w:rPr>
          <w:rFonts w:hAnsi="Times New Roman" w:ascii="Times New Roman"/>
        </w:rPr>
        <w:t xml:space="preserve">. zatražio od javnih tijela koja vode evidenciju o određenoj vrsti imovine dostavu podataka iz njihovih službenih evidencija o tome da li je dužnik evidentiran kao vlasnik imovine. </w:t>
      </w:r>
    </w:p>
    <w:p w:rsidRDefault="006D58A5" w:rsidP="006D58A5" w:rsidR="006D58A5" w:rsidRPr="006D58A5">
      <w:pPr>
        <w:ind w:firstLine="708"/>
        <w:jc w:val="both"/>
        <w:rPr>
          <w:rFonts w:hAnsi="Times New Roman" w:ascii="Times New Roman"/>
        </w:rPr>
      </w:pPr>
    </w:p>
    <w:p w:rsidRDefault="006D58A5" w:rsidP="006D58A5" w:rsidR="006D58A5">
      <w:pPr>
        <w:ind w:firstLine="708"/>
        <w:jc w:val="both"/>
        <w:rPr>
          <w:rFonts w:hAnsi="Times New Roman" w:ascii="Times New Roman"/>
        </w:rPr>
      </w:pPr>
      <w:r w:rsidRPr="006D58A5">
        <w:rPr>
          <w:rFonts w:hAnsi="Times New Roman" w:ascii="Times New Roman"/>
        </w:rPr>
        <w:t xml:space="preserve">Uvidom u obavijest Hrvatske agencije za civilno zrakoplovstvo utvrđeno je da dužnik nije registriran kao vlasnik zrakoplova. </w:t>
      </w:r>
      <w:r w:rsidR="002250B9" w:rsidRPr="002250B9">
        <w:rPr>
          <w:rFonts w:hAnsi="Times New Roman" w:ascii="Times New Roman"/>
        </w:rPr>
        <w:t>Uvidom u u</w:t>
      </w:r>
      <w:r w:rsidR="006350F3">
        <w:rPr>
          <w:rFonts w:hAnsi="Times New Roman" w:ascii="Times New Roman"/>
        </w:rPr>
        <w:t xml:space="preserve">vjerenje Centra za vozila </w:t>
      </w:r>
      <w:r w:rsidR="003C7754">
        <w:rPr>
          <w:rFonts w:hAnsi="Times New Roman" w:ascii="Times New Roman"/>
        </w:rPr>
        <w:t xml:space="preserve">Hrvatske </w:t>
      </w:r>
      <w:r w:rsidR="006350F3">
        <w:rPr>
          <w:rFonts w:hAnsi="Times New Roman" w:ascii="Times New Roman"/>
        </w:rPr>
        <w:t xml:space="preserve">d.d. </w:t>
      </w:r>
      <w:r w:rsidR="002250B9" w:rsidRPr="002250B9">
        <w:rPr>
          <w:rFonts w:hAnsi="Times New Roman" w:ascii="Times New Roman"/>
        </w:rPr>
        <w:t xml:space="preserve">utvrđeno je da dužnik nije evidentiran kao vlasnik  vozila. </w:t>
      </w:r>
      <w:r w:rsidRPr="006D58A5">
        <w:rPr>
          <w:rFonts w:hAnsi="Times New Roman" w:ascii="Times New Roman"/>
        </w:rPr>
        <w:t>Uvidom u dostavljenu obavijest Ministarstva mora, prometa i infrastrukture utvrđeno je da dužnik nije upisan kao vlasnik niti jednog broda, brodice, jahte, čamca, plutajućeg objekta, nepomičnog odobalnog objekta, broda u gradnji, plutajućeg objekta u gradnji, niti nepomičnog odobalnog objekta u gradnji. Uvidom u obavijest Državne geodetske uprave, Središnji ured Z</w:t>
      </w:r>
      <w:r w:rsidR="00C164B4">
        <w:rPr>
          <w:rFonts w:hAnsi="Times New Roman" w:ascii="Times New Roman"/>
        </w:rPr>
        <w:t xml:space="preserve">agreb </w:t>
      </w:r>
      <w:r w:rsidRPr="006D58A5">
        <w:rPr>
          <w:rFonts w:hAnsi="Times New Roman" w:ascii="Times New Roman"/>
        </w:rPr>
        <w:t>utvrđeno je da dužnik nije upisan u katastarski operat. Uvidom u obavijest Središnjeg klirinško</w:t>
      </w:r>
      <w:r w:rsidR="00C164B4">
        <w:rPr>
          <w:rFonts w:hAnsi="Times New Roman" w:ascii="Times New Roman"/>
        </w:rPr>
        <w:t xml:space="preserve">g depozitarnog društva d.d. </w:t>
      </w:r>
      <w:r w:rsidRPr="006D58A5">
        <w:rPr>
          <w:rFonts w:hAnsi="Times New Roman" w:ascii="Times New Roman"/>
        </w:rPr>
        <w:t xml:space="preserve">utvrđeno je da u sustavu SKDD-a ne postoji račun nematerijaliziranih vrijednosnih papira dužnika. Uvidom u dostavljenu potvrdu FINA-e od </w:t>
      </w:r>
      <w:r w:rsidR="003C7754">
        <w:rPr>
          <w:rFonts w:hAnsi="Times New Roman" w:ascii="Times New Roman"/>
        </w:rPr>
        <w:t>22. studenog</w:t>
      </w:r>
      <w:r w:rsidR="00C164B4">
        <w:rPr>
          <w:rFonts w:hAnsi="Times New Roman" w:ascii="Times New Roman"/>
        </w:rPr>
        <w:t xml:space="preserve"> 2018</w:t>
      </w:r>
      <w:r w:rsidRPr="006D58A5">
        <w:rPr>
          <w:rFonts w:hAnsi="Times New Roman" w:ascii="Times New Roman"/>
        </w:rPr>
        <w:t>., utvrđeno je da na dan izdavanja potvrde u Očevidniku redoslijeda osnova za plaćanje dužnik ima evidentirane neizvršene osnove za plaćanje u neprekinutom razdoblju od</w:t>
      </w:r>
      <w:r w:rsidR="003C7754">
        <w:rPr>
          <w:rFonts w:hAnsi="Times New Roman" w:ascii="Times New Roman"/>
        </w:rPr>
        <w:t xml:space="preserve"> 192</w:t>
      </w:r>
      <w:r w:rsidR="00BC22BC">
        <w:rPr>
          <w:rFonts w:hAnsi="Times New Roman" w:ascii="Times New Roman"/>
        </w:rPr>
        <w:t xml:space="preserve"> dana u iznosu od </w:t>
      </w:r>
      <w:r w:rsidR="003C7754">
        <w:rPr>
          <w:rFonts w:hAnsi="Times New Roman" w:ascii="Times New Roman"/>
        </w:rPr>
        <w:t>83.300,49</w:t>
      </w:r>
      <w:r w:rsidR="006350F3">
        <w:rPr>
          <w:rFonts w:hAnsi="Times New Roman" w:ascii="Times New Roman"/>
        </w:rPr>
        <w:t xml:space="preserve"> </w:t>
      </w:r>
      <w:r w:rsidRPr="006D58A5">
        <w:rPr>
          <w:rFonts w:hAnsi="Times New Roman" w:ascii="Times New Roman"/>
        </w:rPr>
        <w:t>kn.</w:t>
      </w:r>
    </w:p>
    <w:p w:rsidRDefault="006D58A5" w:rsidP="006D58A5" w:rsidR="006D58A5" w:rsidRPr="006D58A5">
      <w:pPr>
        <w:ind w:firstLine="708"/>
        <w:jc w:val="both"/>
        <w:rPr>
          <w:rFonts w:hAnsi="Times New Roman" w:ascii="Times New Roman"/>
        </w:rPr>
      </w:pPr>
    </w:p>
    <w:p w:rsidRDefault="006D58A5" w:rsidP="006D58A5" w:rsidR="006D58A5" w:rsidRPr="006D58A5">
      <w:pPr>
        <w:jc w:val="both"/>
        <w:rPr>
          <w:rFonts w:hAnsi="Times New Roman" w:ascii="Times New Roman"/>
        </w:rPr>
      </w:pPr>
      <w:r w:rsidRPr="006D58A5">
        <w:rPr>
          <w:rFonts w:hAnsi="Times New Roman" w:ascii="Times New Roman"/>
        </w:rPr>
        <w:t xml:space="preserve">     </w:t>
      </w:r>
      <w:r w:rsidRPr="006D58A5">
        <w:rPr>
          <w:rFonts w:hAnsi="Times New Roman" w:ascii="Times New Roman"/>
        </w:rPr>
        <w:tab/>
        <w:t xml:space="preserve">  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6D58A5" w:rsidP="006D58A5" w:rsidR="006D58A5" w:rsidRPr="006D58A5">
      <w:pPr>
        <w:jc w:val="both"/>
        <w:rPr>
          <w:rFonts w:hAnsi="Times New Roman" w:ascii="Times New Roman"/>
        </w:rPr>
      </w:pPr>
    </w:p>
    <w:p w:rsidRDefault="006D58A5" w:rsidP="00B557DA" w:rsidR="006D58A5">
      <w:pPr>
        <w:ind w:firstLine="708"/>
        <w:jc w:val="both"/>
        <w:rPr>
          <w:rFonts w:hAnsi="Times New Roman" w:ascii="Times New Roman"/>
        </w:rPr>
      </w:pPr>
      <w:r w:rsidRPr="006D58A5">
        <w:rPr>
          <w:rFonts w:hAnsi="Times New Roman" w:ascii="Times New Roman"/>
        </w:rPr>
        <w:t xml:space="preserve">U smislu citirane odredbe čl. 132. st. 1. SZ-a, a budući iz dostupnih podataka u spisu proizlazi da dužnik nema nikakve imovine koja bi činila stečajnu masu i koja bi bila dostatna za pokriće stečajnoga postupka, pozvane su osobe koje imaju pravni interes za provedbom stečajnoga postupka predujmiti troškova prethodnoga i otvorenoga stečajnog postupka u ukupnom iznosu  </w:t>
      </w:r>
      <w:r w:rsidR="0005794A">
        <w:rPr>
          <w:rFonts w:hAnsi="Times New Roman" w:ascii="Times New Roman"/>
        </w:rPr>
        <w:t>15</w:t>
      </w:r>
      <w:r w:rsidRPr="006D58A5">
        <w:rPr>
          <w:rFonts w:hAnsi="Times New Roman" w:ascii="Times New Roman"/>
        </w:rPr>
        <w:t>.000,00 kn i to za nagradu stečajnom upravitelju ukupno 5.000,00 kn, troškove knjigovodstva mjesečno 1.000,00 kn, te trošak arhiviranja dužnikove dokumentacije, predvidive materijale troškove (trošak pristojbi, trošak promjene podataka u Državnom zavodu za statistiku, poštanski trošak, trošak telefoniranja, trošak kopiranja, prijevozni troškovi stečajnog upravitelja, itd.), trošak izrade štambilja,  te trošak otvaranja, vođenja i zatvaranja žiro računa u iznosu od 4.000,00 kn, sve bazirano na trajanju postupka od šest mjeseci.</w:t>
      </w:r>
    </w:p>
    <w:p w:rsidRDefault="006D58A5" w:rsidP="006D58A5" w:rsidR="006D58A5" w:rsidRPr="006D58A5">
      <w:pPr>
        <w:jc w:val="both"/>
        <w:rPr>
          <w:rFonts w:hAnsi="Times New Roman" w:ascii="Times New Roman"/>
        </w:rPr>
      </w:pPr>
    </w:p>
    <w:p w:rsidRDefault="006D58A5" w:rsidP="00B557DA" w:rsidR="006D58A5">
      <w:pPr>
        <w:ind w:firstLine="708"/>
        <w:jc w:val="both"/>
        <w:rPr>
          <w:rFonts w:hAnsi="Times New Roman" w:ascii="Times New Roman"/>
        </w:rPr>
      </w:pPr>
      <w:r w:rsidRPr="006D58A5">
        <w:rPr>
          <w:rFonts w:hAnsi="Times New Roman" w:ascii="Times New Roman"/>
        </w:rPr>
        <w:lastRenderedPageBreak/>
        <w:t xml:space="preserve">Slijedom iznesenog,  sud je na temelju odredbe čl. 132. st. 1. i 2. SZ-a riješio kao u izreci. </w:t>
      </w:r>
    </w:p>
    <w:p w:rsidRDefault="00580F3B" w:rsidP="006D58A5" w:rsidR="00580F3B">
      <w:pPr>
        <w:jc w:val="both"/>
        <w:rPr>
          <w:rFonts w:hAnsi="Times New Roman" w:ascii="Times New Roman"/>
        </w:rPr>
      </w:pPr>
    </w:p>
    <w:p w:rsidRDefault="006D58A5" w:rsidP="006D58A5" w:rsidR="001725CA">
      <w:pPr>
        <w:jc w:val="center"/>
        <w:rPr>
          <w:rFonts w:hAnsi="Times New Roman" w:ascii="Times New Roman"/>
        </w:rPr>
      </w:pPr>
      <w:r w:rsidRPr="006D58A5">
        <w:rPr>
          <w:rFonts w:hAnsi="Times New Roman" w:ascii="Times New Roman"/>
        </w:rPr>
        <w:tab/>
      </w:r>
      <w:r w:rsidR="001725CA">
        <w:rPr>
          <w:rFonts w:hAnsi="Times New Roman" w:ascii="Times New Roman"/>
        </w:rPr>
        <w:t xml:space="preserve">U Karlovcu </w:t>
      </w:r>
      <w:r w:rsidR="006350F3">
        <w:rPr>
          <w:rFonts w:hAnsi="Times New Roman" w:ascii="Times New Roman"/>
        </w:rPr>
        <w:t xml:space="preserve">3. </w:t>
      </w:r>
      <w:r w:rsidR="003C7754">
        <w:rPr>
          <w:rFonts w:hAnsi="Times New Roman" w:ascii="Times New Roman"/>
        </w:rPr>
        <w:t xml:space="preserve">siječnja </w:t>
      </w:r>
      <w:r w:rsidR="001725CA">
        <w:rPr>
          <w:rFonts w:hAnsi="Times New Roman" w:ascii="Times New Roman"/>
        </w:rPr>
        <w:t>201</w:t>
      </w:r>
      <w:r w:rsidR="0055142F">
        <w:rPr>
          <w:rFonts w:hAnsi="Times New Roman" w:ascii="Times New Roman"/>
        </w:rPr>
        <w:t>9</w:t>
      </w:r>
      <w:r w:rsidR="00B8374A">
        <w:rPr>
          <w:rFonts w:hAnsi="Times New Roman" w:ascii="Times New Roman"/>
        </w:rPr>
        <w:t>.</w:t>
      </w:r>
    </w:p>
    <w:p w:rsidRDefault="00B8374A" w:rsidP="001725CA" w:rsidR="00B8374A">
      <w:pPr>
        <w:jc w:val="center"/>
        <w:rPr>
          <w:rFonts w:hAnsi="Times New Roman" w:ascii="Times New Roman"/>
        </w:rPr>
      </w:pPr>
    </w:p>
    <w:p w:rsidRDefault="00580F3B" w:rsidP="001725CA" w:rsidR="00580F3B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SUDAC:</w:t>
      </w:r>
    </w:p>
    <w:p w:rsidRDefault="001725CA" w:rsidP="00B87AEB" w:rsidR="00D301E4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Vesna Fundurulić Perišin</w:t>
      </w:r>
      <w:r w:rsidR="00860208">
        <w:rPr>
          <w:rFonts w:hAnsi="Times New Roman" w:ascii="Times New Roman"/>
        </w:rPr>
        <w:t>, v.r.</w:t>
      </w:r>
    </w:p>
    <w:p w:rsidRDefault="00860208" w:rsidP="00B87AEB" w:rsidR="00860208">
      <w:pPr>
        <w:jc w:val="right"/>
        <w:rPr>
          <w:rFonts w:hAnsi="Times New Roman" w:ascii="Times New Roman"/>
        </w:rPr>
      </w:pPr>
    </w:p>
    <w:p w:rsidRDefault="00860208" w:rsidP="00B87AEB" w:rsidR="00860208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860208" w:rsidP="00B87AEB" w:rsidR="00860208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860208" w:rsidP="00B87AEB" w:rsidR="00860208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1511A4" w:rsidP="00B87AEB" w:rsidR="001511A4">
      <w:pPr>
        <w:jc w:val="right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9E6552" w:rsidP="009E6552" w:rsidR="009E6552" w:rsidRPr="009E6552">
      <w:pPr>
        <w:jc w:val="both"/>
        <w:rPr>
          <w:rFonts w:hAnsi="Times New Roman" w:ascii="Times New Roman"/>
        </w:rPr>
      </w:pPr>
      <w:r w:rsidRPr="009E6552">
        <w:rPr>
          <w:rFonts w:hAnsi="Times New Roman" w:ascii="Times New Roman"/>
        </w:rPr>
        <w:t>Uputa o pravnom lijeku:</w:t>
      </w:r>
    </w:p>
    <w:p w:rsidRDefault="009E6552" w:rsidP="00B8374A" w:rsidR="00854849">
      <w:pPr>
        <w:ind w:firstLine="708"/>
        <w:jc w:val="both"/>
        <w:rPr>
          <w:rFonts w:hAnsi="Times New Roman" w:ascii="Times New Roman"/>
        </w:rPr>
      </w:pPr>
      <w:r w:rsidRPr="009E6552">
        <w:rPr>
          <w:rFonts w:hAnsi="Times New Roman" w:ascii="Times New Roman"/>
        </w:rPr>
        <w:t>Protiv ovog rješenja može se izjaviti žalba. Žalba se podnosi ovom sudu u 2 primjerka za Visoki trgovački sud RH u roku od 8 dana, od dana dostave rješenja.</w:t>
      </w:r>
    </w:p>
    <w:p w:rsidRDefault="009E6552" w:rsidP="009E6552" w:rsidR="009E6552">
      <w:pPr>
        <w:jc w:val="both"/>
        <w:rPr>
          <w:rFonts w:hAnsi="Times New Roman" w:ascii="Times New Roman"/>
        </w:rPr>
      </w:pPr>
    </w:p>
    <w:p w:rsidRDefault="001725CA" w:rsidP="00860208" w:rsidR="001725CA" w:rsidRPr="00525DAC">
      <w:pPr>
        <w:pStyle w:val="Odlomakpopisa"/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</w:p>
    <w:sectPr w:rsidSect="006350F3" w:rsidR="001725CA">
      <w:headerReference w:type="default" r:id="rId11"/>
      <w:headerReference w:type="first" r:id="rId12"/>
      <w:pgSz w:code="9" w:h="16838" w:w="11906"/>
      <w:pgMar w:gutter="0" w:footer="709" w:header="709" w:left="1418" w:bottom="2127" w:right="1418" w:top="1560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3AC6" w:rsidP="00A83AC6" w:rsidR="00A83AC6">
      <w:r>
        <w:separator/>
      </w:r>
    </w:p>
  </w:endnote>
  <w:endnote w:id="0" w:type="continuationSeparator">
    <w:p w:rsidRDefault="00A83AC6" w:rsidP="00A83AC6" w:rsidR="00A83A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3AC6" w:rsidP="00A83AC6" w:rsidR="00A83AC6">
      <w:r>
        <w:separator/>
      </w:r>
    </w:p>
  </w:footnote>
  <w:footnote w:id="0" w:type="continuationSeparator">
    <w:p w:rsidRDefault="00A83AC6" w:rsidP="00A83AC6" w:rsidR="00A83A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2153387"/>
      <w:docPartObj>
        <w:docPartGallery w:val="Page Numbers (Top of Page)"/>
        <w:docPartUnique/>
      </w:docPartObj>
    </w:sdtPr>
    <w:sdtEndPr/>
    <w:sdtContent>
      <w:p w:rsidRDefault="00A83AC6" w:rsidR="00A83AC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5142F">
          <w:rPr>
            <w:noProof/>
          </w:rPr>
          <w:t>3</w:t>
        </w:r>
        <w:r>
          <w:fldChar w:fldCharType="end"/>
        </w:r>
      </w:p>
    </w:sdtContent>
  </w:sdt>
  <w:p w:rsidRDefault="003361C3" w:rsidP="003361C3" w:rsidR="009D1810">
    <w:pPr>
      <w:jc w:val="right"/>
    </w:pPr>
    <w:r w:rsidRPr="003361C3">
      <w:rPr>
        <w:rFonts w:hAnsi="Times New Roman" w:ascii="Times New Roman"/>
      </w:rPr>
      <w:t>3 St-2289/18-16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13E8" w:rsidP="00DD13E8" w:rsidR="00DD13E8" w:rsidRPr="00DD13E8">
    <w:pPr>
      <w:pStyle w:val="Zaglavlje"/>
      <w:jc w:val="right"/>
      <w:rPr>
        <w:rFonts w:hAnsi="Times New Roman" w:ascii="Times New Roman"/>
      </w:rPr>
    </w:pPr>
    <w:r w:rsidRPr="00DD13E8">
      <w:rPr>
        <w:rFonts w:hAnsi="Times New Roman" w:ascii="Times New Roman"/>
      </w:rPr>
      <w:t>3 St-</w:t>
    </w:r>
    <w:r w:rsidR="003361C3">
      <w:rPr>
        <w:rFonts w:hAnsi="Times New Roman" w:ascii="Times New Roman"/>
      </w:rPr>
      <w:t>2289</w:t>
    </w:r>
    <w:r w:rsidR="0004739D">
      <w:rPr>
        <w:rFonts w:hAnsi="Times New Roman" w:ascii="Times New Roman"/>
      </w:rPr>
      <w:t>/18-</w:t>
    </w:r>
    <w:r w:rsidR="003361C3">
      <w:rPr>
        <w:rFonts w:hAnsi="Times New Roman" w:ascii="Times New Roman"/>
      </w:rPr>
      <w:t>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0806C3"/>
    <w:multiLevelType w:val="hybridMultilevel"/>
    <w:tmpl w:val="4E36F7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21E2A1B"/>
    <w:multiLevelType w:val="hybridMultilevel"/>
    <w:tmpl w:val="2E14FAB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DB67873"/>
    <w:multiLevelType w:val="hybridMultilevel"/>
    <w:tmpl w:val="C22C8658"/>
    <w:lvl w:tplc="8DBAB650" w:ilvl="0">
      <w:start w:val="1"/>
      <w:numFmt w:val="decimal"/>
      <w:lvlText w:val="%1."/>
      <w:lvlJc w:val="left"/>
      <w:pPr>
        <w:ind w:hanging="975" w:left="168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hdrShapeDefaults>
    <o:shapedefaults v:ext="edit" spidmax="83969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272DA"/>
    <w:rsid w:val="0004739D"/>
    <w:rsid w:val="0005794A"/>
    <w:rsid w:val="00072597"/>
    <w:rsid w:val="0007371D"/>
    <w:rsid w:val="000852DB"/>
    <w:rsid w:val="00091756"/>
    <w:rsid w:val="000A06CF"/>
    <w:rsid w:val="000B54F8"/>
    <w:rsid w:val="000B6749"/>
    <w:rsid w:val="000E2398"/>
    <w:rsid w:val="000E2C69"/>
    <w:rsid w:val="00100E7E"/>
    <w:rsid w:val="00115B75"/>
    <w:rsid w:val="001170A3"/>
    <w:rsid w:val="00136B87"/>
    <w:rsid w:val="001511A4"/>
    <w:rsid w:val="001725CA"/>
    <w:rsid w:val="0017729E"/>
    <w:rsid w:val="0019551E"/>
    <w:rsid w:val="001C1019"/>
    <w:rsid w:val="001D67C7"/>
    <w:rsid w:val="0020446D"/>
    <w:rsid w:val="002250B9"/>
    <w:rsid w:val="00243AD3"/>
    <w:rsid w:val="00246CE1"/>
    <w:rsid w:val="00251887"/>
    <w:rsid w:val="002539F0"/>
    <w:rsid w:val="00267D56"/>
    <w:rsid w:val="002B4369"/>
    <w:rsid w:val="002E4C78"/>
    <w:rsid w:val="002F75B0"/>
    <w:rsid w:val="00335032"/>
    <w:rsid w:val="003361C3"/>
    <w:rsid w:val="00354C62"/>
    <w:rsid w:val="003B5296"/>
    <w:rsid w:val="003B534B"/>
    <w:rsid w:val="003C25FE"/>
    <w:rsid w:val="003C26C4"/>
    <w:rsid w:val="003C7754"/>
    <w:rsid w:val="00402CDC"/>
    <w:rsid w:val="00446A94"/>
    <w:rsid w:val="004475AF"/>
    <w:rsid w:val="00462914"/>
    <w:rsid w:val="004B15B3"/>
    <w:rsid w:val="004B265A"/>
    <w:rsid w:val="004B5C11"/>
    <w:rsid w:val="004B797A"/>
    <w:rsid w:val="004C25AD"/>
    <w:rsid w:val="004C2A95"/>
    <w:rsid w:val="004F16E1"/>
    <w:rsid w:val="005151B2"/>
    <w:rsid w:val="005202F3"/>
    <w:rsid w:val="00525DAC"/>
    <w:rsid w:val="005349D1"/>
    <w:rsid w:val="005363C9"/>
    <w:rsid w:val="005369B5"/>
    <w:rsid w:val="005434E6"/>
    <w:rsid w:val="0055142F"/>
    <w:rsid w:val="00580F3B"/>
    <w:rsid w:val="005814E4"/>
    <w:rsid w:val="00582DF8"/>
    <w:rsid w:val="00584D14"/>
    <w:rsid w:val="00585AFA"/>
    <w:rsid w:val="00631CA4"/>
    <w:rsid w:val="00635035"/>
    <w:rsid w:val="006350F3"/>
    <w:rsid w:val="0064584E"/>
    <w:rsid w:val="00665D5F"/>
    <w:rsid w:val="006A451A"/>
    <w:rsid w:val="006B50BB"/>
    <w:rsid w:val="006D58A5"/>
    <w:rsid w:val="006D5E19"/>
    <w:rsid w:val="006F5A65"/>
    <w:rsid w:val="007035B4"/>
    <w:rsid w:val="00745338"/>
    <w:rsid w:val="00764651"/>
    <w:rsid w:val="007647F0"/>
    <w:rsid w:val="0077109B"/>
    <w:rsid w:val="007A65CE"/>
    <w:rsid w:val="007B4849"/>
    <w:rsid w:val="007F5D44"/>
    <w:rsid w:val="00800A42"/>
    <w:rsid w:val="00816D8A"/>
    <w:rsid w:val="00821309"/>
    <w:rsid w:val="008236ED"/>
    <w:rsid w:val="008442B5"/>
    <w:rsid w:val="0084638C"/>
    <w:rsid w:val="00854849"/>
    <w:rsid w:val="00860208"/>
    <w:rsid w:val="008639C2"/>
    <w:rsid w:val="00884BC7"/>
    <w:rsid w:val="00892CCA"/>
    <w:rsid w:val="008963B8"/>
    <w:rsid w:val="008A3F95"/>
    <w:rsid w:val="008C74C8"/>
    <w:rsid w:val="008D18B2"/>
    <w:rsid w:val="00967F1A"/>
    <w:rsid w:val="009A3118"/>
    <w:rsid w:val="009A3B23"/>
    <w:rsid w:val="009B4877"/>
    <w:rsid w:val="009B58C3"/>
    <w:rsid w:val="009B7407"/>
    <w:rsid w:val="009C29A4"/>
    <w:rsid w:val="009C3172"/>
    <w:rsid w:val="009C6376"/>
    <w:rsid w:val="009D1810"/>
    <w:rsid w:val="009D1AD3"/>
    <w:rsid w:val="009D31F9"/>
    <w:rsid w:val="009E2A4D"/>
    <w:rsid w:val="009E6552"/>
    <w:rsid w:val="00A02065"/>
    <w:rsid w:val="00A70790"/>
    <w:rsid w:val="00A81532"/>
    <w:rsid w:val="00A83362"/>
    <w:rsid w:val="00A83AC6"/>
    <w:rsid w:val="00A878B7"/>
    <w:rsid w:val="00AA08E6"/>
    <w:rsid w:val="00AB21A6"/>
    <w:rsid w:val="00AC2C54"/>
    <w:rsid w:val="00AD4F3B"/>
    <w:rsid w:val="00B0422D"/>
    <w:rsid w:val="00B05271"/>
    <w:rsid w:val="00B0574A"/>
    <w:rsid w:val="00B46CF5"/>
    <w:rsid w:val="00B557DA"/>
    <w:rsid w:val="00B8374A"/>
    <w:rsid w:val="00B87AEB"/>
    <w:rsid w:val="00B969B8"/>
    <w:rsid w:val="00BC22BC"/>
    <w:rsid w:val="00BC41A7"/>
    <w:rsid w:val="00BC580B"/>
    <w:rsid w:val="00BD20AE"/>
    <w:rsid w:val="00BD37BD"/>
    <w:rsid w:val="00C164B4"/>
    <w:rsid w:val="00C3624C"/>
    <w:rsid w:val="00C61AAD"/>
    <w:rsid w:val="00C6304F"/>
    <w:rsid w:val="00CA4F2A"/>
    <w:rsid w:val="00CF7AB9"/>
    <w:rsid w:val="00D079DC"/>
    <w:rsid w:val="00D12083"/>
    <w:rsid w:val="00D301E4"/>
    <w:rsid w:val="00D83115"/>
    <w:rsid w:val="00DC30D9"/>
    <w:rsid w:val="00DD13E8"/>
    <w:rsid w:val="00DE5A25"/>
    <w:rsid w:val="00E00E55"/>
    <w:rsid w:val="00E33D76"/>
    <w:rsid w:val="00EC2245"/>
    <w:rsid w:val="00EC2C2E"/>
    <w:rsid w:val="00ED1D4D"/>
    <w:rsid w:val="00EE5FBB"/>
    <w:rsid w:val="00F0636B"/>
    <w:rsid w:val="00F23D61"/>
    <w:rsid w:val="00F33BE0"/>
    <w:rsid w:val="00F61AC0"/>
    <w:rsid w:val="00F776E4"/>
    <w:rsid w:val="00FA41C5"/>
    <w:rsid w:val="00FB0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39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6020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6020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60208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6020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6020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6020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6020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60208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6020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6020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siječnja 2019.</izvorni_sadrzaj>
    <derivirana_varijabla naziv="DomainObject.DatumDonosenjaOdluke_1">3.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Predujam 15.000,00 kn</izvorni_sadrzaj>
    <derivirana_varijabla naziv="DomainObject.Primjedba_1">Predujam 15.000,00 kn</derivirana_varijabla>
  </DomainObject.Primjedba>
  <DomainObject.Oznaka>
    <izvorni_sadrzaj>St-2289/2018-16</izvorni_sadrzaj>
    <derivirana_varijabla naziv="DomainObject.Oznaka_1">St-2289/2018-16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2289</izvorni_sadrzaj>
    <derivirana_varijabla naziv="DomainObject.Predmet.Broj_1">2289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rujna 2018.</izvorni_sadrzaj>
    <derivirana_varijabla naziv="DomainObject.Predmet.DatumOsnivanja_1">14.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St-2289/2018</izvorni_sadrzaj>
    <derivirana_varijabla naziv="DomainObject.Predmet.OznakaBroj_1">St-2289/2018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P.Z.-92 d.o.o. zastupanog po punomoćniku Domagoj Rast</izvorni_sadrzaj>
    <derivirana_varijabla naziv="DomainObject.Predmet.ProtustrankaFormated_1">  P.Z.-92 d.o.o. zastupanog po punomoćniku Domagoj Rast</derivirana_varijabla>
  </DomainObject.Predmet.ProtustrankaFormated>
  <DomainObject.Predmet.ProtustrankaFormatedOIB>
    <izvorni_sadrzaj>  P.Z.-92 d.o.o., OIB 52349069075 zastupanog po punomoćniku Domagoj Rast</izvorni_sadrzaj>
    <derivirana_varijabla naziv="DomainObject.Predmet.ProtustrankaFormatedOIB_1">  P.Z.-92 d.o.o., OIB 52349069075 zastupanog po punomoćniku Domagoj Rast</derivirana_varijabla>
  </DomainObject.Predmet.ProtustrankaFormatedOIB>
  <DomainObject.Predmet.ProtustrankaFormatedWithAdress>
    <izvorni_sadrzaj> P.Z.-92 d.o.o., Ulica Antoljak Josipa 8, 10361 Dumovec zastupanog po punomoćniku Domagoj Rast</izvorni_sadrzaj>
    <derivirana_varijabla naziv="DomainObject.Predmet.ProtustrankaFormatedWithAdress_1"> P.Z.-92 d.o.o., Ulica Antoljak Josipa 8, 10361 Dumovec zastupanog po punomoćniku Domagoj Rast</derivirana_varijabla>
  </DomainObject.Predmet.ProtustrankaFormatedWithAdress>
  <DomainObject.Predmet.ProtustrankaFormatedWithAdressOIB>
    <izvorni_sadrzaj> P.Z.-92 d.o.o., OIB 52349069075, Ulica Antoljak Josipa 8, 10361 Dumovec zastupanog po punomoćniku Domagoj Rast</izvorni_sadrzaj>
    <derivirana_varijabla naziv="DomainObject.Predmet.ProtustrankaFormatedWithAdressOIB_1"> P.Z.-92 d.o.o., OIB 52349069075, Ulica Antoljak Josipa 8, 10361 Dumovec zastupanog po punomoćniku Domagoj Rast</derivirana_varijabla>
  </DomainObject.Predmet.ProtustrankaFormatedWithAdressOIB>
  <DomainObject.Predmet.ProtustrankaWithAdress>
    <izvorni_sadrzaj>P.Z.-92 d.o.o. Ulica Antoljak Josipa 8, 10361 Dumovec</izvorni_sadrzaj>
    <derivirana_varijabla naziv="DomainObject.Predmet.ProtustrankaWithAdress_1">P.Z.-92 d.o.o. Ulica Antoljak Josipa 8, 10361 Dumovec</derivirana_varijabla>
  </DomainObject.Predmet.ProtustrankaWithAdress>
  <DomainObject.Predmet.ProtustrankaWithAdressOIB>
    <izvorni_sadrzaj>P.Z.-92 d.o.o., OIB 52349069075, Ulica Antoljak Josipa 8, 10361 Dumovec</izvorni_sadrzaj>
    <derivirana_varijabla naziv="DomainObject.Predmet.ProtustrankaWithAdressOIB_1">P.Z.-92 d.o.o., OIB 52349069075, Ulica Antoljak Josipa 8, 10361 Dumovec</derivirana_varijabla>
  </DomainObject.Predmet.ProtustrankaWithAdressOIB>
  <DomainObject.Predmet.ProtustrankaNazivFormated>
    <izvorni_sadrzaj>P.Z.-92 d.o.o.</izvorni_sadrzaj>
    <derivirana_varijabla naziv="DomainObject.Predmet.ProtustrankaNazivFormated_1">P.Z.-92 d.o.o.</derivirana_varijabla>
  </DomainObject.Predmet.ProtustrankaNazivFormated>
  <DomainObject.Predmet.ProtustrankaNazivFormatedOIB>
    <izvorni_sadrzaj>P.Z.-92 d.o.o., OIB 52349069075</izvorni_sadrzaj>
    <derivirana_varijabla naziv="DomainObject.Predmet.ProtustrankaNazivFormatedOIB_1">P.Z.-92 d.o.o., OIB 52349069075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P.Z.-92 d.o.o. zastupanog po punomoćniku Domagoj Rast</item>
    </izvorni_sadrzaj>
    <derivirana_varijabla naziv="DomainObject.Predmet.ProtuStrankaListFormated_1">
      <item>P.Z.-92 d.o.o. zastupanog po punomoćniku Domagoj Rast</item>
    </derivirana_varijabla>
  </DomainObject.Predmet.ProtuStrankaListFormated>
  <DomainObject.Predmet.ProtuStrankaListFormatedOIB>
    <izvorni_sadrzaj>
      <item>P.Z.-92 d.o.o., OIB 52349069075 zastupanog po punomoćniku Domagoj Rast</item>
    </izvorni_sadrzaj>
    <derivirana_varijabla naziv="DomainObject.Predmet.ProtuStrankaListFormatedOIB_1">
      <item>P.Z.-92 d.o.o., OIB 52349069075 zastupanog po punomoćniku Domagoj Rast</item>
    </derivirana_varijabla>
  </DomainObject.Predmet.ProtuStrankaListFormatedOIB>
  <DomainObject.Predmet.ProtuStrankaListFormatedWithAdress>
    <izvorni_sadrzaj>
      <item>P.Z.-92 d.o.o., Ulica Antoljak Josipa 8, 10361 Dumovec zastupanog po punomoćniku Domagoj Rast</item>
    </izvorni_sadrzaj>
    <derivirana_varijabla naziv="DomainObject.Predmet.ProtuStrankaListFormatedWithAdress_1">
      <item>P.Z.-92 d.o.o., Ulica Antoljak Josipa 8, 10361 Dumovec zastupanog po punomoćniku Domagoj Rast</item>
    </derivirana_varijabla>
  </DomainObject.Predmet.ProtuStrankaListFormatedWithAdress>
  <DomainObject.Predmet.ProtuStrankaListFormatedWithAdressOIB>
    <izvorni_sadrzaj>
      <item>P.Z.-92 d.o.o., OIB 52349069075, Ulica Antoljak Josipa 8, 10361 Dumovec zastupanog po punomoćniku Domagoj Rast</item>
    </izvorni_sadrzaj>
    <derivirana_varijabla naziv="DomainObject.Predmet.ProtuStrankaListFormatedWithAdressOIB_1">
      <item>P.Z.-92 d.o.o., OIB 52349069075, Ulica Antoljak Josipa 8, 10361 Dumovec zastupanog po punomoćniku Domagoj Rast</item>
    </derivirana_varijabla>
  </DomainObject.Predmet.ProtuStrankaListFormatedWithAdressOIB>
  <DomainObject.Predmet.ProtuStrankaListNazivFormated>
    <izvorni_sadrzaj>
      <item>P.Z.-92 d.o.o.</item>
    </izvorni_sadrzaj>
    <derivirana_varijabla naziv="DomainObject.Predmet.ProtuStrankaListNazivFormated_1">
      <item>P.Z.-92 d.o.o.</item>
    </derivirana_varijabla>
  </DomainObject.Predmet.ProtuStrankaListNazivFormated>
  <DomainObject.Predmet.ProtuStrankaListNazivFormatedOIB>
    <izvorni_sadrzaj>
      <item>P.Z.-92 d.o.o., OIB 52349069075</item>
    </izvorni_sadrzaj>
    <derivirana_varijabla naziv="DomainObject.Predmet.ProtuStrankaListNazivFormatedOIB_1">
      <item>P.Z.-92 d.o.o., OIB 52349069075</item>
    </derivirana_varijabla>
  </DomainObject.Predmet.ProtuStrankaListNazivFormatedOIB>
  <DomainObject.Predmet.OstaliListFormated>
    <izvorni_sadrzaj>
      <item>Domagoj Rast punomoćnik sudionika u postupku P.Z.-92 d.o.o.</item>
    </izvorni_sadrzaj>
    <derivirana_varijabla naziv="DomainObject.Predmet.OstaliListFormated_1">
      <item>Domagoj Rast punomoćnik sudionika u postupku P.Z.-92 d.o.o.</item>
    </derivirana_varijabla>
  </DomainObject.Predmet.OstaliListFormated>
  <DomainObject.Predmet.OstaliListFormatedOIB>
    <izvorni_sadrzaj>
      <item>Domagoj Rast, OIB 16354097023 punomoćnik sudionika u postupku P.Z.-92 d.o.o.</item>
    </izvorni_sadrzaj>
    <derivirana_varijabla naziv="DomainObject.Predmet.OstaliListFormatedOIB_1">
      <item>Domagoj Rast, OIB 16354097023 punomoćnik sudionika u postupku P.Z.-92 d.o.o.</item>
    </derivirana_varijabla>
  </DomainObject.Predmet.OstaliListFormatedOIB>
  <DomainObject.Predmet.OstaliListFormatedWithAdress>
    <izvorni_sadrzaj>
      <item>Domagoj Rast, Josipa Antoljaka 8, 10361 Dumovec punomoćnik sudionika u postupku P.Z.-92 d.o.o.</item>
    </izvorni_sadrzaj>
    <derivirana_varijabla naziv="DomainObject.Predmet.OstaliListFormatedWithAdress_1">
      <item>Domagoj Rast, Josipa Antoljaka 8, 10361 Dumovec punomoćnik sudionika u postupku P.Z.-92 d.o.o.</item>
    </derivirana_varijabla>
  </DomainObject.Predmet.OstaliListFormatedWithAdress>
  <DomainObject.Predmet.OstaliListFormatedWithAdressOIB>
    <izvorni_sadrzaj>
      <item>Domagoj Rast, OIB 16354097023, Josipa Antoljaka 8, 10361 Dumovec punomoćnik sudionika u postupku P.Z.-92 d.o.o.</item>
    </izvorni_sadrzaj>
    <derivirana_varijabla naziv="DomainObject.Predmet.OstaliListFormatedWithAdressOIB_1">
      <item>Domagoj Rast, OIB 16354097023, Josipa Antoljaka 8, 10361 Dumovec punomoćnik sudionika u postupku P.Z.-92 d.o.o.</item>
    </derivirana_varijabla>
  </DomainObject.Predmet.OstaliListFormatedWithAdressOIB>
  <DomainObject.Predmet.OstaliListNazivFormated>
    <izvorni_sadrzaj>
      <item>Domagoj Rast</item>
    </izvorni_sadrzaj>
    <derivirana_varijabla naziv="DomainObject.Predmet.OstaliListNazivFormated_1">
      <item>Domagoj Rast</item>
    </derivirana_varijabla>
  </DomainObject.Predmet.OstaliListNazivFormated>
  <DomainObject.Predmet.OstaliListNazivFormatedOIB>
    <izvorni_sadrzaj>
      <item>Domagoj Rast, OIB 16354097023</item>
    </izvorni_sadrzaj>
    <derivirana_varijabla naziv="DomainObject.Predmet.OstaliListNazivFormatedOIB_1">
      <item>Domagoj Rast, OIB 16354097023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siječnja 2019.</izvorni_sadrzaj>
    <derivirana_varijabla naziv="DomainObject.Datum_1">3. siječnja 2019.</derivirana_varijabla>
  </DomainObject.Datum>
  <DomainObject.PoslovniBrojDokumenta>
    <izvorni_sadrzaj>St-2289/2018-16</izvorni_sadrzaj>
    <derivirana_varijabla naziv="DomainObject.PoslovniBrojDokumenta_1">St-2289/2018-16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P.Z.-92 d.o.o.</izvorni_sadrzaj>
    <derivirana_varijabla naziv="DomainObject.Predmet.ProtustrankaIDrugi_1">P.Z.-92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P.Z.-92 d.o.o., OIB 52349069075, Ulica Antoljak Josipa 8, 10361 Dumovec</izvorni_sadrzaj>
    <derivirana_varijabla naziv="DomainObject.Predmet.ProtustrankaIDrugiAdressOIB_1">P.Z.-92 d.o.o., OIB 52349069075, Ulica Antoljak Josipa 8, 10361 Dumovec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P.Z.-92 d.o.o.</item>
      <item>Domagoj Rast</item>
    </izvorni_sadrzaj>
    <derivirana_varijabla naziv="DomainObject.Predmet.SudioniciListNaziv_1">
      <item>FINA Regionalni centar Zagreb</item>
      <item>P.Z.-92 d.o.o.</item>
      <item>Domagoj Rast</item>
    </derivirana_varijabla>
  </DomainObject.Predmet.SudioniciListNaziv>
  <DomainObject.Predmet.SudioniciListAdressOIB>
    <izvorni_sadrzaj>
      <item>FINA Regionalni centar Zagreb, OIB 85821130368, Trg svibanjskih žrtava 1995. 1,10000 Zagreb</item>
      <item>P.Z.-92 d.o.o., OIB 52349069075, Ulica Antoljak Josipa 8,10361 Dumovec</item>
      <item>Domagoj Rast, OIB 16354097023, Josipa Antoljaka 8,10361 Dumovec</item>
    </izvorni_sadrzaj>
    <derivirana_varijabla naziv="DomainObject.Predmet.SudioniciListAdressOIB_1">
      <item>FINA Regionalni centar Zagreb, OIB 85821130368, Trg svibanjskih žrtava 1995. 1,10000 Zagreb</item>
      <item>P.Z.-92 d.o.o., OIB 52349069075, Ulica Antoljak Josipa 8,10361 Dumovec</item>
      <item>Domagoj Rast, OIB 16354097023, Josipa Antoljaka 8,10361 Dumovec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52349069075</item>
      <item>, OIB 16354097023</item>
    </izvorni_sadrzaj>
    <derivirana_varijabla naziv="DomainObject.Predmet.SudioniciListNazivOIB_1">
      <item>, OIB 85821130368</item>
      <item>, OIB 52349069075</item>
      <item>, OIB 16354097023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20. studenog 2018.</izvorni_sadrzaj>
    <derivirana_varijabla naziv="DomainObject.Predmet.DatumZadnjeOdrzaneSudskeRadnje_1">20. studenog 2018.</derivirana_varijabla>
  </DomainObject.Predmet.DatumZadnjeOdrzaneSudskeRadnje>
  <DomainObject.PredzadnjaOdlukaIzPredmeta.DatumDonosenjaOdluke>
    <izvorni_sadrzaj>20. studenog 2018.</izvorni_sadrzaj>
    <derivirana_varijabla naziv="DomainObject.PredzadnjaOdlukaIzPredmeta.DatumDonosenjaOdluke_1">20. studenog 2018.</derivirana_varijabla>
  </DomainObject.PredzadnjaOdlukaIzPredmeta.DatumDonosenjaOdluke>
  <DomainObject.PredzadnjaOdlukaIzPredmeta.Oznaka>
    <izvorni_sadrzaj>St-2289/2018-7</izvorni_sadrzaj>
    <derivirana_varijabla naziv="DomainObject.PredzadnjaOdlukaIzPredmeta.Oznaka_1">St-2289/2018-7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A15ED99-487B-45F5-AAE4-C6A3E39C799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851</properties:Words>
  <properties:Characters>4662</properties:Characters>
  <properties:Lines>109</properties:Lines>
  <properties:Paragraphs>27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5510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2019-01-03T12:56:00Z</dcterms:created>
  <dc:creator>Vesna Fundurulić Perišin</dc:creator>
  <cp:lastModifiedBy>Žana Livaja</cp:lastModifiedBy>
  <cp:lastPrinted>2016-07-05T06:36:00Z</cp:lastPrinted>
  <dcterms:modified xmlns:xsi="http://www.w3.org/2001/XMLSchema-instance" xsi:type="dcterms:W3CDTF">2019-01-03T13:05:00Z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St-2289/2018-16 / Odluka - Rješenje (St-2289-18)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