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db7d" w14:paraId="099db7d" w:rsidRDefault="001A50C7" w:rsidP="001A50C7" w:rsidR="001A50C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50C7" w:rsidP="001A50C7" w:rsidR="001A50C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50C7" w:rsidP="001A50C7" w:rsidR="001A50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50C7" w:rsidP="001A50C7" w:rsidR="001A50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50C7" w:rsidP="001A50C7" w:rsidR="001A50C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50C7" w:rsidP="001A50C7" w:rsidR="001A50C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50C7" w:rsidP="001A50C7" w:rsidR="001A50C7" w:rsidRPr="005D578C">
      <w:pPr>
        <w:jc w:val="center"/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ŠKRAP d. o. o. Motovun, Angelo Garbizza 19, OIB 08226054818, MBS 130035340,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B17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1B17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ŠKRAP d. o. o. Motovun, Angelo Garbizza 19, OIB 08226054818, MBS 130035340,</w:t>
      </w:r>
      <w:r w:rsidRPr="005D578C">
        <w:rPr>
          <w:rFonts w:cs="Times New Roman" w:eastAsia="Times New Roman"/>
          <w:szCs w:val="24"/>
        </w:rPr>
        <w:t xml:space="preserve"> s danom </w:t>
      </w:r>
      <w:r w:rsidR="001B17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1B17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1A50C7" w:rsidP="001A50C7" w:rsidR="001A50C7">
      <w:pPr>
        <w:ind w:firstLine="708"/>
        <w:rPr>
          <w:rFonts w:cs="Times New Roman" w:eastAsia="Times New Roman"/>
          <w:szCs w:val="20"/>
        </w:rPr>
      </w:pPr>
    </w:p>
    <w:p w:rsidRDefault="001A50C7" w:rsidP="001A50C7" w:rsidR="001A50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ŠKRAP d. o. o. Motovun, Angelo Garbizza 19, OIB 08226054818, MBS 130035340.</w:t>
      </w:r>
    </w:p>
    <w:p w:rsidRDefault="001A50C7" w:rsidP="001A50C7" w:rsidR="001A50C7">
      <w:pPr>
        <w:rPr>
          <w:rFonts w:cs="Times New Roman" w:eastAsia="Times New Roman"/>
          <w:szCs w:val="24"/>
        </w:rPr>
      </w:pPr>
    </w:p>
    <w:p w:rsidRDefault="001A50C7" w:rsidP="001A50C7" w:rsidR="001A50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ŠKRAP d. o. o. Motovun, Angelo Garbizza 19, OIB 08226054818, MBS 130035340.</w:t>
      </w:r>
    </w:p>
    <w:p w:rsidRDefault="001A50C7" w:rsidP="001A50C7" w:rsidR="001A50C7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50C7" w:rsidP="001A50C7" w:rsidR="001A50C7">
      <w:pPr>
        <w:ind w:firstLine="708"/>
        <w:rPr>
          <w:rFonts w:cs="Times New Roman" w:eastAsia="Times New Roman"/>
          <w:szCs w:val="24"/>
        </w:rPr>
      </w:pPr>
    </w:p>
    <w:p w:rsidRDefault="001A50C7" w:rsidP="001A50C7" w:rsidR="001A50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ŠKRAP d. o. o. Motovun.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A50C7" w:rsidP="001A50C7" w:rsidR="001A50C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B17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1B17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50C7" w:rsidP="001A50C7" w:rsidR="001A50C7" w:rsidRPr="005D578C">
      <w:pPr>
        <w:jc w:val="center"/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A50C7" w:rsidP="001A50C7" w:rsidR="001A50C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E4198">
        <w:rPr>
          <w:rFonts w:cs="Times New Roman" w:eastAsia="Times New Roman"/>
          <w:szCs w:val="24"/>
        </w:rPr>
        <w:t xml:space="preserve">, v. r. </w:t>
      </w:r>
    </w:p>
    <w:p w:rsidRDefault="001A50C7" w:rsidP="001A50C7" w:rsidR="001A50C7">
      <w:pPr>
        <w:jc w:val="left"/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left"/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50C7" w:rsidP="001A50C7" w:rsidR="001A50C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A50C7" w:rsidP="001A50C7" w:rsidR="001A50C7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rPr>
          <w:rFonts w:cs="Times New Roman" w:eastAsia="Times New Roman"/>
          <w:szCs w:val="24"/>
        </w:rPr>
      </w:pPr>
    </w:p>
    <w:p w:rsidRDefault="001A50C7" w:rsidP="001A50C7" w:rsidR="001A50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ŠKRAP d. o. o. Motovun, Angelo Garbizza 19, 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Dražen Nemet, Motovun, Veli Jože 1, </w:t>
      </w:r>
    </w:p>
    <w:p w:rsidRDefault="001A50C7" w:rsidP="001A50C7" w:rsidR="001A50C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A50C7" w:rsidP="001A50C7" w:rsidR="001A50C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 Osijek, Županijska 2, 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A50C7" w:rsidP="001A50C7" w:rsidR="001A5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A50C7" w:rsidP="001A50C7" w:rsidR="001A50C7"/>
    <w:p w:rsidRDefault="001A50C7" w:rsidP="001A50C7" w:rsidR="001A50C7"/>
    <w:p w:rsidRDefault="001A50C7" w:rsidP="001A50C7" w:rsidR="001A50C7"/>
    <w:p w:rsidRDefault="001A50C7" w:rsidP="001A50C7" w:rsidR="001A50C7"/>
    <w:p w:rsidRDefault="001A50C7" w:rsidP="001A50C7" w:rsidR="001A50C7"/>
    <w:p w:rsidRDefault="00FD666C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0C7" w:rsidP="001A50C7" w:rsidR="001A50C7">
      <w:r>
        <w:separator/>
      </w:r>
    </w:p>
  </w:endnote>
  <w:endnote w:id="0" w:type="continuationSeparator">
    <w:p w:rsidRDefault="001A50C7" w:rsidP="001A50C7" w:rsidR="001A5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0C7" w:rsidP="001A50C7" w:rsidR="001A50C7">
      <w:r>
        <w:separator/>
      </w:r>
    </w:p>
  </w:footnote>
  <w:footnote w:id="0" w:type="continuationSeparator">
    <w:p w:rsidRDefault="001A50C7" w:rsidP="001A50C7" w:rsidR="001A5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0C7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666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FD666C">
      <w:rPr>
        <w:szCs w:val="24"/>
      </w:rPr>
      <w:t>560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0C7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St-560/2015-4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8B3"/>
    <w:rsid w:val="000E4198"/>
    <w:rsid w:val="001A50C7"/>
    <w:rsid w:val="001B17CD"/>
    <w:rsid w:val="0075528E"/>
    <w:rsid w:val="0079403F"/>
    <w:rsid w:val="00A648B3"/>
    <w:rsid w:val="00FD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50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50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50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0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50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50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50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6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66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66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66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50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50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50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0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50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50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50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6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66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66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66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ŠKRAP d.o.o. Motovun</izvorni_sadrzaj>
    <derivirana_varijabla naziv="DomainObject.Predmet.ProtustrankaFormated_1">  ŠKRAP d.o.o. Motovun</derivirana_varijabla>
  </DomainObject.Predmet.ProtustrankaFormated>
  <DomainObject.Predmet.ProtustrankaFormatedOIB>
    <izvorni_sadrzaj>  ŠKRAP d.o.o. Motovun, OIB 08226054818</izvorni_sadrzaj>
    <derivirana_varijabla naziv="DomainObject.Predmet.ProtustrankaFormatedOIB_1">  ŠKRAP d.o.o. Motovun, OIB 08226054818</derivirana_varijabla>
  </DomainObject.Predmet.ProtustrankaFormatedOIB>
  <DomainObject.Predmet.ProtustrankaFormatedWithAdress>
    <izvorni_sadrzaj> ŠKRAP d.o.o. Motovun, Angelo Garbizza 19, 52424 Motovun</izvorni_sadrzaj>
    <derivirana_varijabla naziv="DomainObject.Predmet.ProtustrankaFormatedWithAdress_1"> ŠKRAP d.o.o. Motovun, Angelo Garbizza 19, 52424 Motovun</derivirana_varijabla>
  </DomainObject.Predmet.ProtustrankaFormatedWithAdress>
  <DomainObject.Predmet.ProtustrankaFormatedWithAdressOIB>
    <izvorni_sadrzaj> ŠKRAP d.o.o. Motovun, OIB 08226054818, Angelo Garbizza 19, 52424 Motovun</izvorni_sadrzaj>
    <derivirana_varijabla naziv="DomainObject.Predmet.ProtustrankaFormatedWithAdressOIB_1"> ŠKRAP d.o.o. Motovun, OIB 08226054818, Angelo Garbizza 19, 52424 Motovun</derivirana_varijabla>
  </DomainObject.Predmet.ProtustrankaFormatedWithAdressOIB>
  <DomainObject.Predmet.ProtustrankaWithAdress>
    <izvorni_sadrzaj>ŠKRAP d.o.o. Motovun Angelo Garbizza 19, 52424 Motovun</izvorni_sadrzaj>
    <derivirana_varijabla naziv="DomainObject.Predmet.ProtustrankaWithAdress_1">ŠKRAP d.o.o. Motovun Angelo Garbizza 19, 52424 Motovun</derivirana_varijabla>
  </DomainObject.Predmet.ProtustrankaWithAdress>
  <DomainObject.Predmet.ProtustrankaWithAdressOIB>
    <izvorni_sadrzaj>ŠKRAP d.o.o. Motovun, OIB 08226054818, Angelo Garbizza 19, 52424 Motovun</izvorni_sadrzaj>
    <derivirana_varijabla naziv="DomainObject.Predmet.ProtustrankaWithAdressOIB_1">ŠKRAP d.o.o. Motovun, OIB 08226054818, Angelo Garbizza 19, 52424 Motovun</derivirana_varijabla>
  </DomainObject.Predmet.ProtustrankaWithAdressOIB>
  <DomainObject.Predmet.ProtustrankaNazivFormated>
    <izvorni_sadrzaj>ŠKRAP d.o.o. Motovun</izvorni_sadrzaj>
    <derivirana_varijabla naziv="DomainObject.Predmet.ProtustrankaNazivFormated_1">ŠKRAP d.o.o. Motovun</derivirana_varijabla>
  </DomainObject.Predmet.ProtustrankaNazivFormated>
  <DomainObject.Predmet.ProtustrankaNazivFormatedOIB>
    <izvorni_sadrzaj>ŠKRAP d.o.o. Motovun, OIB 08226054818</izvorni_sadrzaj>
    <derivirana_varijabla naziv="DomainObject.Predmet.ProtustrankaNazivFormatedOIB_1">ŠKRAP d.o.o. Motovun, OIB 08226054818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397052.65</izvorni_sadrzaj>
    <derivirana_varijabla naziv="DomainObject.Predmet.TrenutnaVrijednost_1">397052.65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ŠKRAP d.o.o. Motovun</item>
    </izvorni_sadrzaj>
    <derivirana_varijabla naziv="DomainObject.Predmet.ProtuStrankaListFormated_1">
      <item>ŠKRAP d.o.o. Motovun</item>
    </derivirana_varijabla>
  </DomainObject.Predmet.ProtuStrankaListFormated>
  <DomainObject.Predmet.ProtuStrankaListFormatedOIB>
    <izvorni_sadrzaj>
      <item>ŠKRAP d.o.o. Motovun, OIB 08226054818</item>
    </izvorni_sadrzaj>
    <derivirana_varijabla naziv="DomainObject.Predmet.ProtuStrankaListFormatedOIB_1">
      <item>ŠKRAP d.o.o. Motovun, OIB 08226054818</item>
    </derivirana_varijabla>
  </DomainObject.Predmet.ProtuStrankaListFormatedOIB>
  <DomainObject.Predmet.ProtuStrankaListFormatedWithAdress>
    <izvorni_sadrzaj>
      <item>ŠKRAP d.o.o. Motovun, Angelo Garbizza 19, 52424 Motovun</item>
    </izvorni_sadrzaj>
    <derivirana_varijabla naziv="DomainObject.Predmet.ProtuStrankaListFormatedWithAdress_1">
      <item>ŠKRAP d.o.o. Motovun, Angelo Garbizza 19, 52424 Motovun</item>
    </derivirana_varijabla>
  </DomainObject.Predmet.ProtuStrankaListFormatedWithAdress>
  <DomainObject.Predmet.ProtuStrankaListFormatedWithAdressOIB>
    <izvorni_sadrzaj>
      <item>ŠKRAP d.o.o. Motovun, OIB 08226054818, Angelo Garbizza 19, 52424 Motovun</item>
    </izvorni_sadrzaj>
    <derivirana_varijabla naziv="DomainObject.Predmet.ProtuStrankaListFormatedWithAdressOIB_1">
      <item>ŠKRAP d.o.o. Motovun, OIB 08226054818, Angelo Garbizza 19, 52424 Motovun</item>
    </derivirana_varijabla>
  </DomainObject.Predmet.ProtuStrankaListFormatedWithAdressOIB>
  <DomainObject.Predmet.ProtuStrankaListNazivFormated>
    <izvorni_sadrzaj>
      <item>ŠKRAP d.o.o. Motovun</item>
    </izvorni_sadrzaj>
    <derivirana_varijabla naziv="DomainObject.Predmet.ProtuStrankaListNazivFormated_1">
      <item>ŠKRAP d.o.o. Motovun</item>
    </derivirana_varijabla>
  </DomainObject.Predmet.ProtuStrankaListNazivFormated>
  <DomainObject.Predmet.ProtuStrankaListNazivFormatedOIB>
    <izvorni_sadrzaj>
      <item>ŠKRAP d.o.o. Motovun, OIB 08226054818</item>
    </izvorni_sadrzaj>
    <derivirana_varijabla naziv="DomainObject.Predmet.ProtuStrankaListNazivFormatedOIB_1">
      <item>ŠKRAP d.o.o. Motovun, OIB 08226054818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ŠKRAP d.o.o. Motovun</izvorni_sadrzaj>
    <derivirana_varijabla naziv="DomainObject.Predmet.ProtustrankaIDrugi_1">ŠKRAP d.o.o. Motovun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ŠKRAP d.o.o. Motovun, OIB 08226054818, Angelo Garbizza 19, 52424 Motovun</izvorni_sadrzaj>
    <derivirana_varijabla naziv="DomainObject.Predmet.ProtustrankaIDrugiAdressOIB_1">ŠKRAP d.o.o. Motovun, OIB 08226054818, Angelo Garbizza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ŠKRAP d.o.o. Motovun</item>
    </izvorni_sadrzaj>
    <derivirana_varijabla naziv="DomainObject.Predmet.SudioniciListNaziv_1">
      <item>FINANCIJSKA AGENCIJA, RC RIJEKA, PODRUŽNICA PULA</item>
      <item>ŠKRAP d.o.o. Motovun</item>
    </derivirana_varijabla>
  </DomainObject.Predmet.SudioniciListNaziv>
  <DomainObject.Predmet.SudioniciListAdressOIB>
    <izvorni_sadrzaj>
      <item>FINANCIJSKA AGENCIJA, RC RIJEKA, PODRUŽNICA PULA, OIB 85821130368, Giardini 5,52100 Pula</item>
      <item>ŠKRAP d.o.o. Motovun, OIB 08226054818, Angelo Garbizza 19,52424 Motovun</item>
    </izvorni_sadrzaj>
    <derivirana_varijabla naziv="DomainObject.Predmet.SudioniciListAdressOIB_1">
      <item>FINANCIJSKA AGENCIJA, RC RIJEKA, PODRUŽNICA PULA, OIB 85821130368, Giardini 5,52100 Pula</item>
      <item>ŠKRAP d.o.o. Motovun, OIB 08226054818, Angelo Garbizza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08226054818</item>
    </izvorni_sadrzaj>
    <derivirana_varijabla naziv="DomainObject.Predmet.SudioniciListNazivOIB_1">
      <item>, OIB 85821130368</item>
      <item>, OIB 08226054818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3060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2016-02-29T08:17:00Z</dcterms:created>
  <dc:creator>Mihaela Kaligari</dc:creator>
  <dc:description/>
  <cp:keywords/>
  <cp:lastModifiedBy>Mihaela Kaligari</cp:lastModifiedBy>
  <dcterms:modified xmlns:xsi="http://www.w3.org/2001/XMLSchema-instance" xsi:type="dcterms:W3CDTF">2016-02-29T11:06:00Z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