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258b" w14:paraId="b53258b" w:rsidRDefault="00350E93" w:rsidP="00350E93" w:rsidR="00350E93" w:rsidRPr="00371081">
      <w:pPr>
        <w15:collapsed w:val="false"/>
      </w:pPr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Pr="00350E93">
        <w:rPr>
          <w:b/>
          <w:sz w:val="24"/>
        </w:rPr>
        <w:t>STARI MLIN j.d.o.o.</w:t>
      </w:r>
      <w:r w:rsidRPr="00691E5D">
        <w:rPr>
          <w:b/>
          <w:sz w:val="24"/>
        </w:rPr>
        <w:t xml:space="preserve">, </w:t>
      </w:r>
      <w:proofErr w:type="spellStart"/>
      <w:r w:rsidRPr="00350E93">
        <w:rPr>
          <w:b/>
          <w:sz w:val="24"/>
        </w:rPr>
        <w:t>Radikovci</w:t>
      </w:r>
      <w:proofErr w:type="spellEnd"/>
      <w:r w:rsidRPr="00691E5D">
        <w:rPr>
          <w:b/>
          <w:sz w:val="24"/>
        </w:rPr>
        <w:t xml:space="preserve">, </w:t>
      </w:r>
      <w:r w:rsidRPr="00350E93">
        <w:rPr>
          <w:b/>
          <w:sz w:val="24"/>
        </w:rPr>
        <w:t>Matije Gupca 1</w:t>
      </w:r>
      <w:r w:rsidRPr="00691E5D">
        <w:rPr>
          <w:b/>
          <w:sz w:val="24"/>
        </w:rPr>
        <w:t xml:space="preserve">, OIB: </w:t>
      </w:r>
      <w:r w:rsidRPr="00350E93">
        <w:rPr>
          <w:b/>
          <w:sz w:val="24"/>
        </w:rPr>
        <w:t>02576313988</w:t>
      </w:r>
      <w:r w:rsidRPr="00691E5D">
        <w:rPr>
          <w:b/>
          <w:sz w:val="24"/>
        </w:rPr>
        <w:t xml:space="preserve">, </w:t>
      </w:r>
      <w:r w:rsidR="00D35F1B">
        <w:rPr>
          <w:b/>
        </w:rPr>
        <w:t>MBS</w:t>
      </w:r>
      <w:r w:rsidRPr="00691E5D">
        <w:rPr>
          <w:b/>
          <w:sz w:val="24"/>
        </w:rPr>
        <w:t xml:space="preserve">: </w:t>
      </w:r>
      <w:r w:rsidRPr="00350E93">
        <w:rPr>
          <w:b/>
          <w:sz w:val="24"/>
        </w:rPr>
        <w:t>030136594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Pr="00350E93">
        <w:t xml:space="preserve">Mihael </w:t>
      </w:r>
      <w:proofErr w:type="spellStart"/>
      <w:r w:rsidRPr="00350E93">
        <w:t>Gazdek</w:t>
      </w:r>
      <w:proofErr w:type="spellEnd"/>
      <w:r w:rsidRPr="00350E93">
        <w:t>, OIB: 80704179514</w:t>
      </w:r>
      <w:r w:rsidRPr="00691E5D">
        <w:t xml:space="preserve">, </w:t>
      </w:r>
      <w:proofErr w:type="spellStart"/>
      <w:r w:rsidRPr="00350E93">
        <w:t>Radikovci</w:t>
      </w:r>
      <w:proofErr w:type="spellEnd"/>
      <w:r w:rsidRPr="00350E93">
        <w:t>, Matije Gupca 1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Pr="00350E93">
        <w:rPr>
          <w:b/>
        </w:rPr>
        <w:t>STARI MLIN j.d.o.o.</w:t>
      </w:r>
      <w:r w:rsidRPr="00691E5D">
        <w:rPr>
          <w:b/>
        </w:rPr>
        <w:t xml:space="preserve">, </w:t>
      </w:r>
      <w:proofErr w:type="spellStart"/>
      <w:r w:rsidRPr="00350E93">
        <w:rPr>
          <w:b/>
        </w:rPr>
        <w:t>Radikovci</w:t>
      </w:r>
      <w:proofErr w:type="spellEnd"/>
      <w:r w:rsidRPr="00691E5D">
        <w:rPr>
          <w:b/>
        </w:rPr>
        <w:t xml:space="preserve">, </w:t>
      </w:r>
      <w:r w:rsidRPr="00350E93">
        <w:rPr>
          <w:b/>
        </w:rPr>
        <w:t>Matije Gupca 1</w:t>
      </w:r>
      <w:r w:rsidRPr="00691E5D">
        <w:rPr>
          <w:b/>
        </w:rPr>
        <w:t xml:space="preserve">, OIB: </w:t>
      </w:r>
      <w:r w:rsidRPr="00350E93">
        <w:rPr>
          <w:b/>
        </w:rPr>
        <w:t>02576313988</w:t>
      </w:r>
      <w:r w:rsidRPr="00691E5D">
        <w:rPr>
          <w:b/>
        </w:rPr>
        <w:t xml:space="preserve">, </w:t>
      </w:r>
      <w:r w:rsidR="00D35F1B">
        <w:rPr>
          <w:b/>
        </w:rPr>
        <w:t>MBS</w:t>
      </w:r>
      <w:bookmarkStart w:name="_GoBack" w:id="0"/>
      <w:bookmarkEnd w:id="0"/>
      <w:r w:rsidRPr="00691E5D">
        <w:rPr>
          <w:b/>
        </w:rPr>
        <w:t xml:space="preserve">: </w:t>
      </w:r>
      <w:r w:rsidRPr="00350E93">
        <w:rPr>
          <w:b/>
        </w:rPr>
        <w:t>030136594</w:t>
      </w:r>
      <w:r>
        <w:rPr>
          <w:b/>
        </w:rPr>
        <w:t xml:space="preserve">, </w:t>
      </w:r>
      <w:r>
        <w:t xml:space="preserve">te dodatni iznos predujma u iznosu od </w:t>
      </w:r>
      <w:r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>
        <w:rPr>
          <w:b/>
        </w:rPr>
        <w:t>1169-16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Pr="00350E93">
        <w:t xml:space="preserve">Mihael </w:t>
      </w:r>
      <w:proofErr w:type="spellStart"/>
      <w:r w:rsidRPr="00350E93">
        <w:t>Gazdek</w:t>
      </w:r>
      <w:proofErr w:type="spellEnd"/>
      <w:r w:rsidRPr="00350E93">
        <w:t xml:space="preserve">, </w:t>
      </w:r>
      <w:proofErr w:type="spellStart"/>
      <w:r w:rsidRPr="00350E93">
        <w:t>Radikovci</w:t>
      </w:r>
      <w:proofErr w:type="spellEnd"/>
      <w:r w:rsidRPr="00350E93">
        <w:t>, Matije Gupca 1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Pr="00350E93">
        <w:t xml:space="preserve">Mihael </w:t>
      </w:r>
      <w:proofErr w:type="spellStart"/>
      <w:r w:rsidRPr="00350E93">
        <w:t>Gazdek</w:t>
      </w:r>
      <w:proofErr w:type="spellEnd"/>
      <w:r w:rsidRPr="00350E93">
        <w:t xml:space="preserve">, </w:t>
      </w:r>
      <w:proofErr w:type="spellStart"/>
      <w:r w:rsidRPr="00350E93">
        <w:t>Radikovci</w:t>
      </w:r>
      <w:proofErr w:type="spellEnd"/>
      <w:r w:rsidRPr="00350E93">
        <w:t>, Matije Gupca 1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1F9" w:rsidR="003271F9">
      <w:r>
        <w:separator/>
      </w:r>
    </w:p>
  </w:endnote>
  <w:endnote w:id="0" w:type="continuationSeparator">
    <w:p w:rsidRDefault="003271F9" w:rsidR="0032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2C0" w:rsidR="001442C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2C0" w:rsidR="001442C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2C0" w:rsidR="001442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1F9" w:rsidR="003271F9">
      <w:r>
        <w:separator/>
      </w:r>
    </w:p>
  </w:footnote>
  <w:footnote w:id="0" w:type="continuationSeparator">
    <w:p w:rsidRDefault="003271F9" w:rsidR="00327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1442C0">
      <w:t>6 St-1169/16-3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442C0">
      <w:t>1169</w:t>
    </w:r>
    <w:r w:rsidR="00B74FDD">
      <w:t>/</w:t>
    </w:r>
    <w:r w:rsidR="00294A49">
      <w:t>1</w:t>
    </w:r>
    <w:r w:rsidR="00057C3F">
      <w:t>6</w:t>
    </w:r>
    <w:r w:rsidR="00294A49">
      <w:t>-</w:t>
    </w:r>
    <w:r w:rsidR="001442C0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1F9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3E9F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F1B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3739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7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37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37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7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37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37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7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7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St-1169/2016-3</izvorni_sadrzaj>
    <derivirana_varijabla naziv="DomainObject.Oznaka_1">St-1169/2016-3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MLIN jednostavno društvo s ograničenom odgovornošću za ugostiteljstvo i proizvodnju</izvorni_sadrzaj>
    <derivirana_varijabla naziv="DomainObject.Predmet.ProtustrankaFormated_1">  STARI MLIN jednostavno društvo s ograničenom odgovornošću za ugostiteljstvo i proizvodnju</derivirana_varijabla>
  </DomainObject.Predmet.ProtustrankaFormated>
  <DomainObject.Predmet.ProtustrankaFormatedOIB>
    <izvorni_sadrzaj>  STARI MLIN jednostavno društvo s ograničenom odgovornošću za ugostiteljstvo i proizvodnju, OIB 02576313988</izvorni_sadrzaj>
    <derivirana_varijabla naziv="DomainObject.Predmet.ProtustrankaFormatedOIB_1">  STARI MLIN jednostavno društvo s ograničenom odgovornošću za ugostiteljstvo i proizvodnju, OIB 02576313988</derivirana_varijabla>
  </DomainObject.Predmet.ProtustrankaFormatedOIB>
  <DomainObject.Predmet.ProtustrankaFormatedWithAdress>
    <izvorni_sadrzaj> STARI MLIN jednostavno društvo s ograničenom odgovornošću za ugostiteljstvo i proizvodnju, Matije Gupca 1, 31542 Radikovci</izvorni_sadrzaj>
    <derivirana_varijabla naziv="DomainObject.Predmet.ProtustrankaFormatedWithAdress_1"> STARI MLIN jednostavno društvo s ograničenom odgovornošću za ugostiteljstvo i proizvodnju, Matije Gupca 1, 31542 Radikovci</derivirana_varijabla>
  </DomainObject.Predmet.ProtustrankaFormatedWithAdress>
  <DomainObject.Predmet.ProtustrankaFormatedWithAdressOIB>
    <izvorni_sadrzaj> STARI MLIN jednostavno društvo s ograničenom odgovornošću za ugostiteljstvo i proizvodnju, OIB 02576313988, Matije Gupca 1, 31542 Radikovci</izvorni_sadrzaj>
    <derivirana_varijabla naziv="DomainObject.Predmet.ProtustrankaFormatedWithAdressOIB_1"> STARI MLIN jednostavno društvo s ograničenom odgovornošću za ugostiteljstvo i proizvodnju, OIB 02576313988, Matije Gupca 1, 31542 Radikovci</derivirana_varijabla>
  </DomainObject.Predmet.ProtustrankaFormatedWithAdressOIB>
  <DomainObject.Predmet.ProtustrankaWithAdress>
    <izvorni_sadrzaj>STARI MLIN jednostavno društvo s ograničenom odgovornošću za ugostiteljstvo i proizvodnju Matije Gupca 1, 31542 Radikovci</izvorni_sadrzaj>
    <derivirana_varijabla naziv="DomainObject.Predmet.ProtustrankaWithAdress_1">STARI MLIN jednostavno društvo s ograničenom odgovornošću za ugostiteljstvo i proizvodnju Matije Gupca 1, 31542 Radikovci</derivirana_varijabla>
  </DomainObject.Predmet.ProtustrankaWithAdress>
  <DomainObject.Predmet.ProtustrankaWithAdressOIB>
    <izvorni_sadrzaj>STARI MLIN jednostavno društvo s ograničenom odgovornošću za ugostiteljstvo i proizvodnju, OIB 02576313988, Matije Gupca 1, 31542 Radikovci</izvorni_sadrzaj>
    <derivirana_varijabla naziv="DomainObject.Predmet.ProtustrankaWithAdressOIB_1">STARI MLIN jednostavno društvo s ograničenom odgovornošću za ugostiteljstvo i proizvodnju, OIB 02576313988, Matije Gupca 1, 31542 Radikovci</derivirana_varijabla>
  </DomainObject.Predmet.ProtustrankaWithAdressOIB>
  <DomainObject.Predmet.ProtustrankaNazivFormated>
    <izvorni_sadrzaj>STARI MLIN jednostavno društvo s ograničenom odgovornošću za ugostiteljstvo i proizvodnju</izvorni_sadrzaj>
    <derivirana_varijabla naziv="DomainObject.Predmet.ProtustrankaNazivFormated_1">STARI MLIN jednostavno društvo s ograničenom odgovornošću za ugostiteljstvo i proizvodnju</derivirana_varijabla>
  </DomainObject.Predmet.ProtustrankaNazivFormated>
  <DomainObject.Predmet.ProtustrankaNazivFormatedOIB>
    <izvorni_sadrzaj>STARI MLIN jednostavno društvo s ograničenom odgovornošću za ugostiteljstvo i proizvodnju, OIB 02576313988</izvorni_sadrzaj>
    <derivirana_varijabla naziv="DomainObject.Predmet.ProtustrankaNazivFormatedOIB_1">STARI MLIN jednostavno društvo s ograničenom odgovornošću za ugostiteljstvo i proizvodnju, OIB 02576313988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MLIN jednostavno društvo s ograničenom odgovornošću za ugostiteljstvo i proizvodnju</item>
    </izvorni_sadrzaj>
    <derivirana_varijabla naziv="DomainObject.Predmet.ProtuStrankaListFormated_1">
      <item>STARI MLIN jednostavno društvo s ograničenom odgovornošću za ugostiteljstvo i proizvodnju</item>
    </derivirana_varijabla>
  </DomainObject.Predmet.ProtuStrankaListFormated>
  <DomainObject.Predmet.ProtuStrankaListFormatedOIB>
    <izvorni_sadrzaj>
      <item>STARI MLIN jednostavno društvo s ograničenom odgovornošću za ugostiteljstvo i proizvodnju, OIB 02576313988</item>
    </izvorni_sadrzaj>
    <derivirana_varijabla naziv="DomainObject.Predmet.ProtuStrankaListFormatedOIB_1">
      <item>STARI MLIN jednostavno društvo s ograničenom odgovornošću za ugostiteljstvo i proizvodnju, OIB 02576313988</item>
    </derivirana_varijabla>
  </DomainObject.Predmet.ProtuStrankaListFormatedOIB>
  <DomainObject.Predmet.ProtuStrankaListFormatedWithAdress>
    <izvorni_sadrzaj>
      <item>STARI MLIN jednostavno društvo s ograničenom odgovornošću za ugostiteljstvo i proizvodnju, Matije Gupca 1, 31542 Radikovci</item>
    </izvorni_sadrzaj>
    <derivirana_varijabla naziv="DomainObject.Predmet.ProtuStrankaListFormatedWithAdress_1">
      <item>STARI MLIN jednostavno društvo s ograničenom odgovornošću za ugostiteljstvo i proizvodnju, Matije Gupca 1, 31542 Radikovci</item>
    </derivirana_varijabla>
  </DomainObject.Predmet.ProtuStrankaListFormatedWithAdress>
  <DomainObject.Predmet.ProtuStrankaListFormatedWithAdressOIB>
    <izvorni_sadrzaj>
      <item>STARI MLIN jednostavno društvo s ograničenom odgovornošću za ugostiteljstvo i proizvodnju, OIB 02576313988, Matije Gupca 1, 31542 Radikovci</item>
    </izvorni_sadrzaj>
    <derivirana_varijabla naziv="DomainObject.Predmet.ProtuStrankaListFormatedWithAdressOIB_1">
      <item>STARI MLIN jednostavno društvo s ograničenom odgovornošću za ugostiteljstvo i proizvodnju, OIB 02576313988, Matije Gupca 1, 31542 Radikovci</item>
    </derivirana_varijabla>
  </DomainObject.Predmet.ProtuStrankaListFormatedWithAdressOIB>
  <DomainObject.Predmet.ProtuStrankaListNazivFormated>
    <izvorni_sadrzaj>
      <item>STARI MLIN jednostavno društvo s ograničenom odgovornošću za ugostiteljstvo i proizvodnju</item>
    </izvorni_sadrzaj>
    <derivirana_varijabla naziv="DomainObject.Predmet.ProtuStrankaListNazivFormated_1">
      <item>STARI MLIN jednostavno društvo s ograničenom odgovornošću za ugostiteljstvo i proizvodnju</item>
    </derivirana_varijabla>
  </DomainObject.Predmet.ProtuStrankaListNazivFormated>
  <DomainObject.Predmet.ProtuStrankaListNazivFormatedOIB>
    <izvorni_sadrzaj>
      <item>STARI MLIN jednostavno društvo s ograničenom odgovornošću za ugostiteljstvo i proizvodnju, OIB 02576313988</item>
    </izvorni_sadrzaj>
    <derivirana_varijabla naziv="DomainObject.Predmet.ProtuStrankaListNazivFormatedOIB_1">
      <item>STARI MLIN jednostavno društvo s ograničenom odgovornošću za ugostiteljstvo i proizvodnju, OIB 02576313988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St-1169/2016-3</izvorni_sadrzaj>
    <derivirana_varijabla naziv="DomainObject.PoslovniBrojDokumenta_1">St-1169/2016-3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MLIN jednostavno društvo s ograničenom odgovornošću za ugostiteljstvo i proizvodnju</izvorni_sadrzaj>
    <derivirana_varijabla naziv="DomainObject.Predmet.ProtustrankaIDrugi_1">STARI MLIN jednostavno društvo s ograničenom odgovornošću za ugostiteljstvo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MLIN jednostavno društvo s ograničenom odgovornošću za ugostiteljstvo i proizvodnju, OIB 02576313988, Matije Gupca 1, 31542 Radikovci</izvorni_sadrzaj>
    <derivirana_varijabla naziv="DomainObject.Predmet.ProtustrankaIDrugiAdressOIB_1">STARI MLIN jednostavno društvo s ograničenom odgovornošću za ugostiteljstvo i proizvodnju, OIB 02576313988, Matije Gupca 1, 31542 Radikovci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MLIN jednostavno društvo s ograničenom odgovornošću za ugostiteljstvo i proizvodnju</item>
    </izvorni_sadrzaj>
    <derivirana_varijabla naziv="DomainObject.Predmet.SudioniciListNaziv_1">
      <item>FINA RC OSIJEK</item>
      <item>STARI MLIN jednostavno društvo s ograničenom odgovornošću za ugostiteljstvo i proizvodnju</item>
    </derivirana_varijabla>
  </DomainObject.Predmet.SudioniciListNaziv>
  <DomainObject.Predmet.SudioniciListAdressOIB>
    <izvorni_sadrzaj>
      <item>FINA RC OSIJEK, OIB 85821130368</item>
      <item>STARI MLIN jednostavno društvo s ograničenom odgovornošću za ugostiteljstvo i proizvodnju, OIB 02576313988, Matije Gupca 1,31542 Radikovci</item>
    </izvorni_sadrzaj>
    <derivirana_varijabla naziv="DomainObject.Predmet.SudioniciListAdressOIB_1">
      <item>FINA RC OSIJEK, OIB 85821130368</item>
      <item>STARI MLIN jednostavno društvo s ograničenom odgovornošću za ugostiteljstvo i proizvodnju, OIB 02576313988, Matije Gupca 1,31542 Radikovci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02576313988</item>
    </izvorni_sadrzaj>
    <derivirana_varijabla naziv="DomainObject.Predmet.SudioniciListNazivOIB_1">
      <item>, OIB 85821130368</item>
      <item>, OIB 02576313988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C6A6B-CBC6-4474-B7E0-9EE7428B3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1409</properties:Characters>
  <properties:Lines>78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2016-06-21T08:08:00Z</dcterms:modified>
  <cp:revision>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St-1169/2016-3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