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5bc0" w14:paraId="c125bc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6CD4">
        <w:t>1484</w:t>
      </w:r>
      <w:r w:rsidR="00B920F1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A87392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A87392">
        <w:t>AG PRIJEVOZ j.d.o.o. za trgovinu i usluge</w:t>
      </w:r>
      <w:r w:rsidR="00A06CD4">
        <w:t xml:space="preserve">, </w:t>
      </w:r>
      <w:r w:rsidR="00A87392">
        <w:t>Karlovac</w:t>
      </w:r>
      <w:r w:rsidR="00A06CD4">
        <w:t xml:space="preserve">, </w:t>
      </w:r>
      <w:r w:rsidR="00A87392">
        <w:t xml:space="preserve">Donja </w:t>
      </w:r>
      <w:proofErr w:type="spellStart"/>
      <w:r w:rsidR="00A87392">
        <w:t>Švarča</w:t>
      </w:r>
      <w:proofErr w:type="spellEnd"/>
      <w:r w:rsidR="00A87392">
        <w:t xml:space="preserve"> </w:t>
      </w:r>
      <w:proofErr w:type="spellStart"/>
      <w:r w:rsidR="00A87392">
        <w:t>38</w:t>
      </w:r>
      <w:proofErr w:type="spellEnd"/>
      <w:r w:rsidR="006A1D3B">
        <w:t xml:space="preserve">, </w:t>
      </w:r>
      <w:proofErr w:type="spellStart"/>
      <w:r w:rsidR="006A1D3B">
        <w:t>OIB</w:t>
      </w:r>
      <w:proofErr w:type="spellEnd"/>
      <w:r w:rsidR="006A1D3B">
        <w:t xml:space="preserve">: </w:t>
      </w:r>
      <w:proofErr w:type="spellStart"/>
      <w:r w:rsidR="006A1D3B">
        <w:t>06900933992</w:t>
      </w:r>
      <w:proofErr w:type="spellEnd"/>
      <w:r w:rsidR="00A06CD4">
        <w:t xml:space="preserve">, </w:t>
      </w:r>
      <w:proofErr w:type="spellStart"/>
      <w:r w:rsidR="00A06CD4">
        <w:t>MBS</w:t>
      </w:r>
      <w:proofErr w:type="spellEnd"/>
      <w:r w:rsidR="00A06CD4">
        <w:t xml:space="preserve">: </w:t>
      </w:r>
      <w:proofErr w:type="spellStart"/>
      <w:r w:rsidR="006A1D3B" w:rsidRPr="006A1D3B">
        <w:t>081044191</w:t>
      </w:r>
      <w:proofErr w:type="spellEnd"/>
      <w:r w:rsidR="00FF1A6D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6A1D3B">
        <w:t>152.763</w:t>
      </w:r>
      <w:proofErr w:type="spellEnd"/>
      <w:r w:rsidR="006A1D3B">
        <w:t>,</w:t>
      </w:r>
      <w:proofErr w:type="spellStart"/>
      <w:r w:rsidR="006A1D3B">
        <w:t>46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A1D3B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C356FB">
        <w:t>,v.r.</w:t>
      </w:r>
    </w:p>
    <w:p w:rsidRDefault="00C356FB" w:rsidP="00391E54" w:rsidR="00C356FB">
      <w:pPr>
        <w:pStyle w:val="Bezproreda"/>
        <w:rPr>
          <w:rFonts w:hAnsi="Times New Roman" w:ascii="Times New Roman"/>
          <w:sz w:val="24"/>
          <w:szCs w:val="24"/>
        </w:rPr>
      </w:pPr>
    </w:p>
    <w:p w:rsidRDefault="00F60614" w:rsidP="00C356FB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6A1D3B" w:rsidP="00C356FB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C356FB" w:rsidR="00572798">
      <w:pPr>
        <w:jc w:val="right"/>
      </w:pPr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A87392">
      <w:t>1498</w:t>
    </w:r>
    <w:proofErr w:type="spellEnd"/>
    <w:r w:rsidR="00A06CD4">
      <w:t>/</w:t>
    </w:r>
    <w:proofErr w:type="spellStart"/>
    <w:r w:rsidR="00B920F1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65C02"/>
    <w:rsid w:val="00077206"/>
    <w:rsid w:val="000950E4"/>
    <w:rsid w:val="000A0DA0"/>
    <w:rsid w:val="000C239B"/>
    <w:rsid w:val="000D08DF"/>
    <w:rsid w:val="000F6EE3"/>
    <w:rsid w:val="00114EAD"/>
    <w:rsid w:val="0012468D"/>
    <w:rsid w:val="00172CC1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1639"/>
    <w:rsid w:val="006059AF"/>
    <w:rsid w:val="00623AD5"/>
    <w:rsid w:val="00627F6A"/>
    <w:rsid w:val="00637A49"/>
    <w:rsid w:val="00657B8E"/>
    <w:rsid w:val="006A1D3B"/>
    <w:rsid w:val="006A445F"/>
    <w:rsid w:val="006B5E70"/>
    <w:rsid w:val="006C120B"/>
    <w:rsid w:val="006E0F10"/>
    <w:rsid w:val="006F75E5"/>
    <w:rsid w:val="007030CF"/>
    <w:rsid w:val="00705D8B"/>
    <w:rsid w:val="007418EF"/>
    <w:rsid w:val="00775D6A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06CD4"/>
    <w:rsid w:val="00A3348B"/>
    <w:rsid w:val="00A564B7"/>
    <w:rsid w:val="00A71431"/>
    <w:rsid w:val="00A7489A"/>
    <w:rsid w:val="00A87392"/>
    <w:rsid w:val="00AC4528"/>
    <w:rsid w:val="00AD027A"/>
    <w:rsid w:val="00AE52CF"/>
    <w:rsid w:val="00B27A01"/>
    <w:rsid w:val="00B53A01"/>
    <w:rsid w:val="00B60B51"/>
    <w:rsid w:val="00B77D67"/>
    <w:rsid w:val="00B82F18"/>
    <w:rsid w:val="00B920F1"/>
    <w:rsid w:val="00BD2F8B"/>
    <w:rsid w:val="00BD684E"/>
    <w:rsid w:val="00BE15B5"/>
    <w:rsid w:val="00BF6BA3"/>
    <w:rsid w:val="00C06118"/>
    <w:rsid w:val="00C356FB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  <w:rsid w:val="00FF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5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5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St-1498/2018</izvorni_sadrzaj>
    <derivirana_varijabla naziv="DomainObject.Predmet.OznakaBroj_1">St-1498/2018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 PRIJEVOZ j.d.o.o.</izvorni_sadrzaj>
    <derivirana_varijabla naziv="DomainObject.Predmet.ProtustrankaFormated_1">  AG PRIJEVOZ j.d.o.o.</derivirana_varijabla>
  </DomainObject.Predmet.ProtustrankaFormated>
  <DomainObject.Predmet.ProtustrankaFormatedOIB>
    <izvorni_sadrzaj>  AG PRIJEVOZ j.d.o.o., OIB 06900933992</izvorni_sadrzaj>
    <derivirana_varijabla naziv="DomainObject.Predmet.ProtustrankaFormatedOIB_1">  AG PRIJEVOZ j.d.o.o., OIB 06900933992</derivirana_varijabla>
  </DomainObject.Predmet.ProtustrankaFormatedOIB>
  <DomainObject.Predmet.ProtustrankaFormatedWithAdress>
    <izvorni_sadrzaj> AG PRIJEVOZ j.d.o.o., Donja Švarča 38, 47000 Karlovac</izvorni_sadrzaj>
    <derivirana_varijabla naziv="DomainObject.Predmet.ProtustrankaFormatedWithAdress_1"> AG PRIJEVOZ j.d.o.o., Donja Švarča 38, 47000 Karlovac</derivirana_varijabla>
  </DomainObject.Predmet.ProtustrankaFormatedWithAdress>
  <DomainObject.Predmet.ProtustrankaFormatedWithAdressOIB>
    <izvorni_sadrzaj> AG PRIJEVOZ j.d.o.o., OIB 06900933992, Donja Švarča 38, 47000 Karlovac</izvorni_sadrzaj>
    <derivirana_varijabla naziv="DomainObject.Predmet.ProtustrankaFormatedWithAdressOIB_1"> AG PRIJEVOZ j.d.o.o., OIB 06900933992, Donja Švarča 38, 47000 Karlovac</derivirana_varijabla>
  </DomainObject.Predmet.ProtustrankaFormatedWithAdressOIB>
  <DomainObject.Predmet.ProtustrankaWithAdress>
    <izvorni_sadrzaj>AG PRIJEVOZ j.d.o.o. Donja Švarča 38, 47000 Karlovac</izvorni_sadrzaj>
    <derivirana_varijabla naziv="DomainObject.Predmet.ProtustrankaWithAdress_1">AG PRIJEVOZ j.d.o.o. Donja Švarča 38, 47000 Karlovac</derivirana_varijabla>
  </DomainObject.Predmet.ProtustrankaWithAdress>
  <DomainObject.Predmet.ProtustrankaWithAdressOIB>
    <izvorni_sadrzaj>AG PRIJEVOZ j.d.o.o., OIB 06900933992, Donja Švarča 38, 47000 Karlovac</izvorni_sadrzaj>
    <derivirana_varijabla naziv="DomainObject.Predmet.ProtustrankaWithAdressOIB_1">AG PRIJEVOZ j.d.o.o., OIB 06900933992, Donja Švarča 38, 47000 Karlovac</derivirana_varijabla>
  </DomainObject.Predmet.ProtustrankaWithAdressOIB>
  <DomainObject.Predmet.ProtustrankaNazivFormated>
    <izvorni_sadrzaj>AG PRIJEVOZ j.d.o.o.</izvorni_sadrzaj>
    <derivirana_varijabla naziv="DomainObject.Predmet.ProtustrankaNazivFormated_1">AG PRIJEVOZ j.d.o.o.</derivirana_varijabla>
  </DomainObject.Predmet.ProtustrankaNazivFormated>
  <DomainObject.Predmet.ProtustrankaNazivFormatedOIB>
    <izvorni_sadrzaj>AG PRIJEVOZ j.d.o.o., OIB 06900933992</izvorni_sadrzaj>
    <derivirana_varijabla naziv="DomainObject.Predmet.ProtustrankaNazivFormatedOIB_1">AG PRIJEVOZ j.d.o.o., OIB 06900933992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 PRIJEVOZ j.d.o.o.</item>
    </izvorni_sadrzaj>
    <derivirana_varijabla naziv="DomainObject.Predmet.ProtuStrankaListFormated_1">
      <item>AG PRIJEVOZ j.d.o.o.</item>
    </derivirana_varijabla>
  </DomainObject.Predmet.ProtuStrankaListFormated>
  <DomainObject.Predmet.ProtuStrankaListFormatedOIB>
    <izvorni_sadrzaj>
      <item>AG PRIJEVOZ j.d.o.o., OIB 06900933992</item>
    </izvorni_sadrzaj>
    <derivirana_varijabla naziv="DomainObject.Predmet.ProtuStrankaListFormatedOIB_1">
      <item>AG PRIJEVOZ j.d.o.o., OIB 06900933992</item>
    </derivirana_varijabla>
  </DomainObject.Predmet.ProtuStrankaListFormatedOIB>
  <DomainObject.Predmet.ProtuStrankaListFormatedWithAdress>
    <izvorni_sadrzaj>
      <item>AG PRIJEVOZ j.d.o.o., Donja Švarča 38, 47000 Karlovac</item>
    </izvorni_sadrzaj>
    <derivirana_varijabla naziv="DomainObject.Predmet.ProtuStrankaListFormatedWithAdress_1">
      <item>AG PRIJEVOZ j.d.o.o., Donja Švarča 38, 47000 Karlovac</item>
    </derivirana_varijabla>
  </DomainObject.Predmet.ProtuStrankaListFormatedWithAdress>
  <DomainObject.Predmet.ProtuStrankaListFormatedWithAdressOIB>
    <izvorni_sadrzaj>
      <item>AG PRIJEVOZ j.d.o.o., OIB 06900933992, Donja Švarča 38, 47000 Karlovac</item>
    </izvorni_sadrzaj>
    <derivirana_varijabla naziv="DomainObject.Predmet.ProtuStrankaListFormatedWithAdressOIB_1">
      <item>AG PRIJEVOZ j.d.o.o., OIB 06900933992, Donja Švarča 38, 47000 Karlovac</item>
    </derivirana_varijabla>
  </DomainObject.Predmet.ProtuStrankaListFormatedWithAdressOIB>
  <DomainObject.Predmet.ProtuStrankaListNazivFormated>
    <izvorni_sadrzaj>
      <item>AG PRIJEVOZ j.d.o.o.</item>
    </izvorni_sadrzaj>
    <derivirana_varijabla naziv="DomainObject.Predmet.ProtuStrankaListNazivFormated_1">
      <item>AG PRIJEVOZ j.d.o.o.</item>
    </derivirana_varijabla>
  </DomainObject.Predmet.ProtuStrankaListNazivFormated>
  <DomainObject.Predmet.ProtuStrankaListNazivFormatedOIB>
    <izvorni_sadrzaj>
      <item>AG PRIJEVOZ j.d.o.o., OIB 06900933992</item>
    </izvorni_sadrzaj>
    <derivirana_varijabla naziv="DomainObject.Predmet.ProtuStrankaListNazivFormatedOIB_1">
      <item>AG PRIJEVOZ j.d.o.o., OIB 06900933992</item>
    </derivirana_varijabla>
  </DomainObject.Predmet.ProtuStrankaListNazivFormatedOIB>
  <DomainObject.Predmet.OstaliListFormated>
    <izvorni_sadrzaj>
      <item>Goran Androšević</item>
    </izvorni_sadrzaj>
    <derivirana_varijabla naziv="DomainObject.Predmet.OstaliListFormated_1">
      <item>Goran Androšević</item>
    </derivirana_varijabla>
  </DomainObject.Predmet.OstaliListFormated>
  <DomainObject.Predmet.OstaliListFormatedOIB>
    <izvorni_sadrzaj>
      <item>Goran Androšević, OIB 03791437142</item>
    </izvorni_sadrzaj>
    <derivirana_varijabla naziv="DomainObject.Predmet.OstaliListFormatedOIB_1">
      <item>Goran Androšević, OIB 03791437142</item>
    </derivirana_varijabla>
  </DomainObject.Predmet.OstaliListFormatedOIB>
  <DomainObject.Predmet.OstaliListFormatedWithAdress>
    <izvorni_sadrzaj>
      <item>Goran Androšević, Donja Švarča 38, 47000 Karlovac</item>
    </izvorni_sadrzaj>
    <derivirana_varijabla naziv="DomainObject.Predmet.OstaliListFormatedWithAdress_1">
      <item>Goran Androšević, Donja Švarča 38, 47000 Karlovac</item>
    </derivirana_varijabla>
  </DomainObject.Predmet.OstaliListFormatedWithAdress>
  <DomainObject.Predmet.OstaliListFormatedWithAdressOIB>
    <izvorni_sadrzaj>
      <item>Goran Androšević, OIB 03791437142, Donja Švarča 38, 47000 Karlovac</item>
    </izvorni_sadrzaj>
    <derivirana_varijabla naziv="DomainObject.Predmet.OstaliListFormatedWithAdressOIB_1">
      <item>Goran Androšević, OIB 03791437142, Donja Švarča 38, 47000 Karlovac</item>
    </derivirana_varijabla>
  </DomainObject.Predmet.OstaliListFormatedWithAdressOIB>
  <DomainObject.Predmet.OstaliListNazivFormated>
    <izvorni_sadrzaj>
      <item>Goran Androšević</item>
    </izvorni_sadrzaj>
    <derivirana_varijabla naziv="DomainObject.Predmet.OstaliListNazivFormated_1">
      <item>Goran Androšević</item>
    </derivirana_varijabla>
  </DomainObject.Predmet.OstaliListNazivFormated>
  <DomainObject.Predmet.OstaliListNazivFormatedOIB>
    <izvorni_sadrzaj>
      <item>Goran Androšević, OIB 03791437142</item>
    </izvorni_sadrzaj>
    <derivirana_varijabla naziv="DomainObject.Predmet.OstaliListNazivFormatedOIB_1">
      <item>Goran Androšević, OIB 03791437142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 PRIJEVOZ j.d.o.o.</izvorni_sadrzaj>
    <derivirana_varijabla naziv="DomainObject.Predmet.ProtustrankaIDrugi_1">AG PRIJEVOZ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 PRIJEVOZ j.d.o.o., OIB 06900933992, Donja Švarča 38, 47000 Karlovac</izvorni_sadrzaj>
    <derivirana_varijabla naziv="DomainObject.Predmet.ProtustrankaIDrugiAdressOIB_1">AG PRIJEVOZ j.d.o.o., OIB 06900933992, Donja Švarča 38,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AG PRIJEVOZ j.d.o.o.</item>
      <item>Goran Androšević</item>
    </izvorni_sadrzaj>
    <derivirana_varijabla naziv="DomainObject.Predmet.SudioniciListNaziv_1">
      <item>FINA regionalni centar Zagreb, podružnica Karlovac</item>
      <item>AG PRIJEVOZ j.d.o.o.</item>
      <item>Goran Androšević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AG PRIJEVOZ j.d.o.o., OIB 06900933992, Donja Švarča 38,47000 Karlovac</item>
      <item>Goran Androšević, OIB 03791437142, Donja Švarča 38,47000 Karlovac</item>
    </izvorni_sadrzaj>
    <derivirana_varijabla naziv="DomainObject.Predmet.SudioniciListAdressOIB_1">
      <item>FINA regionalni centar Zagreb, podružnica Karlovac, OIB 85821130368, Vitezovićeva 1,47000 Karlovac</item>
      <item>AG PRIJEVOZ j.d.o.o., OIB 06900933992, Donja Švarča 38,47000 Karlovac</item>
      <item>Goran Androšević, OIB 03791437142, Donja Švarča 38,47000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06900933992</item>
      <item>, OIB 03791437142</item>
    </izvorni_sadrzaj>
    <derivirana_varijabla naziv="DomainObject.Predmet.SudioniciListNazivOIB_1">
      <item>, OIB 85821130368</item>
      <item>, OIB 06900933992</item>
      <item>, OIB 03791437142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2288A-93B3-41EC-9173-17097A058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1379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2018-10-04T06:20:00Z</dcterms:created>
  <dc:creator>ilukac</dc:creator>
  <cp:lastModifiedBy>Belma Čolić</cp:lastModifiedBy>
  <cp:lastPrinted>2018-10-04T06:23:00Z</cp:lastPrinted>
  <dcterms:modified xmlns:xsi="http://www.w3.org/2001/XMLSchema-instance" xsi:type="dcterms:W3CDTF">2018-10-05T09:12:00Z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1498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