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34463" w14:paraId="c134463" w:rsidRDefault="00AE649C" w:rsidP="00FA5B5E" w:rsidR="00AE649C">
      <w:pPr>
        <w:pStyle w:val="Naslov3"/>
        <w15:collapsed w:val="false"/>
      </w:pPr>
      <w:bookmarkStart w:name="_GoBack" w:id="0"/>
      <w:bookmarkEnd w:id="0"/>
    </w:p>
    <w:p w:rsidRDefault="006A5A92" w:rsidP="006A5A92" w:rsidR="006A5A92">
      <w:pPr>
        <w:spacing w:after="0"/>
      </w:pPr>
      <w:r>
        <w:t>REPUBLIKA HRVATSKA</w:t>
      </w:r>
    </w:p>
    <w:p w:rsidRDefault="006A5A92" w:rsidP="006A5A92" w:rsidR="006A5A92">
      <w:pPr>
        <w:spacing w:after="0"/>
      </w:pPr>
      <w:r>
        <w:t>Trgovački sud u Varaždinu</w:t>
      </w:r>
    </w:p>
    <w:p w:rsidRDefault="006A5A92" w:rsidP="006A5A92" w:rsidR="006A5A92" w:rsidRPr="006A5A92">
      <w:pPr>
        <w:spacing w:after="0"/>
      </w:pPr>
      <w:r>
        <w:t>Varaždin, Braće Radić br. 2.</w:t>
      </w: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676DE" w:rsidP="00E67D40" w:rsidR="000676DE">
      <w:pPr>
        <w:pStyle w:val="SudSjedite"/>
      </w:pPr>
    </w:p>
    <w:p w:rsidRDefault="00EA1C6D" w:rsidP="00E67D40" w:rsidR="00AE649C" w:rsidRPr="00B76F3C">
      <w:pPr>
        <w:pStyle w:val="SudSjedite"/>
      </w:pPr>
      <w:r>
        <w:tab/>
      </w:r>
    </w:p>
    <w:p w:rsidRDefault="006A5A92" w:rsidP="006A5A92" w:rsidR="006A5A92">
      <w:pPr>
        <w:spacing w:after="0"/>
        <w:ind w:firstLine="708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povodom prijedloga predlagatelja-dužnika WIZ GRUPA d.o.o. iz Koprivnice, </w:t>
      </w:r>
      <w:proofErr w:type="spellStart"/>
      <w:r>
        <w:t>Ledinska</w:t>
      </w:r>
      <w:proofErr w:type="spellEnd"/>
      <w:r>
        <w:t xml:space="preserve"> br. 13, OIB: 33139412292, za sklapanje </w:t>
      </w:r>
      <w:proofErr w:type="spellStart"/>
      <w:r>
        <w:t>predstečajne</w:t>
      </w:r>
      <w:proofErr w:type="spellEnd"/>
      <w:r>
        <w:t xml:space="preserve"> nagodbe, 28. veljače 2017., objavljuje sljedeći </w:t>
      </w:r>
    </w:p>
    <w:p w:rsidRDefault="006A5A92" w:rsidP="006A5A92" w:rsidR="006A5A92">
      <w:pPr>
        <w:spacing w:after="0"/>
        <w:ind w:firstLine="708"/>
        <w:jc w:val="both"/>
      </w:pPr>
    </w:p>
    <w:p w:rsidRDefault="006A5A92" w:rsidP="006A5A92" w:rsidR="006A5A92">
      <w:pPr>
        <w:spacing w:after="0"/>
        <w:jc w:val="center"/>
      </w:pPr>
      <w:r>
        <w:t>O    G    L    A    S</w:t>
      </w:r>
    </w:p>
    <w:p w:rsidRDefault="006A5A92" w:rsidP="006A5A92" w:rsidR="006A5A92">
      <w:pPr>
        <w:spacing w:after="0"/>
      </w:pPr>
    </w:p>
    <w:p w:rsidRDefault="006A5A92" w:rsidP="006A5A92" w:rsidR="006A5A92">
      <w:pPr>
        <w:spacing w:after="0"/>
      </w:pPr>
    </w:p>
    <w:p w:rsidRDefault="006A5A92" w:rsidP="006A5A92" w:rsidR="006A5A92">
      <w:pPr>
        <w:spacing w:after="0"/>
        <w:jc w:val="both"/>
      </w:pPr>
      <w:r>
        <w:tab/>
        <w:t>I/</w:t>
      </w:r>
      <w:r>
        <w:rPr>
          <w:b/>
        </w:rPr>
        <w:t xml:space="preserve"> </w:t>
      </w:r>
      <w:r>
        <w:t xml:space="preserve">Određuje se ročište radi sklapanja </w:t>
      </w:r>
      <w:proofErr w:type="spellStart"/>
      <w:r>
        <w:t>predstečajne</w:t>
      </w:r>
      <w:proofErr w:type="spellEnd"/>
      <w:r>
        <w:t xml:space="preserve"> nagodbe nad dužnikom WIZ GRUPA d.o.o. iz Koprivnice, </w:t>
      </w:r>
      <w:proofErr w:type="spellStart"/>
      <w:r>
        <w:t>Ledinska</w:t>
      </w:r>
      <w:proofErr w:type="spellEnd"/>
      <w:r>
        <w:t xml:space="preserve"> br. 13, OIB: 33139412292, kod ovog suda u Varaždinu, Ulica Braće Radić br. 2, soba broj 222, drugi kat, za dan </w:t>
      </w:r>
    </w:p>
    <w:p w:rsidRDefault="006A5A92" w:rsidP="006A5A92" w:rsidR="006A5A92">
      <w:pPr>
        <w:spacing w:after="0"/>
        <w:jc w:val="both"/>
      </w:pPr>
    </w:p>
    <w:p w:rsidRDefault="006A5A92" w:rsidP="006A5A92" w:rsidR="006A5A92">
      <w:pPr>
        <w:spacing w:after="0"/>
        <w:jc w:val="center"/>
        <w:rPr>
          <w:u w:val="single"/>
        </w:rPr>
      </w:pPr>
      <w:r>
        <w:rPr>
          <w:u w:val="single"/>
        </w:rPr>
        <w:t>23.  ožujka  2017.  u  12,30  sati.</w:t>
      </w:r>
    </w:p>
    <w:p w:rsidRDefault="006A5A92" w:rsidP="006A5A92" w:rsidR="006A5A92">
      <w:pPr>
        <w:spacing w:after="0"/>
        <w:jc w:val="center"/>
        <w:rPr>
          <w:u w:val="single"/>
        </w:rPr>
      </w:pPr>
    </w:p>
    <w:p w:rsidRDefault="006A5A92" w:rsidP="006A5A92" w:rsidR="006A5A92">
      <w:pPr>
        <w:spacing w:after="0"/>
        <w:jc w:val="both"/>
      </w:pPr>
      <w:r>
        <w:t xml:space="preserve">           </w:t>
      </w:r>
      <w:r>
        <w:tab/>
        <w:t xml:space="preserve">II/ Na ročište se, putem objave ovog oglasa na e-Oglasnoj ploči suda, web stranicama suda, te na web stranicama FINA-e, pozivaju : </w:t>
      </w:r>
    </w:p>
    <w:p w:rsidRDefault="006A5A92" w:rsidP="006A5A92" w:rsidR="006A5A92">
      <w:pPr>
        <w:spacing w:after="0"/>
        <w:jc w:val="both"/>
      </w:pPr>
    </w:p>
    <w:p w:rsidRDefault="006A5A92" w:rsidP="006A5A92" w:rsidR="006A5A92">
      <w:pPr>
        <w:spacing w:after="0"/>
        <w:jc w:val="both"/>
      </w:pPr>
      <w:r>
        <w:t xml:space="preserve">- predlagatelj-dužnik WIZ GRUPA d.o.o. iz Koprivnice, </w:t>
      </w:r>
      <w:proofErr w:type="spellStart"/>
      <w:r>
        <w:t>Ledinska</w:t>
      </w:r>
      <w:proofErr w:type="spellEnd"/>
      <w:r>
        <w:t xml:space="preserve"> br. 13, </w:t>
      </w:r>
    </w:p>
    <w:p w:rsidRDefault="006A5A92" w:rsidP="006A5A92" w:rsidR="006A5A92">
      <w:pPr>
        <w:spacing w:after="0"/>
        <w:jc w:val="both"/>
      </w:pPr>
      <w:r>
        <w:t xml:space="preserve"> - vjerovnici koji su prihvatili plan financijskog restrukturiranja. </w:t>
      </w:r>
    </w:p>
    <w:p w:rsidRDefault="006A5A92" w:rsidP="006A5A92" w:rsidR="006A5A92">
      <w:pPr>
        <w:spacing w:after="0"/>
        <w:jc w:val="both"/>
      </w:pPr>
      <w:r>
        <w:t xml:space="preserve">  </w:t>
      </w:r>
    </w:p>
    <w:p w:rsidRDefault="006A5A92" w:rsidP="006A5A92" w:rsidR="006A5A92">
      <w:pPr>
        <w:spacing w:after="0"/>
        <w:jc w:val="both"/>
      </w:pPr>
      <w:r>
        <w:tab/>
        <w:t xml:space="preserve">III/ Novčanom kaznom od 10.000,00 kuna do 1.000.000,00 kuna kazniti će se za prekršaj poduzetnici koji ne pristupe ročištu za sklapanje </w:t>
      </w:r>
      <w:proofErr w:type="spellStart"/>
      <w:r>
        <w:t>predstečajne</w:t>
      </w:r>
      <w:proofErr w:type="spellEnd"/>
      <w:r>
        <w:t xml:space="preserve"> nagodbe pred sudom, a prihvatili su plan financijskog restrukturiranja (čl. </w:t>
      </w:r>
      <w:smartTag w:element="metricconverter" w:uri="urn:schemas-microsoft-com:office:smarttags">
        <w:smartTagPr>
          <w:attr w:val="88. st" w:name="ProductID"/>
        </w:smartTagPr>
        <w:r>
          <w:t>88. st</w:t>
        </w:r>
      </w:smartTag>
      <w:r>
        <w:t xml:space="preserve">. 1. t. 7. ZFPPN). </w:t>
      </w:r>
    </w:p>
    <w:p w:rsidRDefault="006A5A92" w:rsidP="006A5A92" w:rsidR="006A5A92">
      <w:pPr>
        <w:spacing w:after="0"/>
        <w:jc w:val="both"/>
      </w:pPr>
    </w:p>
    <w:p w:rsidRDefault="006A5A92" w:rsidP="006A5A92" w:rsidR="006A5A92">
      <w:pPr>
        <w:spacing w:after="0"/>
        <w:jc w:val="center"/>
      </w:pPr>
      <w:r>
        <w:t xml:space="preserve">U Varaždinu, 28. veljače 2017. </w:t>
      </w:r>
    </w:p>
    <w:p w:rsidRDefault="006A5A92" w:rsidP="006A5A92" w:rsidR="006A5A92">
      <w:pPr>
        <w:spacing w:after="0"/>
        <w:jc w:val="center"/>
      </w:pPr>
    </w:p>
    <w:p w:rsidRDefault="006A5A92" w:rsidP="006A5A92" w:rsidR="006A5A92">
      <w:pPr>
        <w:spacing w:after="0"/>
      </w:pPr>
      <w:r>
        <w:t xml:space="preserve">                                                                                                             </w:t>
      </w:r>
      <w:r w:rsidR="000676DE">
        <w:t xml:space="preserve">  </w:t>
      </w:r>
      <w:r>
        <w:t xml:space="preserve">SUDAC : </w:t>
      </w:r>
    </w:p>
    <w:p w:rsidRDefault="006A5A92" w:rsidP="006A5A92" w:rsidR="006A5A92">
      <w:pPr>
        <w:spacing w:after="0"/>
      </w:pPr>
    </w:p>
    <w:p w:rsidRDefault="006A5A92" w:rsidP="000676DE" w:rsidR="00194C6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0676DE">
        <w:t xml:space="preserve">  </w:t>
      </w:r>
      <w:r>
        <w:t xml:space="preserve">  Hugo </w:t>
      </w:r>
      <w:proofErr w:type="spellStart"/>
      <w:r>
        <w:t>Wedemeyer</w:t>
      </w:r>
      <w:proofErr w:type="spellEnd"/>
      <w:r w:rsidR="000676DE">
        <w:t>, v.r.</w:t>
      </w:r>
    </w:p>
    <w:p w:rsidRDefault="006A5A92" w:rsidP="006A5A92" w:rsidR="006A5A9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</w:p>
    <w:p w:rsidRDefault="006A5A92" w:rsidP="006A5A92" w:rsidR="006A5A92">
      <w:pPr>
        <w:spacing w:after="0"/>
      </w:pPr>
    </w:p>
    <w:p w:rsidRDefault="000676DE" w:rsidP="006A5A92" w:rsidR="000676DE">
      <w:pPr>
        <w:spacing w:after="0"/>
      </w:pPr>
    </w:p>
    <w:p w:rsidRDefault="006A5A92" w:rsidP="006A5A92" w:rsidR="006A5A92">
      <w:pPr>
        <w:spacing w:after="0"/>
      </w:pPr>
      <w:r>
        <w:t>DNA :</w:t>
      </w:r>
    </w:p>
    <w:p w:rsidRDefault="006A5A92" w:rsidP="006A5A92" w:rsidR="006A5A92">
      <w:pPr>
        <w:spacing w:after="0"/>
        <w:jc w:val="both"/>
      </w:pPr>
    </w:p>
    <w:p w:rsidRDefault="006A5A92" w:rsidP="006A5A92" w:rsidR="006A5A92">
      <w:pPr>
        <w:spacing w:after="0"/>
        <w:jc w:val="both"/>
      </w:pPr>
      <w:r>
        <w:t>e-Oglasna ploča suda,</w:t>
      </w:r>
    </w:p>
    <w:p w:rsidRDefault="006A5A92" w:rsidP="006A5A92" w:rsidR="006A5A92">
      <w:pPr>
        <w:spacing w:after="0"/>
        <w:jc w:val="both"/>
      </w:pPr>
    </w:p>
    <w:p w:rsidRDefault="006A5A92" w:rsidP="000676DE" w:rsidR="00DA0242">
      <w:pPr>
        <w:spacing w:after="0"/>
        <w:jc w:val="both"/>
      </w:pPr>
      <w:r>
        <w:t>Oglas u FINU – uz dopis, radi objave na web-u,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6A5B" w:rsidP="00537B78" w:rsidR="009A6A5B">
      <w:r>
        <w:separator/>
      </w:r>
    </w:p>
  </w:endnote>
  <w:endnote w:id="0" w:type="continuationSeparator">
    <w:p w:rsidRDefault="009A6A5B" w:rsidP="00537B78" w:rsidR="009A6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4718592"/>
      <w:docPartObj>
        <w:docPartGallery w:val="Page Numbers (Bottom of Page)"/>
        <w:docPartUnique/>
      </w:docPartObj>
    </w:sdtPr>
    <w:sdtEndPr/>
    <w:sdtContent>
      <w:p w:rsidRDefault="006A5A92" w:rsidR="006A5A9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2DB8">
          <w:t>1</w:t>
        </w:r>
        <w:r>
          <w:fldChar w:fldCharType="end"/>
        </w:r>
      </w:p>
    </w:sdtContent>
  </w:sdt>
  <w:p w:rsidRDefault="006A5A92" w:rsidR="006A5A9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6A5B" w:rsidP="00537B78" w:rsidR="009A6A5B">
      <w:r>
        <w:separator/>
      </w:r>
    </w:p>
  </w:footnote>
  <w:footnote w:id="0" w:type="continuationSeparator">
    <w:p w:rsidRDefault="009A6A5B" w:rsidP="00537B78" w:rsidR="009A6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A92" w:rsidR="008333A9">
    <w:pPr>
      <w:pStyle w:val="Zaglavlje"/>
    </w:pPr>
    <w:r>
      <w:rPr>
        <w:rStyle w:val="PozadinaSvijetloCrvena"/>
        <w:shd w:fill="auto" w:color="auto" w:val="clear"/>
      </w:rPr>
      <w:t>POSL. BROJ : 6 St-1038/16-21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6DE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DB8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C6E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5A92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6A5B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67707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200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St-1038/2016-21</izvorni_sadrzaj>
    <derivirana_varijabla naziv="DomainObject.Oznaka_1">St-1038/2016-21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1038</izvorni_sadrzaj>
    <derivirana_varijabla naziv="DomainObject.Predmet.Broj_1">1038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St-1038/2016</izvorni_sadrzaj>
    <derivirana_varijabla naziv="DomainObject.Predmet.OznakaBroj_1">St-1038/2016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Povjerenik u predst. nagodbi Branko Smrtić, Miholjanec.</izvorni_sadrzaj>
    <derivirana_varijabla naziv="DomainObject.Predmet.PrimjedbaSuca_1">Povjerenik u predst. nagodbi Branko Smrtić, Miholjanec.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WIZ GRUPA društvo s ograničenom odgovornošću za proizvodnju, trgovinu i usluge</izvorni_sadrzaj>
    <derivirana_varijabla naziv="DomainObject.Predmet.StrankaFormated_1">  WIZ GRUPA društvo s ograničenom odgovornošću za proizvodnju, trgovinu i usluge</derivirana_varijabla>
  </DomainObject.Predmet.StrankaFormated>
  <DomainObject.Predmet.StrankaFormatedOIB>
    <izvorni_sadrzaj>  WIZ GRUPA društvo s ograničenom odgovornošću za proizvodnju, trgovinu i usluge, OIB 33139412292</izvorni_sadrzaj>
    <derivirana_varijabla naziv="DomainObject.Predmet.StrankaFormatedOIB_1">  WIZ GRUPA društvo s ograničenom odgovornošću za proizvodnju, trgovinu i usluge, OIB 33139412292</derivirana_varijabla>
  </DomainObject.Predmet.StrankaFormatedOIB>
  <DomainObject.Predmet.StrankaFormatedWithAdress>
    <izvorni_sadrzaj> WIZ GRUPA društvo s ograničenom odgovornošću za proizvodnju, trgovinu i usluge, Ledinska 13, 48000 Koprivnica</izvorni_sadrzaj>
    <derivirana_varijabla naziv="DomainObject.Predmet.StrankaFormatedWithAdress_1"> WIZ GRUPA društvo s ograničenom odgovornošću za proizvodnju, trgovinu i usluge, Ledinska 13, 48000 Koprivnica</derivirana_varijabla>
  </DomainObject.Predmet.StrankaFormatedWithAdress>
  <DomainObject.Predmet.StrankaFormatedWithAdressOIB>
    <izvorni_sadrzaj> WIZ GRUPA društvo s ograničenom odgovornošću za proizvodnju, trgovinu i usluge, OIB 33139412292, Ledinska 13, 48000 Koprivnica</izvorni_sadrzaj>
    <derivirana_varijabla naziv="DomainObject.Predmet.StrankaFormatedWithAdressOIB_1"> WIZ GRUPA društvo s ograničenom odgovornošću za proizvodnju, trgovinu i usluge, OIB 33139412292, Ledinska 13, 48000 Koprivnica</derivirana_varijabla>
  </DomainObject.Predmet.StrankaFormatedWithAdressOIB>
  <DomainObject.Predmet.StrankaWithAdress>
    <izvorni_sadrzaj>WIZ GRUPA društvo s ograničenom odgovornošću za proizvodnju, trgovinu i usluge Ledinska 13,48000 Koprivnica</izvorni_sadrzaj>
    <derivirana_varijabla naziv="DomainObject.Predmet.StrankaWithAdress_1">WIZ GRUPA društvo s ograničenom odgovornošću za proizvodnju, trgovinu i usluge Ledinska 13,48000 Koprivnica</derivirana_varijabla>
  </DomainObject.Predmet.StrankaWithAdress>
  <DomainObject.Predmet.StrankaWithAdressOIB>
    <izvorni_sadrzaj>WIZ GRUPA društvo s ograničenom odgovornošću za proizvodnju, trgovinu i usluge, OIB 33139412292, Ledinska 13,48000 Koprivnica</izvorni_sadrzaj>
    <derivirana_varijabla naziv="DomainObject.Predmet.StrankaWithAdressOIB_1">WIZ GRUPA društvo s ograničenom odgovornošću za proizvodnju, trgovinu i usluge, OIB 33139412292, Ledinska 13,48000 Koprivnica</derivirana_varijabla>
  </DomainObject.Predmet.StrankaWithAdressOIB>
  <DomainObject.Predmet.StrankaNazivFormated>
    <izvorni_sadrzaj>WIZ GRUPA društvo s ograničenom odgovornošću za proizvodnju, trgovinu i usluge</izvorni_sadrzaj>
    <derivirana_varijabla naziv="DomainObject.Predmet.StrankaNazivFormated_1">WIZ GRUPA društvo s ograničenom odgovornošću za proizvodnju, trgovinu i usluge</derivirana_varijabla>
  </DomainObject.Predmet.StrankaNazivFormated>
  <DomainObject.Predmet.StrankaNazivFormatedOIB>
    <izvorni_sadrzaj>WIZ GRUPA društvo s ograničenom odgovornošću za proizvodnju, trgovinu i usluge, OIB 33139412292</izvorni_sadrzaj>
    <derivirana_varijabla naziv="DomainObject.Predmet.StrankaNazivFormatedOIB_1">WIZ GRUPA društvo s ograničenom odgovornošću za proizvodnju, trgovinu i usluge, OIB 33139412292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2333535.33</izvorni_sadrzaj>
    <derivirana_varijabla naziv="DomainObject.Predmet.TrenutnaVrijednost_1">2333535.33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WIZ GRUPA društvo s ograničenom odgovornošću za proizvodnju, trgovinu i usluge</item>
    </izvorni_sadrzaj>
    <derivirana_varijabla naziv="DomainObject.Predmet.StrankaListFormated_1">
      <item>WIZ GRUPA društvo s ograničenom odgovornošću za proizvodnju, trgovinu i usluge</item>
    </derivirana_varijabla>
  </DomainObject.Predmet.StrankaListFormated>
  <DomainObject.Predmet.StrankaListFormatedOIB>
    <izvorni_sadrzaj>
      <item>WIZ GRUPA društvo s ograničenom odgovornošću za proizvodnju, trgovinu i usluge, OIB 33139412292</item>
    </izvorni_sadrzaj>
    <derivirana_varijabla naziv="DomainObject.Predmet.StrankaListFormatedOIB_1">
      <item>WIZ GRUPA društvo s ograničenom odgovornošću za proizvodnju, trgovinu i usluge, OIB 33139412292</item>
    </derivirana_varijabla>
  </DomainObject.Predmet.StrankaListFormatedOIB>
  <DomainObject.Predmet.StrankaListFormatedWithAdress>
    <izvorni_sadrzaj>
      <item>WIZ GRUPA društvo s ograničenom odgovornošću za proizvodnju, trgovinu i usluge, Ledinska 13, 48000 Koprivnica</item>
    </izvorni_sadrzaj>
    <derivirana_varijabla naziv="DomainObject.Predmet.StrankaListFormatedWithAdress_1">
      <item>WIZ GRUPA društvo s ograničenom odgovornošću za proizvodnju, trgovinu i usluge, Ledinska 13, 48000 Koprivnica</item>
    </derivirana_varijabla>
  </DomainObject.Predmet.StrankaListFormatedWithAdress>
  <DomainObject.Predmet.StrankaListFormatedWithAdressOIB>
    <izvorni_sadrzaj>
      <item>WIZ GRUPA društvo s ograničenom odgovornošću za proizvodnju, trgovinu i usluge, OIB 33139412292, Ledinska 13, 48000 Koprivnica</item>
    </izvorni_sadrzaj>
    <derivirana_varijabla naziv="DomainObject.Predmet.StrankaListFormatedWithAdressOIB_1">
      <item>WIZ GRUPA društvo s ograničenom odgovornošću za proizvodnju, trgovinu i usluge, OIB 33139412292, Ledinska 13, 48000 Koprivnica</item>
    </derivirana_varijabla>
  </DomainObject.Predmet.StrankaListFormatedWithAdressOIB>
  <DomainObject.Predmet.StrankaListNazivFormated>
    <izvorni_sadrzaj>
      <item>WIZ GRUPA društvo s ograničenom odgovornošću za proizvodnju, trgovinu i usluge</item>
    </izvorni_sadrzaj>
    <derivirana_varijabla naziv="DomainObject.Predmet.StrankaListNazivFormated_1">
      <item>WIZ GRUPA društvo s ograničenom odgovornošću za proizvodnju, trgovinu i usluge</item>
    </derivirana_varijabla>
  </DomainObject.Predmet.StrankaListNazivFormated>
  <DomainObject.Predmet.StrankaListNazivFormatedOIB>
    <izvorni_sadrzaj>
      <item>WIZ GRUPA društvo s ograničenom odgovornošću za proizvodnju, trgovinu i usluge, OIB 33139412292</item>
    </izvorni_sadrzaj>
    <derivirana_varijabla naziv="DomainObject.Predmet.StrankaListNazivFormatedOIB_1">
      <item>WIZ GRUPA društvo s ograničenom odgovornošću za proizvodnju, trgovinu i usluge, OIB 33139412292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e-Oglasna</item>
      <item>Branko Smrtić</item>
      <item>Boris Novak, direktor</item>
      <item>Dalibor Gradinščak, odvjetnik</item>
    </izvorni_sadrzaj>
    <derivirana_varijabla naziv="DomainObject.Predmet.OstaliListFormated_1">
      <item>Sudski registar</item>
      <item>e-Oglasna</item>
      <item>Branko Smrtić</item>
      <item>Boris Novak, direktor</item>
      <item>Dalibor Gradinščak, odvjetnik</item>
    </derivirana_varijabla>
  </DomainObject.Predmet.OstaliListFormated>
  <DomainObject.Predmet.OstaliListFormatedOIB>
    <izvorni_sadrzaj>
      <item>Sudski registar</item>
      <item>e-Oglasna</item>
      <item>Branko Smrtić, OIB 26761829990</item>
      <item>Boris Novak, direktor</item>
      <item>Dalibor Gradinščak, odvjetnik</item>
    </izvorni_sadrzaj>
    <derivirana_varijabla naziv="DomainObject.Predmet.OstaliListFormatedOIB_1">
      <item>Sudski registar</item>
      <item>e-Oglasna</item>
      <item>Branko Smrtić, OIB 26761829990</item>
      <item>Boris Novak, direktor</item>
      <item>Dalibor Gradinščak, odvjetnik</item>
    </derivirana_varijabla>
  </DomainObject.Predmet.OstaliListFormatedOIB>
  <DomainObject.Predmet.OstaliListFormatedWithAdress>
    <izvorni_sadrzaj>
      <item>Sudski registar</item>
      <item>e-Oglasna</item>
      <item>Branko Smrtić, Antuna Mihanovića 116, 48350 Miholjanec</item>
      <item>Boris Novak, direktor</item>
      <item>Dalibor Gradinščak, odvjetnik</item>
    </izvorni_sadrzaj>
    <derivirana_varijabla naziv="DomainObject.Predmet.OstaliListFormatedWithAdress_1">
      <item>Sudski registar</item>
      <item>e-Oglasna</item>
      <item>Branko Smrtić, Antuna Mihanovića 116, 48350 Miholjanec</item>
      <item>Boris Novak, direktor</item>
      <item>Dalibor Gradinščak, odvjetnik</item>
    </derivirana_varijabla>
  </DomainObject.Predmet.OstaliListFormatedWithAdress>
  <DomainObject.Predmet.OstaliListFormatedWithAdressOIB>
    <izvorni_sadrzaj>
      <item>Sudski registar</item>
      <item>e-Oglasna</item>
      <item>Branko Smrtić, OIB 26761829990, Antuna Mihanovića 116, 48350 Miholjanec</item>
      <item>Boris Novak, direktor</item>
      <item>Dalibor Gradinščak, odvjetnik</item>
    </izvorni_sadrzaj>
    <derivirana_varijabla naziv="DomainObject.Predmet.OstaliListFormatedWithAdressOIB_1">
      <item>Sudski registar</item>
      <item>e-Oglasna</item>
      <item>Branko Smrtić, OIB 26761829990, Antuna Mihanovića 116, 48350 Miholjanec</item>
      <item>Boris Novak, direktor</item>
      <item>Dalibor Gradinščak, odvjetnik</item>
    </derivirana_varijabla>
  </DomainObject.Predmet.OstaliListFormatedWithAdressOIB>
  <DomainObject.Predmet.OstaliListNazivFormated>
    <izvorni_sadrzaj>
      <item>Sudski registar</item>
      <item>e-Oglasna</item>
      <item>Branko Smrtić</item>
      <item>Boris Novak, direktor</item>
      <item>Dalibor Gradinščak, odvjetnik</item>
    </izvorni_sadrzaj>
    <derivirana_varijabla naziv="DomainObject.Predmet.OstaliListNazivFormated_1">
      <item>Sudski registar</item>
      <item>e-Oglasna</item>
      <item>Branko Smrtić</item>
      <item>Boris Novak, direktor</item>
      <item>Dalibor Gradinščak, odvjetnik</item>
    </derivirana_varijabla>
  </DomainObject.Predmet.OstaliListNazivFormated>
  <DomainObject.Predmet.OstaliListNazivFormatedOIB>
    <izvorni_sadrzaj>
      <item>Sudski registar</item>
      <item>e-Oglasna</item>
      <item>Branko Smrtić, OIB 26761829990</item>
      <item>Boris Novak, direktor</item>
      <item>Dalibor Gradinščak, odvjetnik</item>
    </izvorni_sadrzaj>
    <derivirana_varijabla naziv="DomainObject.Predmet.OstaliListNazivFormatedOIB_1">
      <item>Sudski registar</item>
      <item>e-Oglasna</item>
      <item>Branko Smrtić, OIB 26761829990</item>
      <item>Boris Novak, direktor</item>
      <item>Dalibor Gradinščak,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>St-1038/2016-21</izvorni_sadrzaj>
    <derivirana_varijabla naziv="DomainObject.PoslovniBrojDokumenta_1">St-1038/2016-21</derivirana_varijabla>
  </DomainObject.PoslovniBrojDokumenta>
  <DomainObject.Predmet.StrankaIDrugi>
    <izvorni_sadrzaj>WIZ GRUPA društvo s ograničenom odgovornošću za proizvodnju, trgovinu i usluge</izvorni_sadrzaj>
    <derivirana_varijabla naziv="DomainObject.Predmet.StrankaIDrugi_1">WIZ GRUPA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WIZ GRUPA društvo s ograničenom odgovornošću za proizvodnju, trgovinu i usluge, OIB 33139412292, Ledinska 13, 48000 Koprivnica</izvorni_sadrzaj>
    <derivirana_varijabla naziv="DomainObject.Predmet.StrankaIDrugiAdressOIB_1">WIZ GRUPA društvo s ograničenom odgovornošću za proizvodnju, trgovinu i usluge, OIB 33139412292, Ledinska 13, 48000 Koprivnica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WIZ GRUPA društvo s ograničenom odgovornošću za proizvodnju, trgovinu i usluge</item>
      <item>Sudski registar</item>
      <item>e-Oglasna</item>
      <item>Branko Smrtić</item>
      <item>Boris Novak, direktor</item>
      <item>Dalibor Gradinščak, odvjetnik</item>
    </izvorni_sadrzaj>
    <derivirana_varijabla naziv="DomainObject.Predmet.SudioniciListNaziv_1">
      <item>WIZ GRUPA društvo s ograničenom odgovornošću za proizvodnju, trgovinu i usluge</item>
      <item>Sudski registar</item>
      <item>e-Oglasna</item>
      <item>Branko Smrtić</item>
      <item>Boris Novak, direktor</item>
      <item>Dalibor Gradinščak, odvjetnik</item>
    </derivirana_varijabla>
  </DomainObject.Predmet.SudioniciListNaziv>
  <DomainObject.Predmet.SudioniciListAdressOIB>
    <izvorni_sadrzaj>
      <item>WIZ GRUPA društvo s ograničenom odgovornošću za proizvodnju, trgovinu i usluge, OIB 33139412292, Ledinska 13,48000 Koprivnica</item>
      <item>Sudski registar</item>
      <item>e-Oglasna</item>
      <item>Branko Smrtić, OIB 26761829990, Antuna Mihanovića 116,48350 Miholjanec</item>
      <item>Boris Novak, direktor</item>
      <item>Dalibor Gradinščak, odvjetnik</item>
    </izvorni_sadrzaj>
    <derivirana_varijabla naziv="DomainObject.Predmet.SudioniciListAdressOIB_1">
      <item>WIZ GRUPA društvo s ograničenom odgovornošću za proizvodnju, trgovinu i usluge, OIB 33139412292, Ledinska 13,48000 Koprivnica</item>
      <item>Sudski registar</item>
      <item>e-Oglasna</item>
      <item>Branko Smrtić, OIB 26761829990, Antuna Mihanovića 116,48350 Miholjanec</item>
      <item>Boris Novak, direktor</item>
      <item>Dalibor Gradinščak, odvjetnik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E4FE04-F5A2-4F1C-A050-70B50F2CC2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193</properties:Words>
  <properties:Characters>1044</properties:Characters>
  <properties:Lines>44</properties:Lines>
  <properties:Paragraphs>17</properties:Paragraphs>
  <properties:TotalTime>37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2017-02-28T09:02:00Z</cp:lastPrinted>
  <dcterms:modified xmlns:xsi="http://www.w3.org/2001/XMLSchema-instance" xsi:type="dcterms:W3CDTF">2017-02-28T09:27:00Z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St-1038/2016-21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