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40ae" w14:paraId="43a40ae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4A6338">
        <w:t>885</w:t>
      </w:r>
      <w:r w:rsidR="0054616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4A6338">
        <w:t>TRIMVEST d.o.o.</w:t>
      </w:r>
      <w:r w:rsidR="00902821">
        <w:t xml:space="preserve"> za </w:t>
      </w:r>
      <w:r w:rsidR="004A6338">
        <w:t xml:space="preserve">građenje, </w:t>
      </w:r>
      <w:r w:rsidR="00B507C7">
        <w:t>trgovinu</w:t>
      </w:r>
      <w:r w:rsidR="004A6338">
        <w:t xml:space="preserve"> i usluge</w:t>
      </w:r>
      <w:r w:rsidR="00B507C7">
        <w:t xml:space="preserve">, </w:t>
      </w:r>
      <w:r w:rsidR="00BE4276">
        <w:t xml:space="preserve">Zagreb, </w:t>
      </w:r>
      <w:r w:rsidR="004A6338">
        <w:t>Ul. Kovinska 4/A</w:t>
      </w:r>
      <w:r w:rsidR="00BE4276">
        <w:t>,</w:t>
      </w:r>
      <w:r w:rsidR="00902821">
        <w:t xml:space="preserve"> MBS: 0</w:t>
      </w:r>
      <w:r w:rsidR="00281EAA">
        <w:t>80</w:t>
      </w:r>
      <w:r w:rsidR="004A6338">
        <w:t xml:space="preserve">559119, </w:t>
      </w:r>
      <w:r w:rsidR="00902821">
        <w:t xml:space="preserve">OIB: </w:t>
      </w:r>
      <w:r w:rsidR="004A6338">
        <w:t>09393228593</w:t>
      </w:r>
      <w:r>
        <w:t xml:space="preserve">, dana </w:t>
      </w:r>
      <w:r w:rsidR="00902821">
        <w:t>2</w:t>
      </w:r>
      <w:r w:rsidR="00546166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FE5B12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</w:t>
      </w:r>
      <w:r w:rsidR="00F85943">
        <w:rPr>
          <w:bCs/>
        </w:rPr>
        <w:t xml:space="preserve"> stečajnim</w:t>
      </w:r>
      <w:r>
        <w:rPr>
          <w:bCs/>
        </w:rPr>
        <w:t xml:space="preserve"> dužnikom </w:t>
      </w:r>
      <w:r w:rsidR="00FE5B12" w:rsidRPr="00FE5B12">
        <w:t>TRIMVEST d.o.o. za građenje, trgovinu i usluge, Zagreb, Ul. Kovinska 4/A, MBS: 080559119, OIB: 09393228593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07505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901D6B" w:rsidRPr="00901D6B">
        <w:t xml:space="preserve"> </w:t>
      </w:r>
      <w:r w:rsidR="0007505B" w:rsidRPr="0007505B">
        <w:t>Ana-Maria Bogović, Slavonski Brod, Naselje Lutvinka 2/9, OIB: 36495483478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FE5B12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</w:t>
      </w:r>
      <w:r w:rsidR="00F85943">
        <w:t xml:space="preserve">stečajnim </w:t>
      </w:r>
      <w:r>
        <w:t xml:space="preserve">dužnikom </w:t>
      </w:r>
      <w:r w:rsidR="00FE5B12" w:rsidRPr="00FE5B12">
        <w:t>TRIMVEST d.o.o. za građenje, trgovinu i usluge, Zagreb, Ul. Kovinska 4/A, MBS: 080559119, OIB: 09393228593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FE5B12">
        <w:rPr>
          <w:bCs/>
        </w:rPr>
        <w:t>23</w:t>
      </w:r>
      <w:r w:rsidRPr="00F877AB">
        <w:rPr>
          <w:bCs/>
        </w:rPr>
        <w:t xml:space="preserve">. </w:t>
      </w:r>
      <w:r w:rsidR="00FE5B12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 od </w:t>
      </w:r>
      <w:r w:rsidR="00FE5B12">
        <w:rPr>
          <w:bCs/>
        </w:rPr>
        <w:t>23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FE5B12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FE5B12" w:rsidRPr="00FE5B12">
        <w:rPr>
          <w:bCs/>
        </w:rPr>
        <w:t>TRIMVEST d.o.o. za građenje, trgovinu i usluge, Zagreb, Ul. Kovinska 4/A, MBS: 080559119, OIB: 09393228593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901D6B" w:rsidP="00901D6B" w:rsidR="00901D6B">
      <w:pPr>
        <w:pStyle w:val="Tijeloteksta"/>
        <w:ind w:firstLine="708"/>
        <w:jc w:val="right"/>
        <w:rPr>
          <w:bCs/>
        </w:rPr>
      </w:pPr>
      <w:r w:rsidRPr="00901D6B">
        <w:rPr>
          <w:bCs/>
        </w:rPr>
        <w:lastRenderedPageBreak/>
        <w:t>19 St-</w:t>
      </w:r>
      <w:r w:rsidR="00CC4EE3">
        <w:rPr>
          <w:bCs/>
        </w:rPr>
        <w:t>885</w:t>
      </w:r>
      <w:r>
        <w:rPr>
          <w:bCs/>
        </w:rPr>
        <w:t>/17-4</w:t>
      </w: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F877AB" w:rsidP="00901D6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  <w:r w:rsidR="00901D6B">
        <w:rPr>
          <w:bCs/>
        </w:rPr>
        <w:t xml:space="preserve"> </w:t>
      </w: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01D6B">
        <w:t>0</w:t>
      </w:r>
      <w:r w:rsidR="00CC4EE3">
        <w:t>7</w:t>
      </w:r>
      <w:r w:rsidR="006704D6">
        <w:t xml:space="preserve">. </w:t>
      </w:r>
      <w:r w:rsidR="00901D6B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C4EE3">
        <w:t>885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6A673A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0E6BFC" w:rsidR="009D2F35">
      <w:pPr>
        <w:pStyle w:val="Tijeloteksta"/>
        <w:ind w:left="6024"/>
        <w:jc w:val="left"/>
      </w:pPr>
      <w:r>
        <w:t>Marina Ljubičić Knežević</w:t>
      </w: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  <w:r w:rsidR="00DA32D4">
        <w:t xml:space="preserve"> po pun. odvjetniku Mariju Vojvodiću,</w:t>
      </w:r>
    </w:p>
    <w:p w:rsidRDefault="00DA32D4" w:rsidP="00DA32D4" w:rsidR="00DA32D4">
      <w:pPr>
        <w:pStyle w:val="Tijeloteksta"/>
        <w:ind w:left="720"/>
        <w:jc w:val="left"/>
      </w:pPr>
      <w:r>
        <w:t>Ogulin, Ivana Gorana Kovačića 13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</w:t>
      </w:r>
      <w:r w:rsidR="006A673A">
        <w:t>9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F7D" w:rsidP="005C2CD1" w:rsidR="006D0F7D">
      <w:r>
        <w:separator/>
      </w:r>
    </w:p>
  </w:endnote>
  <w:endnote w:id="0" w:type="continuationSeparator">
    <w:p w:rsidRDefault="006D0F7D" w:rsidP="005C2CD1" w:rsidR="006D0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F7D" w:rsidP="005C2CD1" w:rsidR="006D0F7D">
      <w:r>
        <w:separator/>
      </w:r>
    </w:p>
  </w:footnote>
  <w:footnote w:id="0" w:type="continuationSeparator">
    <w:p w:rsidRDefault="006D0F7D" w:rsidP="005C2CD1" w:rsidR="006D0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86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27C5"/>
    <w:rsid w:val="00035864"/>
    <w:rsid w:val="000412A0"/>
    <w:rsid w:val="000535EA"/>
    <w:rsid w:val="0007505B"/>
    <w:rsid w:val="00077C9D"/>
    <w:rsid w:val="000875CE"/>
    <w:rsid w:val="00091B4B"/>
    <w:rsid w:val="000D0569"/>
    <w:rsid w:val="000E6BFC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52E2E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540A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338"/>
    <w:rsid w:val="004A6F2C"/>
    <w:rsid w:val="004B490A"/>
    <w:rsid w:val="004C3969"/>
    <w:rsid w:val="004C77FB"/>
    <w:rsid w:val="004D4865"/>
    <w:rsid w:val="004D4CC0"/>
    <w:rsid w:val="004D5A26"/>
    <w:rsid w:val="004D73A2"/>
    <w:rsid w:val="004E466C"/>
    <w:rsid w:val="004F5FE8"/>
    <w:rsid w:val="00502A40"/>
    <w:rsid w:val="00534964"/>
    <w:rsid w:val="0053545A"/>
    <w:rsid w:val="005437AE"/>
    <w:rsid w:val="00546166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73A"/>
    <w:rsid w:val="006A6EBE"/>
    <w:rsid w:val="006B29B9"/>
    <w:rsid w:val="006C36CE"/>
    <w:rsid w:val="006D0F7D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D6B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C4EE3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32D4"/>
    <w:rsid w:val="00DA4636"/>
    <w:rsid w:val="00DB278F"/>
    <w:rsid w:val="00DE5F69"/>
    <w:rsid w:val="00DE6D75"/>
    <w:rsid w:val="00E06819"/>
    <w:rsid w:val="00E23AF8"/>
    <w:rsid w:val="00E34387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5943"/>
    <w:rsid w:val="00F877AB"/>
    <w:rsid w:val="00FD0F74"/>
    <w:rsid w:val="00FE0CCA"/>
    <w:rsid w:val="00FE5B1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St-885/2017</izvorni_sadrzaj>
    <derivirana_varijabla naziv="DomainObject.Predmet.OznakaBroj_1">St-885/2017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TRIMVEST d.o.o.</izvorni_sadrzaj>
    <derivirana_varijabla naziv="DomainObject.Predmet.ProtustrankaFormated_1">  TRIMVEST d.o.o.</derivirana_varijabla>
  </DomainObject.Predmet.ProtustrankaFormated>
  <DomainObject.Predmet.ProtustrankaFormatedOIB>
    <izvorni_sadrzaj>  TRIMVEST d.o.o., OIB 09393228593</izvorni_sadrzaj>
    <derivirana_varijabla naziv="DomainObject.Predmet.ProtustrankaFormatedOIB_1">  TRIMVEST d.o.o., OIB 09393228593</derivirana_varijabla>
  </DomainObject.Predmet.ProtustrankaFormatedOIB>
  <DomainObject.Predmet.ProtustrankaFormatedWithAdress>
    <izvorni_sadrzaj> TRIMVEST d.o.o., Ul. Kovinska 4/A, 10000 Zagreb</izvorni_sadrzaj>
    <derivirana_varijabla naziv="DomainObject.Predmet.ProtustrankaFormatedWithAdress_1"> TRIMVEST d.o.o., Ul. Kovinska 4/A, 10000 Zagreb</derivirana_varijabla>
  </DomainObject.Predmet.ProtustrankaFormatedWithAdress>
  <DomainObject.Predmet.ProtustrankaFormatedWithAdressOIB>
    <izvorni_sadrzaj> TRIMVEST d.o.o., OIB 09393228593, Ul. Kovinska 4/A, 10000 Zagreb</izvorni_sadrzaj>
    <derivirana_varijabla naziv="DomainObject.Predmet.ProtustrankaFormatedWithAdressOIB_1"> TRIMVEST d.o.o., OIB 09393228593, Ul. Kovinska 4/A, 10000 Zagreb</derivirana_varijabla>
  </DomainObject.Predmet.ProtustrankaFormatedWithAdressOIB>
  <DomainObject.Predmet.ProtustrankaWithAdress>
    <izvorni_sadrzaj>TRIMVEST d.o.o. Ul. Kovinska 4/A, 10000 Zagreb</izvorni_sadrzaj>
    <derivirana_varijabla naziv="DomainObject.Predmet.ProtustrankaWithAdress_1">TRIMVEST d.o.o. Ul. Kovinska 4/A, 10000 Zagreb</derivirana_varijabla>
  </DomainObject.Predmet.ProtustrankaWithAdress>
  <DomainObject.Predmet.ProtustrankaWithAdressOIB>
    <izvorni_sadrzaj>TRIMVEST d.o.o., OIB 09393228593, Ul. Kovinska 4/A, 10000 Zagreb</izvorni_sadrzaj>
    <derivirana_varijabla naziv="DomainObject.Predmet.ProtustrankaWithAdressOIB_1">TRIMVEST d.o.o., OIB 09393228593, Ul. Kovinska 4/A, 10000 Zagreb</derivirana_varijabla>
  </DomainObject.Predmet.ProtustrankaWithAdressOIB>
  <DomainObject.Predmet.ProtustrankaNazivFormated>
    <izvorni_sadrzaj>TRIMVEST d.o.o.</izvorni_sadrzaj>
    <derivirana_varijabla naziv="DomainObject.Predmet.ProtustrankaNazivFormated_1">TRIMVEST d.o.o.</derivirana_varijabla>
  </DomainObject.Predmet.ProtustrankaNazivFormated>
  <DomainObject.Predmet.ProtustrankaNazivFormatedOIB>
    <izvorni_sadrzaj>TRIMVEST d.o.o., OIB 09393228593</izvorni_sadrzaj>
    <derivirana_varijabla naziv="DomainObject.Predmet.ProtustrankaNazivFormatedOIB_1">TRIMVEST d.o.o., OIB 09393228593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TRIMVEST d.o.o.</item>
    </izvorni_sadrzaj>
    <derivirana_varijabla naziv="DomainObject.Predmet.ProtuStrankaListFormated_1">
      <item>TRIMVEST d.o.o.</item>
    </derivirana_varijabla>
  </DomainObject.Predmet.ProtuStrankaListFormated>
  <DomainObject.Predmet.ProtuStrankaListFormatedOIB>
    <izvorni_sadrzaj>
      <item>TRIMVEST d.o.o., OIB 09393228593</item>
    </izvorni_sadrzaj>
    <derivirana_varijabla naziv="DomainObject.Predmet.ProtuStrankaListFormatedOIB_1">
      <item>TRIMVEST d.o.o., OIB 09393228593</item>
    </derivirana_varijabla>
  </DomainObject.Predmet.ProtuStrankaListFormatedOIB>
  <DomainObject.Predmet.ProtuStrankaListFormatedWithAdress>
    <izvorni_sadrzaj>
      <item>TRIMVEST d.o.o., Ul. Kovinska 4/A, 10000 Zagreb</item>
    </izvorni_sadrzaj>
    <derivirana_varijabla naziv="DomainObject.Predmet.ProtuStrankaListFormatedWithAdress_1">
      <item>TRIMVEST d.o.o., Ul. Kovinska 4/A, 10000 Zagreb</item>
    </derivirana_varijabla>
  </DomainObject.Predmet.ProtuStrankaListFormatedWithAdress>
  <DomainObject.Predmet.ProtuStrankaListFormatedWithAdressOIB>
    <izvorni_sadrzaj>
      <item>TRIMVEST d.o.o., OIB 09393228593, Ul. Kovinska 4/A, 10000 Zagreb</item>
    </izvorni_sadrzaj>
    <derivirana_varijabla naziv="DomainObject.Predmet.ProtuStrankaListFormatedWithAdressOIB_1">
      <item>TRIMVEST d.o.o., OIB 09393228593, Ul. Kovinska 4/A, 10000 Zagreb</item>
    </derivirana_varijabla>
  </DomainObject.Predmet.ProtuStrankaListFormatedWithAdressOIB>
  <DomainObject.Predmet.ProtuStrankaListNazivFormated>
    <izvorni_sadrzaj>
      <item>TRIMVEST d.o.o.</item>
    </izvorni_sadrzaj>
    <derivirana_varijabla naziv="DomainObject.Predmet.ProtuStrankaListNazivFormated_1">
      <item>TRIMVEST d.o.o.</item>
    </derivirana_varijabla>
  </DomainObject.Predmet.ProtuStrankaListNazivFormated>
  <DomainObject.Predmet.ProtuStrankaListNazivFormatedOIB>
    <izvorni_sadrzaj>
      <item>TRIMVEST d.o.o., OIB 09393228593</item>
    </izvorni_sadrzaj>
    <derivirana_varijabla naziv="DomainObject.Predmet.ProtuStrankaListNazivFormatedOIB_1">
      <item>TRIMVEST d.o.o., OIB 09393228593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TRIMVEST d.o.o.</izvorni_sadrzaj>
    <derivirana_varijabla naziv="DomainObject.Predmet.ProtustrankaIDrugi_1">TRIMVEST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TRIMVEST d.o.o., OIB 09393228593, Ul. Kovinska 4/A, 10000 Zagreb</izvorni_sadrzaj>
    <derivirana_varijabla naziv="DomainObject.Predmet.ProtustrankaIDrugiAdressOIB_1">TRIMVEST d.o.o., OIB 09393228593, Ul. Kovinska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TRIMVEST d.o.o.</item>
      <item>FINA Regionalni centar Zagreb</item>
    </izvorni_sadrzaj>
    <derivirana_varijabla naziv="DomainObject.Predmet.SudioniciListNaziv_1">
      <item>TRIMVEST d.o.o.</item>
      <item>FINA Regionalni centar Zagreb</item>
    </derivirana_varijabla>
  </DomainObject.Predmet.SudioniciListNaziv>
  <DomainObject.Predmet.SudioniciListAdressOIB>
    <izvorni_sadrzaj>
      <item>TRIMVEST d.o.o., OIB 09393228593, Ul. Kovinska 4/A,10000 Zagreb</item>
      <item>FINA Regionalni centar Zagreb, OIB 85821130368, Trg svibanjskih žrtava 1995. 1,10000 Zagreb</item>
    </izvorni_sadrzaj>
    <derivirana_varijabla naziv="DomainObject.Predmet.SudioniciListAdressOIB_1">
      <item>TRIMVEST d.o.o., OIB 09393228593, Ul. Kovinska 4/A,10000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09393228593</item>
      <item>, OIB 85821130368</item>
    </izvorni_sadrzaj>
    <derivirana_varijabla naziv="DomainObject.Predmet.SudioniciListNazivOIB_1">
      <item>, OIB 09393228593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C2B64-FC93-4C3F-9234-CACAAB249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3256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2017-09-28T10:59:00Z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2017-09-28T10:59:00Z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