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09a9" w14:paraId="d4a09a9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624E8">
        <w:t>577</w:t>
      </w:r>
      <w:r w:rsidR="00BE14DE">
        <w:t>/</w:t>
      </w:r>
      <w:r w:rsidR="00245588">
        <w:t>16-</w:t>
      </w:r>
      <w:r w:rsidR="00F9439B">
        <w:t>11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21731">
        <w:t xml:space="preserve">ANORTI ADRIA d.o.o., Biograd na Moru, Zadarska 16, </w:t>
      </w:r>
      <w:r w:rsidR="00F21731" w:rsidRPr="00CD10FC">
        <w:t xml:space="preserve">OIB: </w:t>
      </w:r>
      <w:r w:rsidR="00F21731">
        <w:t>66880183431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21731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21731">
        <w:t xml:space="preserve">ANORTI ADRIA d.o.o., Biograd na Moru, Zadarska 16, </w:t>
      </w:r>
      <w:r w:rsidR="00F21731" w:rsidRPr="00CD10FC">
        <w:t xml:space="preserve">OIB: </w:t>
      </w:r>
      <w:r w:rsidR="00F21731">
        <w:t>66880183431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F21731" w:rsidP="0026691E" w:rsidR="00A70A5D">
      <w:pPr>
        <w:jc w:val="center"/>
      </w:pPr>
      <w:r>
        <w:t>05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C11C7">
        <w:t>09</w:t>
      </w:r>
      <w:r w:rsidR="00A70A5D">
        <w:t>,</w:t>
      </w:r>
      <w:r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F21731" w:rsidP="0026691E" w:rsidR="0026691E">
      <w:pPr>
        <w:jc w:val="center"/>
      </w:pPr>
      <w:r>
        <w:t>05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C11C7">
        <w:t>09</w:t>
      </w:r>
      <w:r w:rsidR="00F92198">
        <w:t>,</w:t>
      </w:r>
      <w:r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1B2417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F21731">
        <w:t>ANORTI ADRIA d.o.o., Biograd na Moru</w:t>
      </w:r>
      <w:r w:rsidR="001B2417">
        <w:t xml:space="preserve">. Sud je oglasom od </w:t>
      </w:r>
      <w:r w:rsidR="00F21731">
        <w:t>11</w:t>
      </w:r>
      <w:r w:rsidR="001B2417">
        <w:t xml:space="preserve">. siječnja 2016. pozvao dužnika na dostavu prokaznog popisa imovine i vjerovnika na podnošenje prijedloga za otvaranje stečajnog postupka. Stečajni dužnik nije podnio prokazni popis imovine, međutim </w:t>
      </w:r>
      <w:r w:rsidR="00F21731">
        <w:t>je</w:t>
      </w:r>
      <w:r w:rsidR="001B2417">
        <w:t xml:space="preserve"> </w:t>
      </w:r>
      <w:r w:rsidR="00F21731">
        <w:t>jedan</w:t>
      </w:r>
      <w:r w:rsidR="001B2417">
        <w:t xml:space="preserve"> vjerovnik</w:t>
      </w:r>
      <w:r w:rsidR="00F21731">
        <w:t xml:space="preserve"> podnio</w:t>
      </w:r>
      <w:r w:rsidR="001B2417">
        <w:t xml:space="preserve"> prijedlog za otvaranje</w:t>
      </w:r>
      <w:r w:rsidR="00F21731">
        <w:t xml:space="preserve"> </w:t>
      </w:r>
      <w:r w:rsidR="00F21731">
        <w:lastRenderedPageBreak/>
        <w:t>stečajnog postupka i predujmio</w:t>
      </w:r>
      <w:r w:rsidR="001B2417">
        <w:t xml:space="preserve"> potreban iznos sredstava za pokrivanje dijela troškova postupka. </w:t>
      </w:r>
    </w:p>
    <w:p w:rsidRDefault="001B2417" w:rsidP="00ED6162" w:rsidR="001B2417">
      <w:pPr>
        <w:jc w:val="both"/>
      </w:pPr>
      <w:r>
        <w:tab/>
        <w:t xml:space="preserve">Postupajući po odredbi čl. 433. Stečajnog zakona sud je utvrdio da nisu ispunjene pretpostavke za istodobno otvaranje i zaključenje stečajnog postupka budući je vjerovnik podnio prijedlog za otvaranje stečajnog postupka i predujmio sredstva za namirenje dijela troškova postupka, pa je stoga rješenjem od </w:t>
      </w:r>
      <w:r w:rsidR="00F21731">
        <w:t>21</w:t>
      </w:r>
      <w:r>
        <w:t xml:space="preserve">. ožujka 2016. posl. br. </w:t>
      </w:r>
      <w:r w:rsidR="00F21731">
        <w:t>5</w:t>
      </w:r>
      <w:r>
        <w:t xml:space="preserve"> St-</w:t>
      </w:r>
      <w:r w:rsidR="00F21731">
        <w:t>292</w:t>
      </w:r>
      <w:r>
        <w:t>/15-</w:t>
      </w:r>
      <w:r w:rsidR="00F21731">
        <w:t>8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B2417" w:rsidP="00ED6162" w:rsidR="001B2417">
      <w:pPr>
        <w:jc w:val="both"/>
      </w:pPr>
      <w:r>
        <w:tab/>
        <w:t xml:space="preserve">Stoga je odlučeno kao u izreci. </w:t>
      </w:r>
    </w:p>
    <w:p w:rsidRDefault="005A3991" w:rsidP="00ED6162" w:rsidR="005A3991" w:rsidRPr="006F5B49">
      <w:pPr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F21731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21731">
        <w:t>ANORTI ADRIA d.o.o., Biograd na Moru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F21731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BORUT ČEŠEK iz Slovenije, Ljubljana, Dolenjska cesta 36</w:t>
      </w:r>
      <w:r w:rsidR="008039BA">
        <w:t xml:space="preserve"> </w:t>
      </w:r>
      <w:r w:rsidR="00184BB6">
        <w:t xml:space="preserve">- </w:t>
      </w:r>
      <w:r w:rsidR="00B207BB">
        <w:t>na adresu</w:t>
      </w:r>
      <w:r>
        <w:t xml:space="preserve"> društva</w:t>
      </w:r>
      <w:r w:rsidR="00B207BB">
        <w:t xml:space="preserve">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F353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624E8">
      <w:t>577</w:t>
    </w:r>
    <w:r w:rsidR="004C11C7">
      <w:t>/16-</w:t>
    </w:r>
    <w:r w:rsidR="00F9439B">
      <w:t>11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30C0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353F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3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3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6B6A0-09B9-4149-B0F7-E1B8B2548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2364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2016-04-22T10:52:00Z</dcterms:created>
  <dc:creator>Administrator</dc:creator>
  <cp:lastModifiedBy>wsadmin</cp:lastModifiedBy>
  <cp:lastPrinted>2016-04-22T11:46:00Z</cp:lastPrinted>
  <dcterms:modified xmlns:xsi="http://www.w3.org/2001/XMLSchema-instance" xsi:type="dcterms:W3CDTF">2016-04-22T12:25:00Z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