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d274" w14:paraId="e40d274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A92863">
        <w:t>8</w:t>
      </w:r>
      <w:r w:rsidR="007E3E17">
        <w:t>2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7E3E17">
        <w:t>27</w:t>
      </w:r>
      <w:r w:rsidR="003057A9" w:rsidRPr="003057A9">
        <w:t xml:space="preserve">. </w:t>
      </w:r>
      <w:r w:rsidR="00BA7B27">
        <w:t>ožujka</w:t>
      </w:r>
      <w:r w:rsidR="003057A9" w:rsidRPr="003057A9">
        <w:t xml:space="preserve"> 2018</w:t>
      </w:r>
      <w:r w:rsidR="00AC75F1">
        <w:t>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0D3700">
        <w:t>d</w:t>
      </w:r>
      <w:r w:rsidR="00892F29">
        <w:t>vadese</w:t>
      </w:r>
      <w:r w:rsidR="00AC75F1">
        <w:t>t</w:t>
      </w:r>
      <w:r w:rsidR="007E3E17">
        <w:t>četvrt</w:t>
      </w:r>
      <w:r w:rsidR="00AC75F1">
        <w:t>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BA7B27">
        <w:t>2</w:t>
      </w:r>
      <w:r w:rsidR="007E3E17">
        <w:t>5</w:t>
      </w:r>
      <w:r w:rsidR="00BA7B27">
        <w:t>.</w:t>
      </w:r>
      <w:r w:rsidR="007E3E17">
        <w:t>7</w:t>
      </w:r>
      <w:r w:rsidR="00BA7B27">
        <w:t>6</w:t>
      </w:r>
      <w:r w:rsidR="007E3E17">
        <w:t>3</w:t>
      </w:r>
      <w:r w:rsidR="00BA7B27">
        <w:t>,</w:t>
      </w:r>
      <w:r w:rsidR="007E3E17">
        <w:t>90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BA7B27">
        <w:rPr>
          <w:bCs/>
        </w:rPr>
        <w:t>2</w:t>
      </w:r>
      <w:r w:rsidR="007E3E17">
        <w:rPr>
          <w:bCs/>
        </w:rPr>
        <w:t>4</w:t>
      </w:r>
      <w:r w:rsidR="00AC75F1">
        <w:rPr>
          <w:bCs/>
        </w:rPr>
        <w:t xml:space="preserve">. </w:t>
      </w:r>
      <w:r w:rsidR="007E3E17">
        <w:rPr>
          <w:bCs/>
        </w:rPr>
        <w:t>travnj</w:t>
      </w:r>
      <w:r w:rsidR="00A92863">
        <w:rPr>
          <w:bCs/>
        </w:rPr>
        <w:t>a</w:t>
      </w:r>
      <w:r w:rsidR="00AC75F1">
        <w:rPr>
          <w:bCs/>
        </w:rPr>
        <w:t xml:space="preserve"> 201</w:t>
      </w:r>
      <w:r w:rsidR="00496805">
        <w:rPr>
          <w:bCs/>
        </w:rPr>
        <w:t>8</w:t>
      </w:r>
      <w:r w:rsidR="00AC75F1">
        <w:rPr>
          <w:bCs/>
        </w:rPr>
        <w:t xml:space="preserve">. u </w:t>
      </w:r>
      <w:r w:rsidR="007E3E17">
        <w:rPr>
          <w:bCs/>
        </w:rPr>
        <w:t>9</w:t>
      </w:r>
      <w:r w:rsidR="00AC75F1">
        <w:rPr>
          <w:bCs/>
        </w:rPr>
        <w:t>,</w:t>
      </w:r>
      <w:r w:rsidR="00BA7B27">
        <w:rPr>
          <w:bCs/>
        </w:rPr>
        <w:t>0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BA7B27">
        <w:t>2</w:t>
      </w:r>
      <w:r w:rsidR="007E3E17">
        <w:t>0</w:t>
      </w:r>
      <w:r w:rsidR="008C0515">
        <w:t>.</w:t>
      </w:r>
      <w:r w:rsidR="00496805">
        <w:t>0</w:t>
      </w:r>
      <w:r w:rsidR="007E3E17">
        <w:t>4</w:t>
      </w:r>
      <w:r w:rsidR="008C0515">
        <w:t>.201</w:t>
      </w:r>
      <w:r w:rsidR="00496805">
        <w:t>8</w:t>
      </w:r>
      <w:r w:rsidR="008C0515">
        <w:t>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CB61B7">
        <w:t xml:space="preserve"> od </w:t>
      </w:r>
      <w:r w:rsidR="007E3E17">
        <w:t>27</w:t>
      </w:r>
      <w:r w:rsidR="00CB61B7">
        <w:t>.</w:t>
      </w:r>
      <w:r w:rsidR="0009291B">
        <w:t>0</w:t>
      </w:r>
      <w:r w:rsidR="000C3FDC">
        <w:t>3</w:t>
      </w:r>
      <w:r w:rsidR="00CB61B7">
        <w:t>.201</w:t>
      </w:r>
      <w:r w:rsidR="0009291B">
        <w:t>8</w:t>
      </w:r>
      <w:r w:rsidR="00CB61B7">
        <w:t>.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</w:t>
      </w:r>
      <w:r w:rsidR="0009291B">
        <w:t xml:space="preserve"> i 104/17</w:t>
      </w:r>
      <w:r w:rsidR="0008463C" w:rsidRPr="0008463C">
        <w:t>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7E3E17">
        <w:rPr>
          <w:bCs/>
        </w:rPr>
        <w:t>27</w:t>
      </w:r>
      <w:r w:rsidR="0009291B" w:rsidRPr="0009291B">
        <w:rPr>
          <w:bCs/>
        </w:rPr>
        <w:t xml:space="preserve">. </w:t>
      </w:r>
      <w:r w:rsidR="000C3FDC">
        <w:rPr>
          <w:bCs/>
        </w:rPr>
        <w:t>ožujka</w:t>
      </w:r>
      <w:r w:rsidR="0009291B" w:rsidRPr="0009291B">
        <w:rPr>
          <w:bCs/>
        </w:rPr>
        <w:t xml:space="preserve"> </w:t>
      </w:r>
      <w:r w:rsidR="003057A9" w:rsidRPr="003057A9">
        <w:rPr>
          <w:bCs/>
        </w:rPr>
        <w:t>2018</w:t>
      </w:r>
      <w:r w:rsidR="0021322F">
        <w:rPr>
          <w:bCs/>
        </w:rPr>
        <w:t xml:space="preserve">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496805" w:rsidR="00647C21">
      <w:pPr>
        <w:numPr>
          <w:ilvl w:val="0"/>
          <w:numId w:val="17"/>
        </w:numPr>
      </w:pPr>
      <w:r>
        <w:t>Stečajna upraviteljica</w:t>
      </w:r>
      <w:r w:rsidR="00E81091">
        <w:t xml:space="preserve"> Sanda Pašuld odvjetnica u Osijeku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1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A92863">
      <w:t>8</w:t>
    </w:r>
    <w:r w:rsidR="007E3E17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9291B"/>
    <w:rsid w:val="000A57B8"/>
    <w:rsid w:val="000C3FDC"/>
    <w:rsid w:val="000C51E4"/>
    <w:rsid w:val="000D032B"/>
    <w:rsid w:val="000D3700"/>
    <w:rsid w:val="000E3517"/>
    <w:rsid w:val="000F2B2A"/>
    <w:rsid w:val="00101819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057A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96805"/>
    <w:rsid w:val="004A5601"/>
    <w:rsid w:val="005443B1"/>
    <w:rsid w:val="00565B8D"/>
    <w:rsid w:val="00581C09"/>
    <w:rsid w:val="005821CC"/>
    <w:rsid w:val="005A1C87"/>
    <w:rsid w:val="005A7C2B"/>
    <w:rsid w:val="005B2FA6"/>
    <w:rsid w:val="005D6010"/>
    <w:rsid w:val="00606305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16928"/>
    <w:rsid w:val="00733394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C49CE"/>
    <w:rsid w:val="007D2AA0"/>
    <w:rsid w:val="007E3E17"/>
    <w:rsid w:val="007F3D1F"/>
    <w:rsid w:val="00804356"/>
    <w:rsid w:val="00807CDC"/>
    <w:rsid w:val="008102D4"/>
    <w:rsid w:val="008217C9"/>
    <w:rsid w:val="00843390"/>
    <w:rsid w:val="00845C6F"/>
    <w:rsid w:val="00846934"/>
    <w:rsid w:val="00847E3E"/>
    <w:rsid w:val="0085510B"/>
    <w:rsid w:val="00861FEC"/>
    <w:rsid w:val="00863730"/>
    <w:rsid w:val="008658A1"/>
    <w:rsid w:val="008704CC"/>
    <w:rsid w:val="00892F29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92863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2964"/>
    <w:rsid w:val="00B30FAF"/>
    <w:rsid w:val="00B332BB"/>
    <w:rsid w:val="00B408B0"/>
    <w:rsid w:val="00B464CD"/>
    <w:rsid w:val="00B6083C"/>
    <w:rsid w:val="00B661F4"/>
    <w:rsid w:val="00B73B51"/>
    <w:rsid w:val="00BA7B27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61B7"/>
    <w:rsid w:val="00CB74D1"/>
    <w:rsid w:val="00CC59CE"/>
    <w:rsid w:val="00CE1D87"/>
    <w:rsid w:val="00D00B4D"/>
    <w:rsid w:val="00D17E6E"/>
    <w:rsid w:val="00D3268E"/>
    <w:rsid w:val="00D35420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441DB"/>
    <w:rsid w:val="00E46E1F"/>
    <w:rsid w:val="00E74F15"/>
    <w:rsid w:val="00E81091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711C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5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551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551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1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1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5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551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551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1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1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6BFB3-3D77-452C-AB7C-007F726AE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538</properties:Words>
  <properties:Characters>2822</properties:Characters>
  <properties:Lines>91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2018-03-27T09:53:00Z</dcterms:created>
  <dc:creator>Željko</dc:creator>
  <cp:lastModifiedBy>Elizabeta Đeke</cp:lastModifiedBy>
  <cp:lastPrinted>2018-02-01T10:59:00Z</cp:lastPrinted>
  <dcterms:modified xmlns:xsi="http://www.w3.org/2001/XMLSchema-instance" xsi:type="dcterms:W3CDTF">2018-03-27T11:37:00Z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27.3. - 24.docx)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