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74bc" w14:paraId="ac374bc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C76E7D">
        <w:rPr>
          <w:rFonts w:hAnsi="Times New Roman" w:ascii="Times New Roman"/>
        </w:rPr>
        <w:t>426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B136E0">
        <w:rPr>
          <w:rFonts w:hAnsi="Times New Roman" w:ascii="Times New Roman"/>
        </w:rPr>
        <w:t>UPP PAVLIĆ j.d.o.o., Paukovec, Paukovečka 14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B136E0">
        <w:rPr>
          <w:rFonts w:hAnsi="Times New Roman" w:ascii="Times New Roman"/>
        </w:rPr>
        <w:t>34721564656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B136E0">
        <w:rPr>
          <w:rFonts w:hAnsi="Times New Roman" w:ascii="Times New Roman"/>
        </w:rPr>
        <w:t>Marku Pavliću, Paukovec, Paukovečka 14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B136E0">
        <w:rPr>
          <w:rFonts w:hAnsi="Times New Roman" w:ascii="Times New Roman"/>
        </w:rPr>
        <w:t>62683827692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B136E0">
        <w:rPr>
          <w:rFonts w:hAnsi="Times New Roman" w:ascii="Times New Roman"/>
          <w:color w:val="000000"/>
        </w:rPr>
        <w:t>ivom na broj 2001-4426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136E0">
        <w:rPr>
          <w:rFonts w:hAnsi="Times New Roman" w:ascii="Times New Roman"/>
          <w:color w:val="000000"/>
        </w:rPr>
        <w:t>2001-4426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136E0" w:rsidRPr="00B136E0">
        <w:rPr>
          <w:rFonts w:hAnsi="Times New Roman" w:ascii="Times New Roman"/>
        </w:rPr>
        <w:t xml:space="preserve"> </w:t>
      </w:r>
      <w:r w:rsidR="00B136E0">
        <w:rPr>
          <w:rFonts w:hAnsi="Times New Roman" w:ascii="Times New Roman"/>
        </w:rPr>
        <w:t>UPP PAVLIĆ j.d.o.o., Paukovec, Paukovečka 14, OIB 34721564656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959" w:rsidP="00481288" w:rsidR="00937959">
      <w:r>
        <w:separator/>
      </w:r>
    </w:p>
  </w:endnote>
  <w:endnote w:id="0" w:type="continuationSeparator">
    <w:p w:rsidRDefault="00937959" w:rsidP="00481288" w:rsidR="00937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959" w:rsidP="00481288" w:rsidR="00937959">
      <w:r>
        <w:separator/>
      </w:r>
    </w:p>
  </w:footnote>
  <w:footnote w:id="0" w:type="continuationSeparator">
    <w:p w:rsidRDefault="00937959" w:rsidP="00481288" w:rsidR="00937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1B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15FB9">
      <w:rPr>
        <w:rFonts w:hAnsi="Times New Roman" w:ascii="Times New Roman"/>
      </w:rPr>
      <w:t>4</w:t>
    </w:r>
    <w:r w:rsidR="00B136E0">
      <w:rPr>
        <w:rFonts w:hAnsi="Times New Roman" w:ascii="Times New Roman"/>
      </w:rPr>
      <w:t>426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A65C9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4EF9"/>
    <w:rsid w:val="0079528F"/>
    <w:rsid w:val="00795484"/>
    <w:rsid w:val="007A0637"/>
    <w:rsid w:val="007A424B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37959"/>
    <w:rsid w:val="00960FE0"/>
    <w:rsid w:val="00962A53"/>
    <w:rsid w:val="0098206A"/>
    <w:rsid w:val="0098261F"/>
    <w:rsid w:val="00994784"/>
    <w:rsid w:val="009A43BB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1B9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2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2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St-4426/2016</izvorni_sadrzaj>
    <derivirana_varijabla naziv="DomainObject.Predmet.OznakaBroj_1">St-4426/2016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UPP PAVLIĆ jednostavno društvo s ograničenom odgovornošću za proizvodnju i usluge zastupanog po punomoćniku Marko Pavlić</izvorni_sadrzaj>
    <derivirana_varijabla naziv="DomainObject.Predmet.ProtustrankaFormated_1">  UPP PAVLIĆ jednostavno društvo s ograničenom odgovornošću za proizvodnju i usluge zastupanog po punomoćniku Marko Pavlić</derivirana_varijabla>
  </DomainObject.Predmet.ProtustrankaFormated>
  <DomainObject.Predmet.ProtustrankaFormatedOIB>
    <izvorni_sadrzaj>  UPP PAVLIĆ jednostavno društvo s ograničenom odgovornošću za proizvodnju i usluge, OIB 34721564656 zastupanog po punomoćniku Marko Pavlić</izvorni_sadrzaj>
    <derivirana_varijabla naziv="DomainObject.Predmet.ProtustrankaFormatedOIB_1">  UPP PAVLIĆ jednostavno društvo s ograničenom odgovornošću za proizvodnju i usluge, OIB 34721564656 zastupanog po punomoćniku Marko Pavlić</derivirana_varijabla>
  </DomainObject.Predmet.ProtustrankaFormatedOIB>
  <DomainObject.Predmet.ProtustrankaFormatedWithAdress>
    <izvorni_sadrzaj> UPP PAVLIĆ jednostavno društvo s ograničenom odgovornošću za proizvodnju i usluge, Paukovečka 14, 10382 Paukovec zastupanog po punomoćniku Marko Pavlić</izvorni_sadrzaj>
    <derivirana_varijabla naziv="DomainObject.Predmet.ProtustrankaFormatedWithAdress_1"> UPP PAVLIĆ jednostavno društvo s ograničenom odgovornošću za proizvodnju i usluge, Paukovečka 14, 10382 Paukovec zastupanog po punomoćniku Marko Pavlić</derivirana_varijabla>
  </DomainObject.Predmet.ProtustrankaFormatedWithAdress>
  <DomainObject.Predmet.ProtustrankaFormatedWithAdressOIB>
    <izvorni_sadrzaj> UPP PAVLIĆ jednostavno društvo s ograničenom odgovornošću za proizvodnju i usluge, OIB 34721564656, Paukovečka 14, 10382 Paukovec zastupanog po punomoćniku Marko Pavlić</izvorni_sadrzaj>
    <derivirana_varijabla naziv="DomainObject.Predmet.ProtustrankaFormatedWithAdressOIB_1"> UPP PAVLIĆ jednostavno društvo s ograničenom odgovornošću za proizvodnju i usluge, OIB 34721564656, Paukovečka 14, 10382 Paukovec zastupanog po punomoćniku Marko Pavlić</derivirana_varijabla>
  </DomainObject.Predmet.ProtustrankaFormatedWithAdressOIB>
  <DomainObject.Predmet.ProtustrankaWithAdress>
    <izvorni_sadrzaj>UPP PAVLIĆ jednostavno društvo s ograničenom odgovornošću za proizvodnju i usluge Paukovečka 14, 10382 Paukovec</izvorni_sadrzaj>
    <derivirana_varijabla naziv="DomainObject.Predmet.ProtustrankaWithAdress_1">UPP PAVLIĆ jednostavno društvo s ograničenom odgovornošću za proizvodnju i usluge Paukovečka 14, 10382 Paukovec</derivirana_varijabla>
  </DomainObject.Predmet.ProtustrankaWithAdress>
  <DomainObject.Predmet.ProtustrankaWithAdressOIB>
    <izvorni_sadrzaj>UPP PAVLIĆ jednostavno društvo s ograničenom odgovornošću za proizvodnju i usluge, OIB 34721564656, Paukovečka 14, 10382 Paukovec</izvorni_sadrzaj>
    <derivirana_varijabla naziv="DomainObject.Predmet.ProtustrankaWithAdressOIB_1">UPP PAVLIĆ jednostavno društvo s ograničenom odgovornošću za proizvodnju i usluge, OIB 34721564656, Paukovečka 14, 10382 Paukovec</derivirana_varijabla>
  </DomainObject.Predmet.ProtustrankaWithAdressOIB>
  <DomainObject.Predmet.ProtustrankaNazivFormated>
    <izvorni_sadrzaj>UPP PAVLIĆ jednostavno društvo s ograničenom odgovornošću za proizvodnju i usluge</izvorni_sadrzaj>
    <derivirana_varijabla naziv="DomainObject.Predmet.ProtustrankaNazivFormated_1">UPP PAVLIĆ jednostavno društvo s ograničenom odgovornošću za proizvodnju i usluge</derivirana_varijabla>
  </DomainObject.Predmet.ProtustrankaNazivFormated>
  <DomainObject.Predmet.ProtustrankaNazivFormatedOIB>
    <izvorni_sadrzaj>UPP PAVLIĆ jednostavno društvo s ograničenom odgovornošću za proizvodnju i usluge, OIB 34721564656</izvorni_sadrzaj>
    <derivirana_varijabla naziv="DomainObject.Predmet.ProtustrankaNazivFormatedOIB_1">UPP PAVLIĆ jednostavno društvo s ograničenom odgovornošću za proizvodnju i usluge, OIB 34721564656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UPP PAVLIĆ jednostavno društvo s ograničenom odgovornošću za proizvodnju i usluge zastupanog po punomoćniku Marko Pavlić</item>
    </izvorni_sadrzaj>
    <derivirana_varijabla naziv="DomainObject.Predmet.ProtuStrankaListFormated_1">
      <item>UPP PAVLIĆ jednostavno društvo s ograničenom odgovornošću za proizvodnju i usluge zastupanog po punomoćniku Marko Pavlić</item>
    </derivirana_varijabla>
  </DomainObject.Predmet.ProtuStrankaListFormated>
  <DomainObject.Predmet.ProtuStrankaListFormatedOIB>
    <izvorni_sadrzaj>
      <item>UPP PAVLIĆ jednostavno društvo s ograničenom odgovornošću za proizvodnju i usluge, OIB 34721564656 zastupanog po punomoćniku Marko Pavlić</item>
    </izvorni_sadrzaj>
    <derivirana_varijabla naziv="DomainObject.Predmet.ProtuStrankaListFormatedOIB_1">
      <item>UPP PAVLIĆ jednostavno društvo s ograničenom odgovornošću za proizvodnju i usluge, OIB 34721564656 zastupanog po punomoćniku Marko Pavlić</item>
    </derivirana_varijabla>
  </DomainObject.Predmet.ProtuStrankaListFormatedOIB>
  <DomainObject.Predmet.ProtuStrankaListFormatedWithAdress>
    <izvorni_sadrzaj>
      <item>UPP PAVLIĆ jednostavno društvo s ograničenom odgovornošću za proizvodnju i usluge, Paukovečka 14, 10382 Paukovec zastupanog po punomoćniku Marko Pavlić</item>
    </izvorni_sadrzaj>
    <derivirana_varijabla naziv="DomainObject.Predmet.ProtuStrankaListFormatedWithAdress_1">
      <item>UPP PAVLIĆ jednostavno društvo s ograničenom odgovornošću za proizvodnju i usluge, Paukovečka 14, 10382 Paukovec zastupanog po punomoćniku Marko Pavlić</item>
    </derivirana_varijabla>
  </DomainObject.Predmet.ProtuStrankaListFormatedWithAdress>
  <DomainObject.Predmet.ProtuStrankaListFormatedWithAdressOIB>
    <izvorni_sadrzaj>
      <item>UPP PAVLIĆ jednostavno društvo s ograničenom odgovornošću za proizvodnju i usluge, OIB 34721564656, Paukovečka 14, 10382 Paukovec zastupanog po punomoćniku Marko Pavlić</item>
    </izvorni_sadrzaj>
    <derivirana_varijabla naziv="DomainObject.Predmet.ProtuStrankaListFormatedWithAdressOIB_1">
      <item>UPP PAVLIĆ jednostavno društvo s ograničenom odgovornošću za proizvodnju i usluge, OIB 34721564656, Paukovečka 14, 10382 Paukovec zastupanog po punomoćniku Marko Pavlić</item>
    </derivirana_varijabla>
  </DomainObject.Predmet.ProtuStrankaListFormatedWithAdressOIB>
  <DomainObject.Predmet.ProtuStrankaListNazivFormated>
    <izvorni_sadrzaj>
      <item>UPP PAVLIĆ jednostavno društvo s ograničenom odgovornošću za proizvodnju i usluge</item>
    </izvorni_sadrzaj>
    <derivirana_varijabla naziv="DomainObject.Predmet.ProtuStrankaListNazivFormated_1">
      <item>UPP PAVLIĆ jednostavno društvo s ograničenom odgovornošću za proizvodnju i usluge</item>
    </derivirana_varijabla>
  </DomainObject.Predmet.ProtuStrankaListNazivFormated>
  <DomainObject.Predmet.ProtuStrankaListNazivFormatedOIB>
    <izvorni_sadrzaj>
      <item>UPP PAVLIĆ jednostavno društvo s ograničenom odgovornošću za proizvodnju i usluge, OIB 34721564656</item>
    </izvorni_sadrzaj>
    <derivirana_varijabla naziv="DomainObject.Predmet.ProtuStrankaListNazivFormatedOIB_1">
      <item>UPP PAVLIĆ jednostavno društvo s ograničenom odgovornošću za proizvodnju i usluge, OIB 34721564656</item>
    </derivirana_varijabla>
  </DomainObject.Predmet.ProtuStrankaListNazivFormatedOIB>
  <DomainObject.Predmet.OstaliListFormated>
    <izvorni_sadrzaj>
      <item>Marko Pavlić punomoćnik sudionika u postupku UPP PAVLIĆ jednostavno društvo s ograničenom odgovornošću za proizvodnju i usluge</item>
    </izvorni_sadrzaj>
    <derivirana_varijabla naziv="DomainObject.Predmet.OstaliListFormated_1">
      <item>Marko Pavlić punomoćnik sudionika u postupku UPP PAVLIĆ jednostavno društvo s ograničenom odgovornošću za proizvodnju i usluge</item>
    </derivirana_varijabla>
  </DomainObject.Predmet.OstaliListFormated>
  <DomainObject.Predmet.OstaliListFormatedOIB>
    <izvorni_sadrzaj>
      <item>Marko Pavlić, OIB 62683827692 punomoćnik sudionika u postupku UPP PAVLIĆ jednostavno društvo s ograničenom odgovornošću za proizvodnju i usluge</item>
    </izvorni_sadrzaj>
    <derivirana_varijabla naziv="DomainObject.Predmet.OstaliListFormatedOIB_1">
      <item>Marko Pavlić, OIB 62683827692 punomoćnik sudionika u postupku UPP PAVLIĆ jednostavno društvo s ograničenom odgovornošću za proizvodnju i usluge</item>
    </derivirana_varijabla>
  </DomainObject.Predmet.OstaliListFormatedOIB>
  <DomainObject.Predmet.OstaliListFormatedWithAdress>
    <izvorni_sadrzaj>
      <item>Marko Pavlić, Paukovečka 14, 10382 Paukovec punomoćnik sudionika u postupku UPP PAVLIĆ jednostavno društvo s ograničenom odgovornošću za proizvodnju i usluge</item>
    </izvorni_sadrzaj>
    <derivirana_varijabla naziv="DomainObject.Predmet.OstaliListFormatedWithAdress_1">
      <item>Marko Pavlić, Paukovečka 14, 10382 Paukovec punomoćnik sudionika u postupku UPP PAVLIĆ jednostavno društvo s ograničenom odgovornošću za proizvodnju i usluge</item>
    </derivirana_varijabla>
  </DomainObject.Predmet.OstaliListFormatedWithAdress>
  <DomainObject.Predmet.OstaliListFormatedWithAdressOIB>
    <izvorni_sadrzaj>
      <item>Marko Pavlić, OIB 62683827692, Paukovečka 14, 10382 Paukovec punomoćnik sudionika u postupku UPP PAVLIĆ jednostavno društvo s ograničenom odgovornošću za proizvodnju i usluge</item>
    </izvorni_sadrzaj>
    <derivirana_varijabla naziv="DomainObject.Predmet.OstaliListFormatedWithAdressOIB_1">
      <item>Marko Pavlić, OIB 62683827692, Paukovečka 14, 10382 Paukovec punomoćnik sudionika u postupku UPP PAVLIĆ jednostavno društvo s ograničenom odgovornošću za proizvodnju i usluge</item>
    </derivirana_varijabla>
  </DomainObject.Predmet.OstaliListFormatedWithAdressOIB>
  <DomainObject.Predmet.OstaliListNazivFormated>
    <izvorni_sadrzaj>
      <item>Marko Pavlić</item>
    </izvorni_sadrzaj>
    <derivirana_varijabla naziv="DomainObject.Predmet.OstaliListNazivFormated_1">
      <item>Marko Pavlić</item>
    </derivirana_varijabla>
  </DomainObject.Predmet.OstaliListNazivFormated>
  <DomainObject.Predmet.OstaliListNazivFormatedOIB>
    <izvorni_sadrzaj>
      <item>Marko Pavlić, OIB 62683827692</item>
    </izvorni_sadrzaj>
    <derivirana_varijabla naziv="DomainObject.Predmet.OstaliListNazivFormatedOIB_1">
      <item>Marko Pavlić, OIB 62683827692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UPP PAVLIĆ jednostavno društvo s ograničenom odgovornošću za proizvodnju i usluge</izvorni_sadrzaj>
    <derivirana_varijabla naziv="DomainObject.Predmet.ProtustrankaIDrugi_1">UPP PAVLIĆ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UPP PAVLIĆ jednostavno društvo s ograničenom odgovornošću za proizvodnju i usluge, OIB 34721564656, Paukovečka 14, 10382 Paukovec</izvorni_sadrzaj>
    <derivirana_varijabla naziv="DomainObject.Predmet.ProtustrankaIDrugiAdressOIB_1">UPP PAVLIĆ jednostavno društvo s ograničenom odgovornošću za proizvodnju i usluge, OIB 34721564656, Paukovečka 14, 10382 Paukovec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UPP PAVLIĆ jednostavno društvo s ograničenom odgovornošću za proizvodnju i usluge</item>
      <item>Marko Pavlić</item>
    </izvorni_sadrzaj>
    <derivirana_varijabla naziv="DomainObject.Predmet.SudioniciListNaziv_1">
      <item>FINA Regionalni centar Zagreb</item>
      <item>UPP PAVLIĆ jednostavno društvo s ograničenom odgovornošću za proizvodnju i usluge</item>
      <item>Marko Pavlić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UPP PAVLIĆ jednostavno društvo s ograničenom odgovornošću za proizvodnju i usluge, OIB 34721564656, Paukovečka 14,10382 Paukovec</item>
      <item>Marko Pavlić, OIB 62683827692, Paukovečka 14,10382 Paukovec</item>
    </izvorni_sadrzaj>
    <derivirana_varijabla naziv="DomainObject.Predmet.SudioniciListAdressOIB_1">
      <item>FINA Regionalni centar Zagreb, OIB 85821130368, Trg svibanjskih žrtava 1995. br. 1,10000 Zagreb</item>
      <item>UPP PAVLIĆ jednostavno društvo s ograničenom odgovornošću za proizvodnju i usluge, OIB 34721564656, Paukovečka 14,10382 Paukovec</item>
      <item>Marko Pavlić, OIB 62683827692, Paukovečka 14,10382 Paukovec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34721564656</item>
      <item>, OIB 62683827692</item>
    </izvorni_sadrzaj>
    <derivirana_varijabla naziv="DomainObject.Predmet.SudioniciListNazivOIB_1">
      <item>, OIB 85821130368</item>
      <item>, OIB 34721564656</item>
      <item>, OIB 62683827692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DDBC3-E851-46F9-A08A-E948E7562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3049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2016-10-24T10:13:00Z</dcterms:created>
  <dc:creator>Žana Livaja</dc:creator>
  <cp:lastModifiedBy>Marina Markić</cp:lastModifiedBy>
  <cp:lastPrinted>2016-10-24T10:17:00Z</cp:lastPrinted>
  <dcterms:modified xmlns:xsi="http://www.w3.org/2001/XMLSchema-instance" xsi:type="dcterms:W3CDTF">2016-10-24T10:17:00Z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