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1a9d" w14:paraId="86f1a9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356A3">
        <w:rPr>
          <w:sz w:val="24"/>
          <w:szCs w:val="24"/>
          <w:lang w:val="hr-HR"/>
        </w:rPr>
        <w:t>503</w:t>
      </w:r>
      <w:r w:rsidR="00190F02">
        <w:rPr>
          <w:sz w:val="24"/>
          <w:szCs w:val="24"/>
          <w:lang w:val="hr-HR"/>
        </w:rPr>
        <w:t>/16-</w:t>
      </w:r>
      <w:r w:rsidR="000356A3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356A3">
        <w:t>RIVA TOURISM j.d.o.o., Povljana, Ul. Vladimira Nazora 11, Povljana, OIB: 77356621811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C4592">
        <w:rPr>
          <w:szCs w:val="24"/>
        </w:rPr>
        <w:t>07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0356A3">
        <w:t>IVAN POGORILIĆ iz Povljane, Ul. Vladimira Nazora 11</w:t>
      </w:r>
      <w:r w:rsidR="00D25E9C" w:rsidRPr="00262427">
        <w:rPr>
          <w:szCs w:val="24"/>
        </w:rPr>
        <w:t>,</w:t>
      </w:r>
      <w:r w:rsidR="00262427">
        <w:rPr>
          <w:szCs w:val="24"/>
        </w:rPr>
        <w:t xml:space="preserve"> OIB: </w:t>
      </w:r>
      <w:r w:rsidR="000356A3">
        <w:rPr>
          <w:szCs w:val="24"/>
        </w:rPr>
        <w:t>42701972676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solidarno</w:t>
      </w:r>
      <w:r w:rsidRPr="00951610">
        <w:rPr>
          <w:szCs w:val="24"/>
        </w:rPr>
        <w:t xml:space="preserve"> 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0356A3">
        <w:rPr>
          <w:szCs w:val="24"/>
        </w:rPr>
        <w:t>503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0356A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356A3" w:rsidRPr="000356A3">
        <w:rPr>
          <w:sz w:val="24"/>
          <w:szCs w:val="24"/>
        </w:rPr>
        <w:t>RIVA TOURISM j.d.o.o., Povljana</w:t>
      </w:r>
      <w:r w:rsidR="004C4592" w:rsidRPr="000356A3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C4592">
        <w:rPr>
          <w:sz w:val="24"/>
          <w:szCs w:val="24"/>
          <w:lang w:val="hr-HR"/>
        </w:rPr>
        <w:t>07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 w:rsidRPr="0085093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0356A3">
        <w:t xml:space="preserve">IVAN POGORILIĆ iz Povljane, Ul. Vladimira Nazora 11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D6F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356A3">
      <w:rPr>
        <w:sz w:val="24"/>
        <w:szCs w:val="24"/>
        <w:lang w:val="hr-HR"/>
      </w:rPr>
      <w:t>503</w:t>
    </w:r>
    <w:r w:rsidR="002806C2">
      <w:rPr>
        <w:sz w:val="24"/>
        <w:szCs w:val="24"/>
        <w:lang w:val="hr-HR"/>
      </w:rPr>
      <w:t>/16-</w:t>
    </w:r>
    <w:r w:rsidR="000356A3">
      <w:rPr>
        <w:sz w:val="24"/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4D6F15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6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6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65282-A114-41C8-8A0B-73990D0D9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1727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2016-04-07T09:06:00Z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2016-04-07T11:23:00Z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