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1c0e" w14:paraId="8541c0e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C450D9">
        <w:t>8</w:t>
      </w:r>
      <w:r w:rsidR="00C746E7">
        <w:t>462</w:t>
      </w:r>
      <w:r w:rsidR="00221A67">
        <w:t>/</w:t>
      </w:r>
      <w:r w:rsidRPr="00E6050A">
        <w:t>1</w:t>
      </w:r>
      <w:r w:rsidR="000D7C8E">
        <w:t>5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="000B2A65" w:rsidRPr="000B2A65">
        <w:t>INITIUM VINI d.o.o. za usluge i trgovinu, Zagreb, Tratinska 17, OIB:19868623492</w:t>
      </w:r>
      <w:r w:rsidR="00BC5677" w:rsidRPr="00BC5677">
        <w:t xml:space="preserve">, </w:t>
      </w:r>
      <w:r w:rsidR="00436053">
        <w:t>11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0B2A65" w:rsidRPr="000B2A65">
        <w:t>INITIUM VINI d.o.o. za usluge i trgovinu, Zagreb, Tratinska 17, OIB:19868623492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C746E7" w:rsidRPr="00C746E7">
        <w:t>BRANKO PETANJEK, Zagreb, Zemljakova 13, OIB:65439233259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0B2A65" w:rsidRPr="000B2A65">
        <w:t>INITIUM VINI d.o.o. za usluge i trgovinu, Zagreb, Tratinska 17, OIB:19868623492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0B2A65">
        <w:rPr>
          <w:noProof w:val="false"/>
        </w:rPr>
        <w:t>38.355,30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FB6F80">
        <w:rPr>
          <w:noProof w:val="false"/>
        </w:rPr>
        <w:t>2</w:t>
      </w:r>
      <w:r w:rsidR="00002753">
        <w:rPr>
          <w:noProof w:val="false"/>
        </w:rPr>
        <w:t>9</w:t>
      </w:r>
      <w:r>
        <w:rPr>
          <w:noProof w:val="false"/>
        </w:rPr>
        <w:t xml:space="preserve">. </w:t>
      </w:r>
      <w:r w:rsidR="00FB6F80">
        <w:rPr>
          <w:noProof w:val="false"/>
        </w:rPr>
        <w:t>rujna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0B2A65">
        <w:rPr>
          <w:noProof w:val="false"/>
        </w:rPr>
        <w:t>777</w:t>
      </w:r>
      <w:r>
        <w:rPr>
          <w:noProof w:val="false"/>
        </w:rPr>
        <w:t xml:space="preserve"> dana te da blokada iznosi </w:t>
      </w:r>
      <w:r w:rsidR="000B2A65">
        <w:rPr>
          <w:noProof w:val="false"/>
        </w:rPr>
        <w:t>443.565,07</w:t>
      </w:r>
      <w:r>
        <w:rPr>
          <w:noProof w:val="false"/>
        </w:rPr>
        <w:t xml:space="preserve"> kn</w:t>
      </w:r>
      <w:r w:rsidR="00A62534"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C450D9">
        <w:t>8</w:t>
      </w:r>
      <w:r w:rsidR="000B2A65">
        <w:t>462</w:t>
      </w:r>
      <w:r w:rsidR="004E3A3B">
        <w:t>/</w:t>
      </w:r>
      <w:r>
        <w:t>1</w:t>
      </w:r>
      <w:r w:rsidR="000D7C8E">
        <w:t>5</w:t>
      </w:r>
      <w:r>
        <w:t xml:space="preserve"> </w:t>
      </w:r>
      <w:r w:rsidRPr="00CB1210">
        <w:t xml:space="preserve">od </w:t>
      </w:r>
      <w:r w:rsidR="000D7C8E">
        <w:t>15</w:t>
      </w:r>
      <w:r w:rsidR="00667B0F" w:rsidRPr="00667B0F">
        <w:t xml:space="preserve">. </w:t>
      </w:r>
      <w:r w:rsidR="000D7C8E">
        <w:t>studenoga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436053">
        <w:rPr>
          <w:noProof w:val="false"/>
        </w:rPr>
        <w:t>11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0D3577">
        <w:rPr>
          <w:noProof w:val="false"/>
        </w:rPr>
        <w:t xml:space="preserve"> v.r.</w:t>
      </w:r>
    </w:p>
    <w:p w:rsidRDefault="00B03B1B" w:rsidP="00E4647D" w:rsidR="00B03B1B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0D3577" w:rsidP="00E23277" w:rsidR="000D3577">
      <w:pPr>
        <w:jc w:val="both"/>
      </w:pPr>
    </w:p>
    <w:p w:rsidRDefault="000D3577" w:rsidR="000D3577">
      <w:r>
        <w:t>Za točnost otpravka - ovlašteni službenik</w:t>
      </w:r>
    </w:p>
    <w:p w:rsidRDefault="000D3577" w:rsidR="000D3577" w:rsidRPr="000504A6">
      <w:r>
        <w:tab/>
        <w:t xml:space="preserve">      </w:t>
      </w:r>
      <w:r w:rsidRPr="000E6531">
        <w:t>Ivana Stampf</w:t>
      </w:r>
    </w:p>
    <w:p w:rsidRDefault="001F1245" w:rsidP="000D3577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577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C450D9">
      <w:t>8</w:t>
    </w:r>
    <w:r w:rsidR="00C746E7">
      <w:t>462</w:t>
    </w:r>
    <w:r w:rsidR="00956E4C">
      <w:t>/1</w:t>
    </w:r>
    <w:r w:rsidR="000D7C8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3577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6053"/>
    <w:rsid w:val="00442BB7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D0B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3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5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3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5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8462</izvorni_sadrzaj>
    <derivirana_varijabla naziv="DomainObject.Predmet.Broj_1">8462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St-8462/2015</izvorni_sadrzaj>
    <derivirana_varijabla naziv="DomainObject.Predmet.OznakaBroj_1">St-8462/2015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INITIUM VINI d.o.o.</izvorni_sadrzaj>
    <derivirana_varijabla naziv="DomainObject.Predmet.ProtustrankaFormated_1">  INITIUM VINI d.o.o.</derivirana_varijabla>
  </DomainObject.Predmet.ProtustrankaFormated>
  <DomainObject.Predmet.ProtustrankaFormatedOIB>
    <izvorni_sadrzaj>  INITIUM VINI d.o.o., OIB 19868623492</izvorni_sadrzaj>
    <derivirana_varijabla naziv="DomainObject.Predmet.ProtustrankaFormatedOIB_1">  INITIUM VINI d.o.o., OIB 19868623492</derivirana_varijabla>
  </DomainObject.Predmet.ProtustrankaFormatedOIB>
  <DomainObject.Predmet.ProtustrankaFormatedWithAdress>
    <izvorni_sadrzaj> INITIUM VINI d.o.o., Tratinska 17, 10000 Zagreb</izvorni_sadrzaj>
    <derivirana_varijabla naziv="DomainObject.Predmet.ProtustrankaFormatedWithAdress_1"> INITIUM VINI d.o.o., Tratinska 17, 10000 Zagreb</derivirana_varijabla>
  </DomainObject.Predmet.ProtustrankaFormatedWithAdress>
  <DomainObject.Predmet.ProtustrankaFormatedWithAdressOIB>
    <izvorni_sadrzaj> INITIUM VINI d.o.o., OIB 19868623492, Tratinska 17, 10000 Zagreb</izvorni_sadrzaj>
    <derivirana_varijabla naziv="DomainObject.Predmet.ProtustrankaFormatedWithAdressOIB_1"> INITIUM VINI d.o.o., OIB 19868623492, Tratinska 17, 10000 Zagreb</derivirana_varijabla>
  </DomainObject.Predmet.ProtustrankaFormatedWithAdressOIB>
  <DomainObject.Predmet.ProtustrankaWithAdress>
    <izvorni_sadrzaj>INITIUM VINI d.o.o. Tratinska 17, 10000 Zagreb</izvorni_sadrzaj>
    <derivirana_varijabla naziv="DomainObject.Predmet.ProtustrankaWithAdress_1">INITIUM VINI d.o.o. Tratinska 17, 10000 Zagreb</derivirana_varijabla>
  </DomainObject.Predmet.ProtustrankaWithAdress>
  <DomainObject.Predmet.ProtustrankaWithAdressOIB>
    <izvorni_sadrzaj>INITIUM VINI d.o.o., OIB 19868623492, Tratinska 17, 10000 Zagreb</izvorni_sadrzaj>
    <derivirana_varijabla naziv="DomainObject.Predmet.ProtustrankaWithAdressOIB_1">INITIUM VINI d.o.o., OIB 19868623492, Tratinska 17, 10000 Zagreb</derivirana_varijabla>
  </DomainObject.Predmet.ProtustrankaWithAdressOIB>
  <DomainObject.Predmet.ProtustrankaNazivFormated>
    <izvorni_sadrzaj>INITIUM VINI d.o.o.</izvorni_sadrzaj>
    <derivirana_varijabla naziv="DomainObject.Predmet.ProtustrankaNazivFormated_1">INITIUM VINI d.o.o.</derivirana_varijabla>
  </DomainObject.Predmet.ProtustrankaNazivFormated>
  <DomainObject.Predmet.ProtustrankaNazivFormatedOIB>
    <izvorni_sadrzaj>INITIUM VINI d.o.o., OIB 19868623492</izvorni_sadrzaj>
    <derivirana_varijabla naziv="DomainObject.Predmet.ProtustrankaNazivFormatedOIB_1">INITIUM VINI d.o.o., OIB 19868623492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INITIUM VINI d.o.o.</item>
    </izvorni_sadrzaj>
    <derivirana_varijabla naziv="DomainObject.Predmet.ProtuStrankaListFormated_1">
      <item>INITIUM VINI d.o.o.</item>
    </derivirana_varijabla>
  </DomainObject.Predmet.ProtuStrankaListFormated>
  <DomainObject.Predmet.ProtuStrankaListFormatedOIB>
    <izvorni_sadrzaj>
      <item>INITIUM VINI d.o.o., OIB 19868623492</item>
    </izvorni_sadrzaj>
    <derivirana_varijabla naziv="DomainObject.Predmet.ProtuStrankaListFormatedOIB_1">
      <item>INITIUM VINI d.o.o., OIB 19868623492</item>
    </derivirana_varijabla>
  </DomainObject.Predmet.ProtuStrankaListFormatedOIB>
  <DomainObject.Predmet.ProtuStrankaListFormatedWithAdress>
    <izvorni_sadrzaj>
      <item>INITIUM VINI d.o.o., Tratinska 17, 10000 Zagreb</item>
    </izvorni_sadrzaj>
    <derivirana_varijabla naziv="DomainObject.Predmet.ProtuStrankaListFormatedWithAdress_1">
      <item>INITIUM VINI d.o.o., Tratinska 17, 10000 Zagreb</item>
    </derivirana_varijabla>
  </DomainObject.Predmet.ProtuStrankaListFormatedWithAdress>
  <DomainObject.Predmet.ProtuStrankaListFormatedWithAdressOIB>
    <izvorni_sadrzaj>
      <item>INITIUM VINI d.o.o., OIB 19868623492, Tratinska 17, 10000 Zagreb</item>
    </izvorni_sadrzaj>
    <derivirana_varijabla naziv="DomainObject.Predmet.ProtuStrankaListFormatedWithAdressOIB_1">
      <item>INITIUM VINI d.o.o., OIB 19868623492, Tratinska 17, 10000 Zagreb</item>
    </derivirana_varijabla>
  </DomainObject.Predmet.ProtuStrankaListFormatedWithAdressOIB>
  <DomainObject.Predmet.ProtuStrankaListNazivFormated>
    <izvorni_sadrzaj>
      <item>INITIUM VINI d.o.o.</item>
    </izvorni_sadrzaj>
    <derivirana_varijabla naziv="DomainObject.Predmet.ProtuStrankaListNazivFormated_1">
      <item>INITIUM VINI d.o.o.</item>
    </derivirana_varijabla>
  </DomainObject.Predmet.ProtuStrankaListNazivFormated>
  <DomainObject.Predmet.ProtuStrankaListNazivFormatedOIB>
    <izvorni_sadrzaj>
      <item>INITIUM VINI d.o.o., OIB 19868623492</item>
    </izvorni_sadrzaj>
    <derivirana_varijabla naziv="DomainObject.Predmet.ProtuStrankaListNazivFormatedOIB_1">
      <item>INITIUM VINI d.o.o., OIB 19868623492</item>
    </derivirana_varijabla>
  </DomainObject.Predmet.ProtuStrankaListNazivFormatedOIB>
  <DomainObject.Predmet.OstaliListFormated>
    <izvorni_sadrzaj>
      <item>KARLO GJURASEK</item>
    </izvorni_sadrzaj>
    <derivirana_varijabla naziv="DomainObject.Predmet.OstaliListFormated_1">
      <item>KARLO GJURASEK</item>
    </derivirana_varijabla>
  </DomainObject.Predmet.OstaliListFormated>
  <DomainObject.Predmet.OstaliListFormatedOIB>
    <izvorni_sadrzaj>
      <item>KARLO GJURASEK, OIB 07191826366</item>
    </izvorni_sadrzaj>
    <derivirana_varijabla naziv="DomainObject.Predmet.OstaliListFormatedOIB_1">
      <item>KARLO GJURASEK, OIB 07191826366</item>
    </derivirana_varijabla>
  </DomainObject.Predmet.OstaliListFormatedOIB>
  <DomainObject.Predmet.OstaliListFormatedWithAdress>
    <izvorni_sadrzaj>
      <item>KARLO GJURASEK, Tratinska 17, 10000 Zagreb</item>
    </izvorni_sadrzaj>
    <derivirana_varijabla naziv="DomainObject.Predmet.OstaliListFormatedWithAdress_1">
      <item>KARLO GJURASEK, Tratinska 17, 10000 Zagreb</item>
    </derivirana_varijabla>
  </DomainObject.Predmet.OstaliListFormatedWithAdress>
  <DomainObject.Predmet.OstaliListFormatedWithAdressOIB>
    <izvorni_sadrzaj>
      <item>KARLO GJURASEK, OIB 07191826366, Tratinska 17, 10000 Zagreb</item>
    </izvorni_sadrzaj>
    <derivirana_varijabla naziv="DomainObject.Predmet.OstaliListFormatedWithAdressOIB_1">
      <item>KARLO GJURASEK, OIB 07191826366, Tratinska 17, 10000 Zagreb</item>
    </derivirana_varijabla>
  </DomainObject.Predmet.OstaliListFormatedWithAdressOIB>
  <DomainObject.Predmet.OstaliListNazivFormated>
    <izvorni_sadrzaj>
      <item>KARLO GJURASEK</item>
    </izvorni_sadrzaj>
    <derivirana_varijabla naziv="DomainObject.Predmet.OstaliListNazivFormated_1">
      <item>KARLO GJURASEK</item>
    </derivirana_varijabla>
  </DomainObject.Predmet.OstaliListNazivFormated>
  <DomainObject.Predmet.OstaliListNazivFormatedOIB>
    <izvorni_sadrzaj>
      <item>KARLO GJURASEK, OIB 07191826366</item>
    </izvorni_sadrzaj>
    <derivirana_varijabla naziv="DomainObject.Predmet.OstaliListNazivFormatedOIB_1">
      <item>KARLO GJURASEK, OIB 07191826366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INITIUM VINI d.o.o.</izvorni_sadrzaj>
    <derivirana_varijabla naziv="DomainObject.Predmet.ProtustrankaIDrugi_1">INITIUM VINI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INITIUM VINI d.o.o., OIB 19868623492, Tratinska 17, 10000 Zagreb</izvorni_sadrzaj>
    <derivirana_varijabla naziv="DomainObject.Predmet.ProtustrankaIDrugiAdressOIB_1">INITIUM VINI d.o.o., OIB 19868623492, Tratinska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INITIUM VINI d.o.o.</item>
      <item>KARLO GJURASEK</item>
      <item>Vjerovnici</item>
    </izvorni_sadrzaj>
    <derivirana_varijabla naziv="DomainObject.Predmet.SudioniciListNaziv_1">
      <item>FINA Regionalni centar Zagreb</item>
      <item>INITIUM VINI d.o.o.</item>
      <item>KARLO GJURASEK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INITIUM VINI d.o.o., OIB 19868623492, Tratinska 17,10000 Zagreb</item>
      <item>KARLO GJURASEK, OIB 07191826366, Tratinska 17,10000 Zagreb</item>
      <item>Vjerovnici</item>
    </izvorni_sadrzaj>
    <derivirana_varijabla naziv="DomainObject.Predmet.SudioniciListAdressOIB_1">
      <item>FINA Regionalni centar Zagreb, OIB 85821130368, Trg svibanjskih žrtava 1995. 1,10000 Zagreb</item>
      <item>INITIUM VINI d.o.o., OIB 19868623492, Tratinska 17,10000 Zagreb</item>
      <item>KARLO GJURASEK, OIB 07191826366, Tratinska 17,10000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19868623492</item>
      <item>, OIB 07191826366</item>
      <item>, OIB null</item>
    </izvorni_sadrzaj>
    <derivirana_varijabla naziv="DomainObject.Predmet.SudioniciListNazivOIB_1">
      <item>, OIB 85821130368</item>
      <item>, OIB 19868623492</item>
      <item>, OIB 07191826366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698</properties:Words>
  <properties:Characters>3824</properties:Characters>
  <properties:Lines>85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2017-12-29T09:40:00Z</dcterms:created>
  <dc:creator>novakb</dc:creator>
  <cp:lastModifiedBy>Ivana Stampf</cp:lastModifiedBy>
  <cp:lastPrinted>2013-08-26T14:50:00Z</cp:lastPrinted>
  <dcterms:modified xmlns:xsi="http://www.w3.org/2001/XMLSchema-instance" xsi:type="dcterms:W3CDTF">2018-01-11T09:28:00Z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