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bb4fb" w14:paraId="9dbb4fb" w:rsidRDefault="004F7608" w:rsidP="004F7608" w:rsidR="004F7608" w:rsidRPr="002D2000">
      <w:pPr>
        <w15:collapsed w:val="false"/>
      </w:pPr>
      <w:bookmarkStart w:name="_GoBack" w:id="0"/>
      <w:bookmarkEnd w:id="0"/>
      <w:r w:rsidRPr="002D2000">
        <w:t xml:space="preserve">                 </w:t>
      </w:r>
      <w:r w:rsidRPr="002D2000">
        <w:rPr>
          <w:noProof/>
        </w:rPr>
        <w:drawing>
          <wp:inline distR="0" distL="0" distB="0" distT="0">
            <wp:extent cy="673100" cx="596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96900"/>
                    </a:xfrm>
                    <a:prstGeom prst="rect">
                      <a:avLst/>
                    </a:prstGeom>
                    <a:noFill/>
                    <a:ln>
                      <a:noFill/>
                    </a:ln>
                  </pic:spPr>
                </pic:pic>
              </a:graphicData>
            </a:graphic>
          </wp:inline>
        </w:drawing>
      </w:r>
    </w:p>
    <w:p w:rsidRDefault="004F7608" w:rsidP="004F7608" w:rsidR="004F7608" w:rsidRPr="002D2000">
      <w:pPr>
        <w:jc w:val="both"/>
      </w:pPr>
      <w:r w:rsidRPr="002D2000">
        <w:t xml:space="preserve">  REPUBLIKA HRVATSKA</w:t>
      </w:r>
    </w:p>
    <w:p w:rsidRDefault="004F7608" w:rsidP="004F7608" w:rsidR="004F7608" w:rsidRPr="002D2000">
      <w:pPr>
        <w:jc w:val="both"/>
      </w:pPr>
      <w:r w:rsidRPr="002D2000">
        <w:t xml:space="preserve">TRGOVAČKI SUD  U </w:t>
      </w:r>
      <w:proofErr w:type="spellStart"/>
      <w:r w:rsidRPr="002D2000">
        <w:t>PAZINU</w:t>
      </w:r>
      <w:proofErr w:type="spellEnd"/>
    </w:p>
    <w:p w:rsidRDefault="004F7608" w:rsidP="004F7608" w:rsidR="004F7608" w:rsidRPr="002D2000">
      <w:pPr>
        <w:jc w:val="both"/>
      </w:pPr>
      <w:r w:rsidRPr="002D2000">
        <w:t xml:space="preserve">           Pazin, </w:t>
      </w:r>
      <w:proofErr w:type="spellStart"/>
      <w:r w:rsidRPr="002D2000">
        <w:t>Dršćevka</w:t>
      </w:r>
      <w:proofErr w:type="spellEnd"/>
      <w:r w:rsidRPr="002D2000">
        <w:t xml:space="preserve"> 1                                              </w:t>
      </w:r>
    </w:p>
    <w:p w:rsidRDefault="004F7608" w:rsidP="004F7608" w:rsidR="004F7608" w:rsidRPr="002D2000">
      <w:pPr>
        <w:jc w:val="both"/>
      </w:pPr>
      <w:r w:rsidRPr="002D2000">
        <w:t xml:space="preserve">      </w:t>
      </w:r>
    </w:p>
    <w:p w:rsidRDefault="004F7608" w:rsidP="004F7608" w:rsidR="004F7608" w:rsidRPr="002D2000">
      <w:pPr>
        <w:jc w:val="center"/>
      </w:pPr>
      <w:r>
        <w:t>R E P U B L I K A  H R V A T S K A</w:t>
      </w:r>
    </w:p>
    <w:p w:rsidRDefault="004F7608" w:rsidP="004F7608" w:rsidR="004F7608" w:rsidRPr="002D2000">
      <w:pPr>
        <w:jc w:val="center"/>
      </w:pPr>
    </w:p>
    <w:p w:rsidRDefault="004F7608" w:rsidP="004F7608" w:rsidR="004F7608" w:rsidRPr="002D2000">
      <w:pPr>
        <w:jc w:val="center"/>
      </w:pPr>
      <w:r w:rsidRPr="002D2000">
        <w:t>R J E Š E N J E</w:t>
      </w:r>
    </w:p>
    <w:p w:rsidRDefault="004F7608" w:rsidP="004F7608" w:rsidR="004F7608" w:rsidRPr="002D2000">
      <w:pPr>
        <w:jc w:val="center"/>
      </w:pPr>
    </w:p>
    <w:p w:rsidRDefault="004F7608" w:rsidP="004F7608" w:rsidR="004F7608" w:rsidRPr="002D2000">
      <w:pPr>
        <w:ind w:firstLine="708"/>
        <w:jc w:val="both"/>
      </w:pPr>
      <w:r w:rsidRPr="002D2000">
        <w:t xml:space="preserve">Trgovački sud u Pazinu po stečajnom sucu ovoga suda Damiru Rabaru, u predmetu provođenja stečajnog postupka nad dužnikom </w:t>
      </w:r>
      <w:proofErr w:type="spellStart"/>
      <w:r w:rsidRPr="002D2000">
        <w:t>IR.ZA</w:t>
      </w:r>
      <w:proofErr w:type="spellEnd"/>
      <w:r w:rsidRPr="002D2000">
        <w:t xml:space="preserve"> d.o.o. u stečaju Labin, Ru</w:t>
      </w:r>
      <w:r>
        <w:t xml:space="preserve">darska 5, </w:t>
      </w:r>
      <w:proofErr w:type="spellStart"/>
      <w:r>
        <w:t>OIB</w:t>
      </w:r>
      <w:proofErr w:type="spellEnd"/>
      <w:r>
        <w:t xml:space="preserve">: </w:t>
      </w:r>
      <w:proofErr w:type="spellStart"/>
      <w:r>
        <w:t>29682048894</w:t>
      </w:r>
      <w:proofErr w:type="spellEnd"/>
      <w:r>
        <w:t xml:space="preserve">, </w:t>
      </w:r>
      <w:r w:rsidRPr="002D2000">
        <w:t xml:space="preserve"> dana </w:t>
      </w:r>
      <w:proofErr w:type="spellStart"/>
      <w:r>
        <w:t>13</w:t>
      </w:r>
      <w:proofErr w:type="spellEnd"/>
      <w:r w:rsidRPr="002D2000">
        <w:t xml:space="preserve">. </w:t>
      </w:r>
      <w:r>
        <w:t xml:space="preserve">lipnja </w:t>
      </w:r>
      <w:proofErr w:type="spellStart"/>
      <w:r w:rsidRPr="002D2000">
        <w:t>201</w:t>
      </w:r>
      <w:r>
        <w:t>7</w:t>
      </w:r>
      <w:proofErr w:type="spellEnd"/>
      <w:r w:rsidRPr="002D2000">
        <w:t xml:space="preserve">. godine </w:t>
      </w:r>
    </w:p>
    <w:p w:rsidRDefault="004F7608" w:rsidP="004F7608" w:rsidR="004F7608" w:rsidRPr="002D2000">
      <w:pPr>
        <w:jc w:val="both"/>
      </w:pPr>
    </w:p>
    <w:p w:rsidRDefault="004F7608" w:rsidP="004F7608" w:rsidR="004F7608" w:rsidRPr="002D2000">
      <w:pPr>
        <w:jc w:val="center"/>
      </w:pPr>
      <w:r w:rsidRPr="002D2000">
        <w:t xml:space="preserve">r i j e š i o   j e </w:t>
      </w:r>
    </w:p>
    <w:p w:rsidRDefault="004F7608" w:rsidP="004F7608" w:rsidR="004F7608" w:rsidRPr="002D2000"/>
    <w:p w:rsidRDefault="004F7608" w:rsidP="004F7608" w:rsidR="004F7608" w:rsidRPr="008A2897">
      <w:pPr>
        <w:jc w:val="both"/>
      </w:pPr>
      <w:r>
        <w:tab/>
      </w:r>
      <w:r w:rsidRPr="008A2897">
        <w:t xml:space="preserve">Odobrava se obračun stvarnih troškova stečajnoj upraviteljici Vlasti Majstorović u iznosu od </w:t>
      </w:r>
      <w:proofErr w:type="spellStart"/>
      <w:r>
        <w:t>1.732</w:t>
      </w:r>
      <w:proofErr w:type="spellEnd"/>
      <w:r>
        <w:t>,</w:t>
      </w:r>
      <w:proofErr w:type="spellStart"/>
      <w:r>
        <w:t>45</w:t>
      </w:r>
      <w:proofErr w:type="spellEnd"/>
      <w:r w:rsidRPr="008A2897">
        <w:t xml:space="preserve"> kuna.</w:t>
      </w:r>
    </w:p>
    <w:p w:rsidRDefault="004F7608" w:rsidP="004F7608" w:rsidR="004F7608" w:rsidRPr="002D2000">
      <w:pPr>
        <w:jc w:val="center"/>
        <w:rPr>
          <w:spacing w:val="6"/>
        </w:rPr>
      </w:pPr>
    </w:p>
    <w:p w:rsidRDefault="004F7608" w:rsidP="004F7608" w:rsidR="004F7608" w:rsidRPr="002D2000">
      <w:pPr>
        <w:jc w:val="center"/>
        <w:rPr>
          <w:spacing w:val="6"/>
        </w:rPr>
      </w:pPr>
      <w:r w:rsidRPr="002D2000">
        <w:rPr>
          <w:spacing w:val="6"/>
        </w:rPr>
        <w:t>Obrazloženje</w:t>
      </w:r>
    </w:p>
    <w:p w:rsidRDefault="004F7608" w:rsidP="004F7608" w:rsidR="004F7608" w:rsidRPr="008A2897">
      <w:pPr>
        <w:jc w:val="center"/>
        <w:rPr>
          <w:spacing w:val="6"/>
        </w:rPr>
      </w:pPr>
    </w:p>
    <w:p w:rsidRDefault="004F7608" w:rsidP="004F7608" w:rsidR="004F7608" w:rsidRPr="008A2897">
      <w:pPr>
        <w:jc w:val="both"/>
      </w:pPr>
      <w:r w:rsidRPr="008A2897">
        <w:tab/>
        <w:t>S</w:t>
      </w:r>
      <w:r w:rsidRPr="008A2897">
        <w:rPr>
          <w:bCs/>
        </w:rPr>
        <w:t xml:space="preserve">tečajna upraviteljica Vlasta Majstorović iz Pule, Koparska </w:t>
      </w:r>
      <w:proofErr w:type="spellStart"/>
      <w:r w:rsidRPr="008A2897">
        <w:rPr>
          <w:bCs/>
        </w:rPr>
        <w:t>37</w:t>
      </w:r>
      <w:proofErr w:type="spellEnd"/>
      <w:r w:rsidRPr="008A2897">
        <w:rPr>
          <w:bCs/>
        </w:rPr>
        <w:t>,</w:t>
      </w:r>
      <w:r w:rsidRPr="008A2897">
        <w:t xml:space="preserve"> dostavila je dana </w:t>
      </w:r>
      <w:r w:rsidR="000A5280">
        <w:t>6</w:t>
      </w:r>
      <w:r w:rsidRPr="008A2897">
        <w:t xml:space="preserve">. </w:t>
      </w:r>
      <w:r w:rsidR="000A5280">
        <w:t>lip</w:t>
      </w:r>
      <w:r>
        <w:t xml:space="preserve">nja </w:t>
      </w:r>
      <w:proofErr w:type="spellStart"/>
      <w:r w:rsidRPr="008A2897">
        <w:t>201</w:t>
      </w:r>
      <w:r>
        <w:t>7</w:t>
      </w:r>
      <w:proofErr w:type="spellEnd"/>
      <w:r w:rsidRPr="008A2897">
        <w:t xml:space="preserve">. obračun stvarnih troškova nastalih u obavljanju dužnosti stečajnog upravitelja u ukupnom iznosu od </w:t>
      </w:r>
      <w:proofErr w:type="spellStart"/>
      <w:r>
        <w:t>1.732</w:t>
      </w:r>
      <w:proofErr w:type="spellEnd"/>
      <w:r>
        <w:t>,</w:t>
      </w:r>
      <w:proofErr w:type="spellStart"/>
      <w:r>
        <w:t>45</w:t>
      </w:r>
      <w:proofErr w:type="spellEnd"/>
      <w:r w:rsidRPr="008A2897">
        <w:t xml:space="preserve"> </w:t>
      </w:r>
      <w:r w:rsidRPr="008A2897">
        <w:rPr>
          <w:bCs/>
        </w:rPr>
        <w:t>kn neto</w:t>
      </w:r>
      <w:r w:rsidRPr="008A2897">
        <w:t xml:space="preserve">. Iz obračuna proizlazi da je riječ o troškovima prijevoza za razdoblje od 1. </w:t>
      </w:r>
      <w:r w:rsidR="00880688">
        <w:t>studenog</w:t>
      </w:r>
      <w:r w:rsidRPr="008A2897">
        <w:t xml:space="preserve"> </w:t>
      </w:r>
      <w:proofErr w:type="spellStart"/>
      <w:r w:rsidRPr="008A2897">
        <w:t>2016</w:t>
      </w:r>
      <w:proofErr w:type="spellEnd"/>
      <w:r w:rsidRPr="008A2897">
        <w:t xml:space="preserve">. do </w:t>
      </w:r>
      <w:proofErr w:type="spellStart"/>
      <w:r w:rsidRPr="008A2897">
        <w:t>3</w:t>
      </w:r>
      <w:r w:rsidR="00880688">
        <w:t>0</w:t>
      </w:r>
      <w:proofErr w:type="spellEnd"/>
      <w:r w:rsidRPr="008A2897">
        <w:t xml:space="preserve">. </w:t>
      </w:r>
      <w:r w:rsidR="00880688">
        <w:t xml:space="preserve">travnja </w:t>
      </w:r>
      <w:proofErr w:type="spellStart"/>
      <w:r w:rsidR="00880688">
        <w:t>2017</w:t>
      </w:r>
      <w:proofErr w:type="spellEnd"/>
      <w:r w:rsidRPr="008A2897">
        <w:t xml:space="preserve">., troškova </w:t>
      </w:r>
      <w:r w:rsidR="00880688">
        <w:t xml:space="preserve">cestarine, </w:t>
      </w:r>
      <w:r w:rsidRPr="008A2897">
        <w:t xml:space="preserve">parkinga, te troškova telefona i </w:t>
      </w:r>
      <w:proofErr w:type="spellStart"/>
      <w:r w:rsidRPr="008A2897">
        <w:t>interneta</w:t>
      </w:r>
      <w:proofErr w:type="spellEnd"/>
      <w:r w:rsidRPr="008A2897">
        <w:t>, a obračunu su priloženi računi te obračun i naknade za korištenje osobnog vozila u službene svrhe s dnevnikom putovanja u kojem je navedena relacija i svrha korištenja vozila.</w:t>
      </w:r>
    </w:p>
    <w:p w:rsidRDefault="004F7608" w:rsidP="004F7608" w:rsidR="004F7608" w:rsidRPr="002D2000">
      <w:pPr>
        <w:jc w:val="both"/>
      </w:pPr>
    </w:p>
    <w:p w:rsidRDefault="004F7608" w:rsidP="004F7608" w:rsidR="004F7608" w:rsidRPr="002D2000">
      <w:pPr>
        <w:jc w:val="both"/>
      </w:pPr>
      <w:r w:rsidRPr="002D2000">
        <w:tab/>
        <w:t xml:space="preserve">Na temelju navedenih pisanih, obrazloženih i dokumentiranih obračuna stečajnog upravitelja a sukladno odredbi čl. </w:t>
      </w:r>
      <w:proofErr w:type="spellStart"/>
      <w:smartTag w:element="metricconverter" w:uri="urn:schemas-microsoft-com:office:smarttags">
        <w:smartTagPr>
          <w:attr w:val="29. st" w:name="ProductID"/>
        </w:smartTagPr>
        <w:r w:rsidRPr="002D2000">
          <w:t>29</w:t>
        </w:r>
        <w:proofErr w:type="spellEnd"/>
        <w:r w:rsidRPr="002D2000">
          <w:t>. st</w:t>
        </w:r>
      </w:smartTag>
      <w:r w:rsidRPr="002D2000">
        <w:t xml:space="preserve">. 1. i st. 3. Stečajnog zakona donesena je odluka kao u izreci. </w:t>
      </w:r>
    </w:p>
    <w:p w:rsidRDefault="004F7608" w:rsidP="004F7608" w:rsidR="004F7608" w:rsidRPr="002D2000">
      <w:pPr>
        <w:jc w:val="both"/>
        <w:rPr>
          <w:spacing w:val="6"/>
        </w:rPr>
      </w:pPr>
    </w:p>
    <w:p w:rsidRDefault="004F7608" w:rsidP="004F7608" w:rsidR="004F7608" w:rsidRPr="008A2897">
      <w:pPr>
        <w:jc w:val="center"/>
      </w:pPr>
      <w:r w:rsidRPr="008A2897">
        <w:t xml:space="preserve">U Pazinu, dana </w:t>
      </w:r>
      <w:proofErr w:type="spellStart"/>
      <w:r w:rsidR="009679BA">
        <w:t>13</w:t>
      </w:r>
      <w:proofErr w:type="spellEnd"/>
      <w:r w:rsidRPr="008A2897">
        <w:t xml:space="preserve">. </w:t>
      </w:r>
      <w:r w:rsidR="009679BA">
        <w:t xml:space="preserve">lipnja </w:t>
      </w:r>
      <w:proofErr w:type="spellStart"/>
      <w:r w:rsidRPr="008A2897">
        <w:t>201</w:t>
      </w:r>
      <w:r w:rsidR="009679BA">
        <w:t>7</w:t>
      </w:r>
      <w:proofErr w:type="spellEnd"/>
      <w:r w:rsidRPr="008A2897">
        <w:t>. godine</w:t>
      </w:r>
    </w:p>
    <w:p w:rsidRDefault="004F7608" w:rsidP="004F7608" w:rsidR="004F7608" w:rsidRPr="002D2000">
      <w:pPr>
        <w:jc w:val="both"/>
        <w:rPr>
          <w:spacing w:val="6"/>
        </w:rPr>
      </w:pPr>
      <w:r w:rsidRPr="002D2000">
        <w:rPr>
          <w:spacing w:val="6"/>
        </w:rPr>
        <w:tab/>
      </w:r>
      <w:r w:rsidRPr="002D2000">
        <w:rPr>
          <w:spacing w:val="6"/>
        </w:rPr>
        <w:tab/>
      </w:r>
      <w:r w:rsidRPr="002D2000">
        <w:rPr>
          <w:spacing w:val="6"/>
        </w:rPr>
        <w:tab/>
      </w:r>
      <w:r w:rsidRPr="002D2000">
        <w:rPr>
          <w:spacing w:val="6"/>
        </w:rPr>
        <w:tab/>
      </w:r>
      <w:r w:rsidRPr="002D2000">
        <w:rPr>
          <w:spacing w:val="6"/>
        </w:rPr>
        <w:tab/>
      </w:r>
      <w:r w:rsidRPr="002D2000">
        <w:rPr>
          <w:spacing w:val="6"/>
        </w:rPr>
        <w:tab/>
      </w:r>
      <w:r w:rsidRPr="002D2000">
        <w:rPr>
          <w:spacing w:val="6"/>
        </w:rPr>
        <w:tab/>
      </w:r>
      <w:r w:rsidRPr="002D2000">
        <w:rPr>
          <w:spacing w:val="6"/>
        </w:rPr>
        <w:tab/>
      </w:r>
      <w:r w:rsidRPr="002D2000">
        <w:rPr>
          <w:spacing w:val="6"/>
        </w:rPr>
        <w:tab/>
      </w:r>
    </w:p>
    <w:p w:rsidRDefault="004F7608" w:rsidP="004F7608" w:rsidR="004F7608" w:rsidRPr="002D2000">
      <w:pPr>
        <w:jc w:val="both"/>
        <w:rPr>
          <w:spacing w:val="6"/>
        </w:rPr>
      </w:pPr>
    </w:p>
    <w:p w:rsidRDefault="004F7608" w:rsidP="004F7608" w:rsidR="004F7608" w:rsidRPr="002D2000">
      <w:pPr>
        <w:jc w:val="both"/>
        <w:rPr>
          <w:spacing w:val="6"/>
        </w:rPr>
      </w:pPr>
      <w:r w:rsidRPr="002D2000">
        <w:rPr>
          <w:spacing w:val="6"/>
        </w:rPr>
        <w:tab/>
      </w:r>
      <w:r w:rsidRPr="002D2000">
        <w:rPr>
          <w:spacing w:val="6"/>
        </w:rPr>
        <w:tab/>
      </w:r>
      <w:r w:rsidRPr="002D2000">
        <w:rPr>
          <w:spacing w:val="6"/>
        </w:rPr>
        <w:tab/>
      </w:r>
      <w:r w:rsidRPr="002D2000">
        <w:rPr>
          <w:spacing w:val="6"/>
        </w:rPr>
        <w:tab/>
      </w:r>
      <w:r w:rsidRPr="002D2000">
        <w:rPr>
          <w:spacing w:val="6"/>
        </w:rPr>
        <w:tab/>
      </w:r>
      <w:r w:rsidRPr="002D2000">
        <w:rPr>
          <w:spacing w:val="6"/>
        </w:rPr>
        <w:tab/>
      </w:r>
      <w:r w:rsidRPr="002D2000">
        <w:rPr>
          <w:spacing w:val="6"/>
        </w:rPr>
        <w:tab/>
        <w:t xml:space="preserve"> </w:t>
      </w:r>
      <w:r w:rsidRPr="002D2000">
        <w:rPr>
          <w:spacing w:val="6"/>
        </w:rPr>
        <w:tab/>
      </w:r>
      <w:r w:rsidRPr="002D2000">
        <w:rPr>
          <w:spacing w:val="6"/>
        </w:rPr>
        <w:tab/>
        <w:t xml:space="preserve"> Stečajni sudac:</w:t>
      </w:r>
    </w:p>
    <w:p w:rsidRDefault="009679BA" w:rsidP="004F7608" w:rsidR="004F7608">
      <w:pPr>
        <w:jc w:val="both"/>
        <w:rPr>
          <w:spacing w:val="6"/>
        </w:rPr>
      </w:pPr>
      <w:r>
        <w:rPr>
          <w:spacing w:val="6"/>
        </w:rPr>
        <w:t xml:space="preserve"> </w:t>
      </w:r>
      <w:r w:rsidR="004F7608" w:rsidRPr="002D2000">
        <w:rPr>
          <w:spacing w:val="6"/>
        </w:rPr>
        <w:tab/>
      </w:r>
      <w:r w:rsidR="004F7608" w:rsidRPr="002D2000">
        <w:rPr>
          <w:spacing w:val="6"/>
        </w:rPr>
        <w:tab/>
      </w:r>
      <w:r w:rsidR="004F7608" w:rsidRPr="002D2000">
        <w:rPr>
          <w:spacing w:val="6"/>
        </w:rPr>
        <w:tab/>
      </w:r>
      <w:r w:rsidR="004F7608" w:rsidRPr="002D2000">
        <w:rPr>
          <w:spacing w:val="6"/>
        </w:rPr>
        <w:tab/>
      </w:r>
      <w:r w:rsidR="004F7608" w:rsidRPr="002D2000">
        <w:rPr>
          <w:spacing w:val="6"/>
        </w:rPr>
        <w:tab/>
      </w:r>
      <w:r w:rsidR="004F7608" w:rsidRPr="002D2000">
        <w:rPr>
          <w:spacing w:val="6"/>
        </w:rPr>
        <w:tab/>
      </w:r>
      <w:r w:rsidR="004F7608" w:rsidRPr="002D2000">
        <w:rPr>
          <w:spacing w:val="6"/>
        </w:rPr>
        <w:tab/>
      </w:r>
      <w:r w:rsidR="004F7608" w:rsidRPr="002D2000">
        <w:rPr>
          <w:spacing w:val="6"/>
        </w:rPr>
        <w:tab/>
      </w:r>
      <w:r>
        <w:rPr>
          <w:spacing w:val="6"/>
        </w:rPr>
        <w:t xml:space="preserve">  </w:t>
      </w:r>
      <w:r w:rsidR="004F7608" w:rsidRPr="002D2000">
        <w:rPr>
          <w:spacing w:val="6"/>
        </w:rPr>
        <w:tab/>
        <w:t>Damir Rabar</w:t>
      </w:r>
      <w:r w:rsidR="000A5280">
        <w:rPr>
          <w:spacing w:val="6"/>
        </w:rPr>
        <w:t>, v.r.</w:t>
      </w:r>
    </w:p>
    <w:p w:rsidRDefault="004F7608" w:rsidP="004F7608" w:rsidR="004F7608">
      <w:pPr>
        <w:jc w:val="both"/>
        <w:rPr>
          <w:spacing w:val="6"/>
        </w:rPr>
      </w:pPr>
    </w:p>
    <w:p w:rsidRDefault="004F7608" w:rsidP="004F7608" w:rsidR="004F7608" w:rsidRPr="002D2000">
      <w:pPr>
        <w:jc w:val="both"/>
        <w:rPr>
          <w:spacing w:val="6"/>
        </w:rPr>
      </w:pPr>
    </w:p>
    <w:p w:rsidRDefault="004F7608" w:rsidP="004F7608" w:rsidR="004F7608" w:rsidRPr="002D2000">
      <w:pPr>
        <w:jc w:val="both"/>
        <w:rPr>
          <w:spacing w:val="6"/>
        </w:rPr>
      </w:pPr>
      <w:r w:rsidRPr="002D2000">
        <w:rPr>
          <w:spacing w:val="6"/>
        </w:rPr>
        <w:t>UPUTA O PRAVNOM LIJEKU</w:t>
      </w:r>
    </w:p>
    <w:p w:rsidRDefault="004F7608" w:rsidP="004F7608" w:rsidR="004F7608" w:rsidRPr="002D2000">
      <w:pPr>
        <w:ind w:firstLine="708"/>
      </w:pPr>
      <w:r w:rsidRPr="002D2000">
        <w:t>Protiv ovog rješenja pravo na žalbu imaju stečajni upravitelj, dužnik pojedinac i svaki stečajni vjerovnik. Žalba se podnosi u roku od 8 dana od dana primitka istog. Žalba se podnosi putem ovoga suda u 3 istovjetna primjerka, a o žalbi odlučuje Visoki trgovački sud Republike Hrvatske.</w:t>
      </w:r>
    </w:p>
    <w:p w:rsidRDefault="004F7608" w:rsidP="004F7608" w:rsidR="004F7608" w:rsidRPr="002D2000">
      <w:pPr>
        <w:jc w:val="both"/>
        <w:rPr>
          <w:spacing w:val="6"/>
        </w:rPr>
      </w:pPr>
    </w:p>
    <w:p w:rsidRDefault="004F7608" w:rsidP="004F7608" w:rsidR="004F7608" w:rsidRPr="000A5280">
      <w:pPr>
        <w:jc w:val="both"/>
        <w:rPr>
          <w:spacing w:val="6"/>
          <w:sz w:val="22"/>
          <w:szCs w:val="22"/>
        </w:rPr>
      </w:pPr>
      <w:r w:rsidRPr="000A5280">
        <w:rPr>
          <w:spacing w:val="6"/>
          <w:sz w:val="22"/>
          <w:szCs w:val="22"/>
        </w:rPr>
        <w:t>DNA</w:t>
      </w:r>
    </w:p>
    <w:p w:rsidRDefault="004F7608" w:rsidP="004F7608" w:rsidR="004F7608" w:rsidRPr="000A5280">
      <w:pPr>
        <w:rPr>
          <w:sz w:val="22"/>
          <w:szCs w:val="22"/>
        </w:rPr>
      </w:pPr>
      <w:r w:rsidRPr="000A5280">
        <w:rPr>
          <w:sz w:val="22"/>
          <w:szCs w:val="22"/>
        </w:rPr>
        <w:t>- Stečajnom upravitelju</w:t>
      </w:r>
    </w:p>
    <w:p w:rsidRDefault="004F7608" w:rsidR="00EB7624" w:rsidRPr="000A5280">
      <w:pPr>
        <w:rPr>
          <w:sz w:val="22"/>
          <w:szCs w:val="22"/>
        </w:rPr>
      </w:pPr>
      <w:r w:rsidRPr="000A5280">
        <w:rPr>
          <w:sz w:val="22"/>
          <w:szCs w:val="22"/>
        </w:rPr>
        <w:t>- e-oglasna ploča 8 dana</w:t>
      </w:r>
    </w:p>
    <w:sectPr w:rsidSect="00F06902" w:rsidR="00EB7624" w:rsidRPr="000A5280">
      <w:headerReference w:type="even" r:id="rId9"/>
      <w:headerReference w:type="default" r:id="rId10"/>
      <w:headerReference w:type="firs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264A" w:rsidP="004F7608" w:rsidR="00A2264A">
      <w:r>
        <w:separator/>
      </w:r>
    </w:p>
  </w:endnote>
  <w:endnote w:id="0" w:type="continuationSeparator">
    <w:p w:rsidRDefault="00A2264A" w:rsidP="004F7608" w:rsidR="00A226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264A" w:rsidP="004F7608" w:rsidR="00A2264A">
      <w:r>
        <w:separator/>
      </w:r>
    </w:p>
  </w:footnote>
  <w:footnote w:id="0" w:type="continuationSeparator">
    <w:p w:rsidRDefault="00A2264A" w:rsidP="004F7608" w:rsidR="00A226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264A" w:rsidP="002B1AFF" w:rsidR="002D200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E79ED" w:rsidR="002D200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0515585"/>
      <w:docPartObj>
        <w:docPartGallery w:val="Page Numbers (Top of Page)"/>
        <w:docPartUnique/>
      </w:docPartObj>
    </w:sdtPr>
    <w:sdtEndPr/>
    <w:sdtContent>
      <w:p w:rsidRDefault="00A2264A" w:rsidP="00F06902" w:rsidR="00F06902">
        <w:pPr>
          <w:pStyle w:val="Zaglavlje"/>
          <w:ind w:firstLine="4536"/>
          <w:jc w:val="center"/>
        </w:pPr>
        <w:r w:rsidRPr="00F06902">
          <w:fldChar w:fldCharType="begin"/>
        </w:r>
        <w:r w:rsidRPr="00F06902">
          <w:instrText>PAGE   \* MERGEFORMAT</w:instrText>
        </w:r>
        <w:r w:rsidRPr="00F06902">
          <w:fldChar w:fldCharType="separate"/>
        </w:r>
        <w:r w:rsidR="00715963">
          <w:rPr>
            <w:noProof/>
          </w:rPr>
          <w:t>2</w:t>
        </w:r>
        <w:r w:rsidRPr="00F06902">
          <w:fldChar w:fldCharType="end"/>
        </w:r>
        <w:r>
          <w:tab/>
        </w:r>
        <w:r w:rsidRPr="00F06902">
          <w:t xml:space="preserve"> </w:t>
        </w:r>
        <w:proofErr w:type="spellStart"/>
        <w:r>
          <w:t>Posl</w:t>
        </w:r>
        <w:proofErr w:type="spellEnd"/>
        <w:r>
          <w:t>. broj: 1 St-</w:t>
        </w:r>
        <w:proofErr w:type="spellStart"/>
        <w:r>
          <w:t>12</w:t>
        </w:r>
        <w:proofErr w:type="spellEnd"/>
        <w:r>
          <w:t>/</w:t>
        </w:r>
        <w:proofErr w:type="spellStart"/>
        <w:r>
          <w:t>15</w:t>
        </w:r>
        <w:proofErr w:type="spellEnd"/>
        <w:r>
          <w:t>-_</w:t>
        </w:r>
      </w:p>
      <w:p w:rsidRDefault="007E79ED" w:rsidR="00F06902" w:rsidRPr="00F06902">
        <w:pPr>
          <w:pStyle w:val="Zaglavlje"/>
          <w:jc w:val="center"/>
        </w:pPr>
      </w:p>
    </w:sdtContent>
  </w:sdt>
  <w:p w:rsidRDefault="007E79ED" w:rsidR="00F06902">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264A" w:rsidP="004D67E7" w:rsidR="002D2000" w:rsidRPr="009B16C0">
    <w:pPr>
      <w:pStyle w:val="Zaglavlje"/>
      <w:jc w:val="right"/>
    </w:pPr>
    <w:proofErr w:type="spellStart"/>
    <w:r>
      <w:t>Posl</w:t>
    </w:r>
    <w:proofErr w:type="spellEnd"/>
    <w:r>
      <w:t>. broj: 1 St-</w:t>
    </w:r>
    <w:proofErr w:type="spellStart"/>
    <w:r>
      <w:t>12</w:t>
    </w:r>
    <w:proofErr w:type="spellEnd"/>
    <w:r>
      <w:t>/</w:t>
    </w:r>
    <w:proofErr w:type="spellStart"/>
    <w:r>
      <w:t>15</w:t>
    </w:r>
    <w:proofErr w:type="spellEnd"/>
    <w:r>
      <w:t>-</w:t>
    </w:r>
    <w:proofErr w:type="spellStart"/>
    <w:r w:rsidR="000A5280">
      <w:t>322</w:t>
    </w:r>
    <w:proofErr w:type="spellEnd"/>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7608"/>
    <w:rsid w:val="000A5280"/>
    <w:rsid w:val="00236E35"/>
    <w:rsid w:val="004F7608"/>
    <w:rsid w:val="00715963"/>
    <w:rsid w:val="007E79ED"/>
    <w:rsid w:val="00880688"/>
    <w:rsid w:val="009679BA"/>
    <w:rsid w:val="00A2264A"/>
    <w:rsid w:val="00CF148E"/>
    <w:rsid w:val="00EB76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F7608"/>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4F7608"/>
    <w:pPr>
      <w:tabs>
        <w:tab w:pos="4536" w:val="center"/>
        <w:tab w:pos="9072" w:val="right"/>
      </w:tabs>
    </w:pPr>
  </w:style>
  <w:style w:customStyle="true" w:styleId="ZaglavljeChar" w:type="character">
    <w:name w:val="Zaglavlje Char"/>
    <w:basedOn w:val="Zadanifontodlomka"/>
    <w:link w:val="Zaglavlje"/>
    <w:uiPriority w:val="99"/>
    <w:rsid w:val="004F7608"/>
    <w:rPr>
      <w:rFonts w:cs="Times New Roman" w:eastAsia="Times New Roman" w:hAnsi="Times New Roman" w:ascii="Times New Roman"/>
      <w:sz w:val="24"/>
      <w:szCs w:val="24"/>
      <w:lang w:eastAsia="hr-HR"/>
    </w:rPr>
  </w:style>
  <w:style w:styleId="Brojstranice" w:type="character">
    <w:name w:val="page number"/>
    <w:basedOn w:val="Zadanifontodlomka"/>
    <w:uiPriority w:val="99"/>
    <w:rsid w:val="004F7608"/>
    <w:rPr>
      <w:rFonts w:cs="Times New Roman"/>
    </w:rPr>
  </w:style>
  <w:style w:styleId="Tekstbalonia" w:type="paragraph">
    <w:name w:val="Balloon Text"/>
    <w:basedOn w:val="Normal"/>
    <w:link w:val="TekstbaloniaChar"/>
    <w:uiPriority w:val="99"/>
    <w:semiHidden/>
    <w:unhideWhenUsed/>
    <w:rsid w:val="004F760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7608"/>
    <w:rPr>
      <w:rFonts w:cs="Tahoma" w:eastAsia="Times New Roman" w:hAnsi="Tahoma" w:ascii="Tahoma"/>
      <w:sz w:val="16"/>
      <w:szCs w:val="16"/>
      <w:lang w:eastAsia="hr-HR"/>
    </w:rPr>
  </w:style>
  <w:style w:styleId="Podnoje" w:type="paragraph">
    <w:name w:val="footer"/>
    <w:basedOn w:val="Normal"/>
    <w:link w:val="PodnojeChar"/>
    <w:uiPriority w:val="99"/>
    <w:unhideWhenUsed/>
    <w:rsid w:val="004F7608"/>
    <w:pPr>
      <w:tabs>
        <w:tab w:pos="4536" w:val="center"/>
        <w:tab w:pos="9072" w:val="right"/>
      </w:tabs>
    </w:pPr>
  </w:style>
  <w:style w:customStyle="true" w:styleId="PodnojeChar" w:type="character">
    <w:name w:val="Podnožje Char"/>
    <w:basedOn w:val="Zadanifontodlomka"/>
    <w:link w:val="Podnoje"/>
    <w:uiPriority w:val="99"/>
    <w:rsid w:val="004F760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E79ED"/>
    <w:rPr>
      <w:color w:val="808080"/>
      <w:bdr w:space="0" w:sz="0" w:color="auto" w:val="none"/>
      <w:shd w:fill="auto" w:color="auto" w:val="clear"/>
    </w:rPr>
  </w:style>
  <w:style w:customStyle="true" w:styleId="eSPISCCParagraphDefaultFont" w:type="character">
    <w:name w:val="eSPIS_CC_Paragraph Default Font"/>
    <w:basedOn w:val="Zadanifontodlomka"/>
    <w:rsid w:val="007E79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79ED"/>
    <w:rPr>
      <w:bdr w:space="0" w:sz="0" w:color="auto" w:val="none"/>
      <w:shd w:fill="FFFFCC" w:color="auto" w:val="clear"/>
      <w:lang w:val="hr-HR"/>
    </w:rPr>
  </w:style>
  <w:style w:customStyle="true" w:styleId="PozadinaSvijetloCrvena" w:type="character">
    <w:name w:val="Pozadina_SvijetloCrvena"/>
    <w:basedOn w:val="eSPISCCParagraphDefaultFont"/>
    <w:rsid w:val="007E79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79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F7608"/>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4F7608"/>
    <w:pPr>
      <w:tabs>
        <w:tab w:pos="4536" w:val="center"/>
        <w:tab w:pos="9072" w:val="right"/>
      </w:tabs>
    </w:pPr>
  </w:style>
  <w:style w:customStyle="1" w:styleId="ZaglavljeChar" w:type="character">
    <w:name w:val="Zaglavlje Char"/>
    <w:basedOn w:val="Zadanifontodlomka"/>
    <w:link w:val="Zaglavlje"/>
    <w:uiPriority w:val="99"/>
    <w:rsid w:val="004F7608"/>
    <w:rPr>
      <w:rFonts w:ascii="Times New Roman" w:cs="Times New Roman" w:eastAsia="Times New Roman" w:hAnsi="Times New Roman"/>
      <w:sz w:val="24"/>
      <w:szCs w:val="24"/>
      <w:lang w:eastAsia="hr-HR"/>
    </w:rPr>
  </w:style>
  <w:style w:styleId="Brojstranice" w:type="character">
    <w:name w:val="page number"/>
    <w:basedOn w:val="Zadanifontodlomka"/>
    <w:uiPriority w:val="99"/>
    <w:rsid w:val="004F7608"/>
    <w:rPr>
      <w:rFonts w:cs="Times New Roman"/>
    </w:rPr>
  </w:style>
  <w:style w:styleId="Tekstbalonia" w:type="paragraph">
    <w:name w:val="Balloon Text"/>
    <w:basedOn w:val="Normal"/>
    <w:link w:val="TekstbaloniaChar"/>
    <w:uiPriority w:val="99"/>
    <w:semiHidden/>
    <w:unhideWhenUsed/>
    <w:rsid w:val="004F7608"/>
    <w:rPr>
      <w:rFonts w:ascii="Tahoma" w:cs="Tahoma" w:hAnsi="Tahoma"/>
      <w:sz w:val="16"/>
      <w:szCs w:val="16"/>
    </w:rPr>
  </w:style>
  <w:style w:customStyle="1" w:styleId="TekstbaloniaChar" w:type="character">
    <w:name w:val="Tekst balončića Char"/>
    <w:basedOn w:val="Zadanifontodlomka"/>
    <w:link w:val="Tekstbalonia"/>
    <w:uiPriority w:val="99"/>
    <w:semiHidden/>
    <w:rsid w:val="004F7608"/>
    <w:rPr>
      <w:rFonts w:ascii="Tahoma" w:cs="Tahoma" w:eastAsia="Times New Roman" w:hAnsi="Tahoma"/>
      <w:sz w:val="16"/>
      <w:szCs w:val="16"/>
      <w:lang w:eastAsia="hr-HR"/>
    </w:rPr>
  </w:style>
  <w:style w:styleId="Podnoje" w:type="paragraph">
    <w:name w:val="footer"/>
    <w:basedOn w:val="Normal"/>
    <w:link w:val="PodnojeChar"/>
    <w:uiPriority w:val="99"/>
    <w:unhideWhenUsed/>
    <w:rsid w:val="004F7608"/>
    <w:pPr>
      <w:tabs>
        <w:tab w:pos="4536" w:val="center"/>
        <w:tab w:pos="9072" w:val="right"/>
      </w:tabs>
    </w:pPr>
  </w:style>
  <w:style w:customStyle="1" w:styleId="PodnojeChar" w:type="character">
    <w:name w:val="Podnožje Char"/>
    <w:basedOn w:val="Zadanifontodlomka"/>
    <w:link w:val="Podnoje"/>
    <w:uiPriority w:val="99"/>
    <w:rsid w:val="004F760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E79ED"/>
    <w:rPr>
      <w:color w:val="808080"/>
      <w:bdr w:color="auto" w:space="0" w:sz="0" w:val="none"/>
      <w:shd w:color="auto" w:fill="auto" w:val="clear"/>
    </w:rPr>
  </w:style>
  <w:style w:customStyle="1" w:styleId="eSPISCCParagraphDefaultFont" w:type="character">
    <w:name w:val="eSPIS_CC_Paragraph Default Font"/>
    <w:basedOn w:val="Zadanifontodlomka"/>
    <w:rsid w:val="007E79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79ED"/>
    <w:rPr>
      <w:bdr w:color="auto" w:space="0" w:sz="0" w:val="none"/>
      <w:shd w:color="auto" w:fill="FFFFCC" w:val="clear"/>
      <w:lang w:val="hr-HR"/>
    </w:rPr>
  </w:style>
  <w:style w:customStyle="1" w:styleId="PozadinaSvijetloCrvena" w:type="character">
    <w:name w:val="Pozadina_SvijetloCrvena"/>
    <w:basedOn w:val="eSPISCCParagraphDefaultFont"/>
    <w:rsid w:val="007E79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79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2017.</izvorni_sadrzaj>
    <derivirana_varijabla naziv="DomainObject.DatumDonosenjaOdluke_1">13.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St-12/2015</izvorni_sadrzaj>
    <derivirana_varijabla naziv="DomainObject.Predmet.OznakaBroj_1">St-12/2015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IR. ZA . d.o.o. LABIN zastupanog po punomoćniku Sanjin Jurmić</izvorni_sadrzaj>
    <derivirana_varijabla naziv="DomainObject.Predmet.ProtustrankaFormated_1">  IR. ZA . d.o.o. LABIN zastupanog po punomoćniku Sanjin Jurmić</derivirana_varijabla>
  </DomainObject.Predmet.ProtustrankaFormated>
  <DomainObject.Predmet.ProtustrankaFormatedOIB>
    <izvorni_sadrzaj>  IR. ZA . d.o.o. LABIN, OIB 29682048894 zastupanog po punomoćniku Sanjin Jurmić</izvorni_sadrzaj>
    <derivirana_varijabla naziv="DomainObject.Predmet.ProtustrankaFormatedOIB_1">  IR. ZA . d.o.o. LABIN, OIB 29682048894 zastupanog po punomoćniku Sanjin Jurmić</derivirana_varijabla>
  </DomainObject.Predmet.ProtustrankaFormatedOIB>
  <DomainObject.Predmet.ProtustrankaFormatedWithAdress>
    <izvorni_sadrzaj> IR. ZA . d.o.o. LABIN, Rudarska 5, 52220 LABIN zastupanog po punomoćniku Sanjin Jurmić</izvorni_sadrzaj>
    <derivirana_varijabla naziv="DomainObject.Predmet.ProtustrankaFormatedWithAdress_1"> IR. ZA . d.o.o. LABIN, Rudarska 5, 52220 LABIN zastupanog po punomoćniku Sanjin Jurmić</derivirana_varijabla>
  </DomainObject.Predmet.ProtustrankaFormatedWithAdress>
  <DomainObject.Predmet.ProtustrankaFormatedWithAdressOIB>
    <izvorni_sadrzaj> IR. ZA . d.o.o. LABIN, OIB 29682048894, Rudarska 5, 52220 LABIN zastupanog po punomoćniku Sanjin Jurmić</izvorni_sadrzaj>
    <derivirana_varijabla naziv="DomainObject.Predmet.ProtustrankaFormatedWithAdressOIB_1"> IR. ZA . d.o.o. LABIN, OIB 29682048894, Rudarska 5, 52220 LABIN zastupanog po punomoćniku Sanjin Jurmić</derivirana_varijabla>
  </DomainObject.Predmet.ProtustrankaFormatedWithAdressOIB>
  <DomainObject.Predmet.ProtustrankaWithAdress>
    <izvorni_sadrzaj>IR. ZA . d.o.o. LABIN Rudarska 5, 52220 LABIN</izvorni_sadrzaj>
    <derivirana_varijabla naziv="DomainObject.Predmet.ProtustrankaWithAdress_1">IR. ZA . d.o.o. LABIN Rudarska 5, 52220 LABIN</derivirana_varijabla>
  </DomainObject.Predmet.ProtustrankaWithAdress>
  <DomainObject.Predmet.ProtustrankaWithAdressOIB>
    <izvorni_sadrzaj>IR. ZA . d.o.o. LABIN, OIB 29682048894, Rudarska 5, 52220 LABIN</izvorni_sadrzaj>
    <derivirana_varijabla naziv="DomainObject.Predmet.ProtustrankaWithAdressOIB_1">IR. ZA . d.o.o. LABIN, OIB 29682048894, Rudarska 5, 52220 LABIN</derivirana_varijabla>
  </DomainObject.Predmet.ProtustrankaWithAdressOIB>
  <DomainObject.Predmet.ProtustrankaNazivFormated>
    <izvorni_sadrzaj>IR. ZA . d.o.o. LABIN</izvorni_sadrzaj>
    <derivirana_varijabla naziv="DomainObject.Predmet.ProtustrankaNazivFormated_1">IR. ZA . d.o.o. LABIN</derivirana_varijabla>
  </DomainObject.Predmet.ProtustrankaNazivFormated>
  <DomainObject.Predmet.ProtustrankaNazivFormatedOIB>
    <izvorni_sadrzaj>IR. ZA . d.o.o. LABIN, OIB 29682048894</izvorni_sadrzaj>
    <derivirana_varijabla naziv="DomainObject.Predmet.ProtustrankaNazivFormatedOIB_1">IR. ZA . d.o.o. LABIN, OIB 29682048894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
  <DomainObject.Predmet.StrankaFormatedOIB>
    <izvorni_sadrzaj>  TANJA LICUL-BEŠIĆ, LABIN, OIB 93794210521 zastupanog po punomoćniku PREDRAG JOVANOVIĆ; LORENA BOLANAC, LABIN, OIB 55581323186 zastupanog po punomoćniku PREDRAG JOVANOVIĆ; ZLATKA JURIČIĆ, LABIN zastupanog po punomoćniku PREDRAG JOVANOVIĆ; LUIZA KOS, LABIN, OIB 07090131866 zastupanog po punomoćniku PREDRAG JOVANOVIĆ; ŽELIMIR JURIĆ, LABIN zastupanog po punomoćniku PREDRAG JOVANOVIĆ; LEONIDA BEŠIĆ, LABIN, OIB 86179703257 zastupanog po punomoćniku PREDRAG JOVANOVIĆ; MIRSADA PEŠTALIĆ, LABIN, OIB 14442143626 zastupanog po punomoćniku PREDRAG JOVANOVIĆ; VLADIMIR BURŠIĆ, LABIN zastupanog po punomoćniku PREDRAG JOVANOVIĆ</izvorni_sadrzaj>
    <derivirana_varijabla naziv="DomainObject.Predmet.StrankaFormatedOIB_1">  TANJA LICUL-BEŠIĆ, LABIN, OIB 93794210521 zastupanog po punomoćniku PREDRAG JOVANOVIĆ; LORENA BOLANAC, LABIN, OIB 55581323186 zastupanog po punomoćniku PREDRAG JOVANOVIĆ; ZLATKA JURIČIĆ, LABIN zastupanog po punomoćniku PREDRAG JOVANOVIĆ; LUIZA KOS, LABIN, OIB 07090131866 zastupanog po punomoćniku PREDRAG JOVANOVIĆ; ŽELIMIR JURIĆ, LABIN zastupanog po punomoćniku PREDRAG JOVANOVIĆ; LEONIDA BEŠIĆ, LABIN, OIB 86179703257 zastupanog po punomoćniku PREDRAG JOVANOVIĆ; MIRSADA PEŠTALIĆ, LABIN, OIB 14442143626 zastupanog po punomoćniku PREDRAG JOVANOVIĆ; VLADIMIR BURŠIĆ, LABIN zastupanog po punomoćniku PREDRAG JOVANOVIĆ</derivirana_varijabla>
  </DomainObject.Predmet.StrankaFormatedOIB>
  <DomainObject.Predmet.StrankaFormatedWithAdress>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
  <DomainObject.Predmet.StrankaFormatedWithAdressOIB>
    <izvorni_sadrzaj> TANJA LICUL-BEŠIĆ, LABIN, OIB 93794210521, Šumber 117, 52220 Labin zastupanog po punomoćniku PREDRAG JOVANOVIĆ; LORENA BOLANAC, LABIN, OIB 55581323186, Kapelica 132, 52220 Labin zastupanog po punomoćniku PREDRAG JOVANOVIĆ; ZLATKA JURIČIĆ, LABIN, Kapelica 131, 52220 LABIN zastupanog po punomoćniku PREDRAG JOVANOVIĆ; LUIZA KOS, LABIN, OIB 07090131866, M. Golji 5A, 52220 Labin zastupanog po punomoćniku PREDRAG JOVANOVIĆ; ŽELIMIR JURIĆ, LABIN, Omladinska 19, 52220 LABIN zastupanog po punomoćniku PREDRAG JOVANOVIĆ; LEONIDA BEŠIĆ, LABIN, OIB 86179703257, A. Selana 27, 52220 Labin zastupanog po punomoćniku PREDRAG JOVANOVIĆ; MIRSADA PEŠTALIĆ, LABIN, OIB 14442143626, Štrmac 1, 52220 Labin zastupanog po punomoćniku PREDRAG JOVANOVIĆ; VLADIMIR BURŠIĆ, LABIN, P. Sveci 1, 52220 LABIN zastupanog po punomoćniku PREDRAG JOVANOVIĆ</izvorni_sadrzaj>
    <derivirana_varijabla naziv="DomainObject.Predmet.StrankaFormatedWithAdressOIB_1"> TANJA LICUL-BEŠIĆ, LABIN, OIB 93794210521, Šumber 117, 52220 Labin zastupanog po punomoćniku PREDRAG JOVANOVIĆ; LORENA BOLANAC, LABIN, OIB 55581323186, Kapelica 132, 52220 Labin zastupanog po punomoćniku PREDRAG JOVANOVIĆ; ZLATKA JURIČIĆ, LABIN, Kapelica 131, 52220 LABIN zastupanog po punomoćniku PREDRAG JOVANOVIĆ; LUIZA KOS, LABIN, OIB 07090131866, M. Golji 5A, 52220 Labin zastupanog po punomoćniku PREDRAG JOVANOVIĆ; ŽELIMIR JURIĆ, LABIN, Omladinska 19, 52220 LABIN zastupanog po punomoćniku PREDRAG JOVANOVIĆ; LEONIDA BEŠIĆ, LABIN, OIB 86179703257, A. Selana 27, 52220 Labin zastupanog po punomoćniku PREDRAG JOVANOVIĆ; MIRSADA PEŠTALIĆ, LABIN, OIB 14442143626, Štrmac 1, 52220 Labin zastupanog po punomoćniku PREDRAG JOVANOVIĆ; VLADIMIR BURŠIĆ, LABIN, P. Sveci 1, 52220 LABIN zastupanog po punomoćniku PREDRAG JOVANOVIĆ</derivirana_varijabla>
  </DomainObject.Predmet.StrankaFormatedWithAdressOIB>
  <DomainObject.Predmet.StrankaWithAdress>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
  <DomainObject.Predmet.StrankaWithAdressOIB>
    <izvorni_sadrzaj>TANJA LICUL-BEŠIĆ, LABIN, OIB 93794210521, Šumber 117,52220 Labin,LORENA BOLANAC, LABIN, OIB 55581323186, Kapelica 132,52220 Labin,ZLATKA JURIČIĆ, LABIN, Kapelica 131,52220 LABIN,LUIZA KOS, LABIN, OIB 07090131866, M. Golji 5A,52220 Labin,ŽELIMIR JURIĆ, LABIN, Omladinska 19,52220 LABIN,LEONIDA BEŠIĆ, LABIN, OIB 86179703257, A. Selana 27,52220 Labin,MIRSADA PEŠTALIĆ, LABIN, OIB 14442143626, Štrmac 1,52220 Labin,VLADIMIR BURŠIĆ, LABIN, P. Sveci 1,52220 LABIN</izvorni_sadrzaj>
    <derivirana_varijabla naziv="DomainObject.Predmet.StrankaWithAdressOIB_1">TANJA LICUL-BEŠIĆ, LABIN, OIB 93794210521, Šumber 117,52220 Labin,LORENA BOLANAC, LABIN, OIB 55581323186, Kapelica 132,52220 Labin,ZLATKA JURIČIĆ, LABIN, Kapelica 131,52220 LABIN,LUIZA KOS, LABIN, OIB 07090131866, M. Golji 5A,52220 Labin,ŽELIMIR JURIĆ, LABIN, Omladinska 19,52220 LABIN,LEONIDA BEŠIĆ, LABIN, OIB 86179703257, A. Selana 27,52220 Labin,MIRSADA PEŠTALIĆ, LABIN, OIB 14442143626, Štrmac 1,52220 Labin,VLADIMIR BURŠIĆ, LABIN, P. Sveci 1,52220 LABIN</derivirana_varijabla>
  </DomainObject.Predmet.StrankaWithAdressOIB>
  <DomainObject.Predmet.StrankaNazivFormated>
    <izvorni_sadrzaj>TANJA LICUL-BEŠIĆ, LABIN,LORENA BOLANAC, LABIN,ZLATKA JURIČIĆ, LABIN,LUIZA KOS, LABIN,ŽELIMIR JURIĆ, LABIN,LEONIDA BEŠIĆ, LABIN,MIRSADA PEŠTALIĆ, LABIN,VLADIMIR BURŠIĆ, LABIN</izvorni_sadrzaj>
    <derivirana_varijabla naziv="DomainObject.Predmet.StrankaNazivFormated_1">TANJA LICUL-BEŠIĆ, LABIN,LORENA BOLANAC, LABIN,ZLATKA JURIČIĆ, LABIN,LUIZA KOS, LABIN,ŽELIMIR JURIĆ, LABIN,LEONIDA BEŠIĆ, LABIN,MIRSADA PEŠTALIĆ, LABIN,VLADIMIR BURŠIĆ, LABIN</derivirana_varijabla>
  </DomainObject.Predmet.StrankaNazivFormated>
  <DomainObject.Predmet.StrankaNazivFormatedOIB>
    <izvorni_sadrzaj>TANJA LICUL-BEŠIĆ, LABIN, OIB 93794210521,LORENA BOLANAC, LABIN, OIB 55581323186,ZLATKA JURIČIĆ, LABIN,LUIZA KOS, LABIN, OIB 07090131866,ŽELIMIR JURIĆ, LABIN,LEONIDA BEŠIĆ, LABIN, OIB 86179703257,MIRSADA PEŠTALIĆ, LABIN, OIB 14442143626,VLADIMIR BURŠIĆ, LABIN</izvorni_sadrzaj>
    <derivirana_varijabla naziv="DomainObject.Predmet.StrankaNazivFormatedOIB_1">TANJA LICUL-BEŠIĆ, LABIN, OIB 93794210521,LORENA BOLANAC, LABIN, OIB 55581323186,ZLATKA JURIČIĆ, LABIN,LUIZA KOS, LABIN, OIB 07090131866,ŽELIMIR JURIĆ, LABIN,LEONIDA BEŠIĆ, LABIN, OIB 86179703257,MIRSADA PEŠTALIĆ, LABIN, OIB 14442143626,VLADIMIR BURŠIĆ, LABIN</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
  <DomainObject.Predmet.StrankaListFormatedOIB>
    <izvorni_sadrzaj>
      <item>TANJA LICUL-BEŠIĆ, LABIN, OIB 93794210521 zastupanog po punomoćniku PREDRAG JOVANOVIĆ</item>
      <item>LORENA BOLANAC, LABIN, OIB 55581323186 zastupanog po punomoćniku PREDRAG JOVANOVIĆ</item>
      <item>ZLATKA JURIČIĆ, LABIN zastupanog po punomoćniku PREDRAG JOVANOVIĆ</item>
      <item>LUIZA KOS, LABIN, OIB 07090131866 zastupanog po punomoćniku PREDRAG JOVANOVIĆ</item>
      <item>ŽELIMIR JURIĆ, LABIN zastupanog po punomoćniku PREDRAG JOVANOVIĆ</item>
      <item>LEONIDA BEŠIĆ, LABIN, OIB 86179703257 zastupanog po punomoćniku PREDRAG JOVANOVIĆ</item>
      <item>MIRSADA PEŠTALIĆ, LABIN, OIB 14442143626 zastupanog po punomoćniku PREDRAG JOVANOVIĆ</item>
      <item>VLADIMIR BURŠIĆ, LABIN zastupanog po punomoćniku PREDRAG JOVANOVIĆ</item>
    </izvorni_sadrzaj>
    <derivirana_varijabla naziv="DomainObject.Predmet.StrankaListFormatedOIB_1">
      <item>TANJA LICUL-BEŠIĆ, LABIN, OIB 93794210521 zastupanog po punomoćniku PREDRAG JOVANOVIĆ</item>
      <item>LORENA BOLANAC, LABIN, OIB 55581323186 zastupanog po punomoćniku PREDRAG JOVANOVIĆ</item>
      <item>ZLATKA JURIČIĆ, LABIN zastupanog po punomoćniku PREDRAG JOVANOVIĆ</item>
      <item>LUIZA KOS, LABIN, OIB 07090131866 zastupanog po punomoćniku PREDRAG JOVANOVIĆ</item>
      <item>ŽELIMIR JURIĆ, LABIN zastupanog po punomoćniku PREDRAG JOVANOVIĆ</item>
      <item>LEONIDA BEŠIĆ, LABIN, OIB 86179703257 zastupanog po punomoćniku PREDRAG JOVANOVIĆ</item>
      <item>MIRSADA PEŠTALIĆ, LABIN, OIB 14442143626 zastupanog po punomoćniku PREDRAG JOVANOVIĆ</item>
      <item>VLADIMIR BURŠIĆ, LABIN zastupanog po punomoćniku PREDRAG JOVANOVIĆ</item>
    </derivirana_varijabla>
  </DomainObject.Predmet.StrankaListFormatedOIB>
  <DomainObject.Predmet.StrankaListFormatedWithAdress>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
  <DomainObject.Predmet.StrankaListFormatedWithAdressOIB>
    <izvorni_sadrzaj>
      <item>TANJA LICUL-BEŠIĆ, LABIN, OIB 93794210521, Šumber 117, 52220 Labin zastupanog po punomoćniku PREDRAG JOVANOVIĆ</item>
      <item>LORENA BOLANAC, LABIN, OIB 55581323186, Kapelica 132, 52220 Labin zastupanog po punomoćniku PREDRAG JOVANOVIĆ</item>
      <item>ZLATKA JURIČIĆ, LABIN, Kapelica 131, 52220 LABIN zastupanog po punomoćniku PREDRAG JOVANOVIĆ</item>
      <item>LUIZA KOS, LABIN, OIB 07090131866, M. Golji 5A, 52220 Labin zastupanog po punomoćniku PREDRAG JOVANOVIĆ</item>
      <item>ŽELIMIR JURIĆ, LABIN, Omladinska 19, 52220 LABIN zastupanog po punomoćniku PREDRAG JOVANOVIĆ</item>
      <item>LEONIDA BEŠIĆ, LABIN, OIB 86179703257, A. Selana 27, 52220 Labin zastupanog po punomoćniku PREDRAG JOVANOVIĆ</item>
      <item>MIRSADA PEŠTALIĆ, LABIN, OIB 14442143626, Štrmac 1, 52220 Labin zastupanog po punomoćniku PREDRAG JOVANOVIĆ</item>
      <item>VLADIMIR BURŠIĆ, LABIN, P. Sveci 1, 52220 LABIN zastupanog po punomoćniku PREDRAG JOVANOVIĆ</item>
    </izvorni_sadrzaj>
    <derivirana_varijabla naziv="DomainObject.Predmet.StrankaListFormatedWithAdressOIB_1">
      <item>TANJA LICUL-BEŠIĆ, LABIN, OIB 93794210521, Šumber 117, 52220 Labin zastupanog po punomoćniku PREDRAG JOVANOVIĆ</item>
      <item>LORENA BOLANAC, LABIN, OIB 55581323186, Kapelica 132, 52220 Labin zastupanog po punomoćniku PREDRAG JOVANOVIĆ</item>
      <item>ZLATKA JURIČIĆ, LABIN, Kapelica 131, 52220 LABIN zastupanog po punomoćniku PREDRAG JOVANOVIĆ</item>
      <item>LUIZA KOS, LABIN, OIB 07090131866, M. Golji 5A, 52220 Labin zastupanog po punomoćniku PREDRAG JOVANOVIĆ</item>
      <item>ŽELIMIR JURIĆ, LABIN, Omladinska 19, 52220 LABIN zastupanog po punomoćniku PREDRAG JOVANOVIĆ</item>
      <item>LEONIDA BEŠIĆ, LABIN, OIB 86179703257, A. Selana 27, 52220 Labin zastupanog po punomoćniku PREDRAG JOVANOVIĆ</item>
      <item>MIRSADA PEŠTALIĆ, LABIN, OIB 14442143626, Štrmac 1, 52220 Labin zastupanog po punomoćniku PREDRAG JOVANOVIĆ</item>
      <item>VLADIMIR BURŠIĆ, LABIN, P. Sveci 1, 52220 LABIN zastupanog po punomoćniku PREDRAG JOVANOVIĆ</item>
    </derivirana_varijabla>
  </DomainObject.Predmet.StrankaListFormatedWithAdressOIB>
  <DomainObject.Predmet.StrankaListNazivFormated>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
  <DomainObject.Predmet.StrankaListNazivFormatedOIB>
    <izvorni_sadrzaj>
      <item>TANJA LICUL-BEŠIĆ, LABIN, OIB 93794210521</item>
      <item>LORENA BOLANAC, LABIN, OIB 55581323186</item>
      <item>ZLATKA JURIČIĆ, LABIN</item>
      <item>LUIZA KOS, LABIN, OIB 07090131866</item>
      <item>ŽELIMIR JURIĆ, LABIN</item>
      <item>LEONIDA BEŠIĆ, LABIN, OIB 86179703257</item>
      <item>MIRSADA PEŠTALIĆ, LABIN, OIB 14442143626</item>
      <item>VLADIMIR BURŠIĆ, LABIN</item>
    </izvorni_sadrzaj>
    <derivirana_varijabla naziv="DomainObject.Predmet.StrankaListNazivFormatedOIB_1">
      <item>TANJA LICUL-BEŠIĆ, LABIN, OIB 93794210521</item>
      <item>LORENA BOLANAC, LABIN, OIB 55581323186</item>
      <item>ZLATKA JURIČIĆ, LABIN</item>
      <item>LUIZA KOS, LABIN, OIB 07090131866</item>
      <item>ŽELIMIR JURIĆ, LABIN</item>
      <item>LEONIDA BEŠIĆ, LABIN, OIB 86179703257</item>
      <item>MIRSADA PEŠTALIĆ, LABIN, OIB 14442143626</item>
      <item>VLADIMIR BURŠIĆ, LABIN</item>
    </derivirana_varijabla>
  </DomainObject.Predmet.StrankaListNazivFormatedOIB>
  <DomainObject.Predmet.ProtuStrankaListFormated>
    <izvorni_sadrzaj>
      <item>IR. ZA . d.o.o. LABIN zastupanog po punomoćniku Sanjin Jurmić</item>
    </izvorni_sadrzaj>
    <derivirana_varijabla naziv="DomainObject.Predmet.ProtuStrankaListFormated_1">
      <item>IR. ZA . d.o.o. LABIN zastupanog po punomoćniku Sanjin Jurmić</item>
    </derivirana_varijabla>
  </DomainObject.Predmet.ProtuStrankaListFormated>
  <DomainObject.Predmet.ProtuStrankaListFormatedOIB>
    <izvorni_sadrzaj>
      <item>IR. ZA . d.o.o. LABIN, OIB 29682048894 zastupanog po punomoćniku Sanjin Jurmić</item>
    </izvorni_sadrzaj>
    <derivirana_varijabla naziv="DomainObject.Predmet.ProtuStrankaListFormatedOIB_1">
      <item>IR. ZA . d.o.o. LABIN, OIB 29682048894 zastupanog po punomoćniku Sanjin Jurmić</item>
    </derivirana_varijabla>
  </DomainObject.Predmet.ProtuStrankaListFormatedOIB>
  <DomainObject.Predmet.ProtuStrankaListFormatedWithAdress>
    <izvorni_sadrzaj>
      <item>IR. ZA . d.o.o. LABIN, Rudarska 5, 52220 LABIN zastupanog po punomoćniku Sanjin Jurmić</item>
    </izvorni_sadrzaj>
    <derivirana_varijabla naziv="DomainObject.Predmet.ProtuStrankaListFormatedWithAdress_1">
      <item>IR. ZA . d.o.o. LABIN, Rudarska 5, 52220 LABIN zastupanog po punomoćniku Sanjin Jurmić</item>
    </derivirana_varijabla>
  </DomainObject.Predmet.ProtuStrankaListFormatedWithAdress>
  <DomainObject.Predmet.ProtuStrankaListFormatedWithAdressOIB>
    <izvorni_sadrzaj>
      <item>IR. ZA . d.o.o. LABIN, OIB 29682048894, Rudarska 5, 52220 LABIN zastupanog po punomoćniku Sanjin Jurmić</item>
    </izvorni_sadrzaj>
    <derivirana_varijabla naziv="DomainObject.Predmet.ProtuStrankaListFormatedWithAdressOIB_1">
      <item>IR. ZA . d.o.o. LABIN, OIB 29682048894, Rudarska 5, 52220 LABIN zastupanog po punomoćniku Sanjin Jurmić</item>
    </derivirana_varijabla>
  </DomainObject.Predmet.ProtuStrankaListFormatedWithAdressOIB>
  <DomainObject.Predmet.ProtuStrankaListNazivFormated>
    <izvorni_sadrzaj>
      <item>IR. ZA . d.o.o. LABIN</item>
    </izvorni_sadrzaj>
    <derivirana_varijabla naziv="DomainObject.Predmet.ProtuStrankaListNazivFormated_1">
      <item>IR. ZA . d.o.o. LABIN</item>
    </derivirana_varijabla>
  </DomainObject.Predmet.ProtuStrankaListNazivFormated>
  <DomainObject.Predmet.ProtuStrankaListNazivFormatedOIB>
    <izvorni_sadrzaj>
      <item>IR. ZA . d.o.o. LABIN, OIB 29682048894</item>
    </izvorni_sadrzaj>
    <derivirana_varijabla naziv="DomainObject.Predmet.ProtuStrankaListNazivFormatedOIB_1">
      <item>IR. ZA . d.o.o. LABIN, OIB 29682048894</item>
    </derivirana_varijabla>
  </DomainObject.Predmet.ProtuStrankaListNazivFormatedOIB>
  <DomainObject.Predmet.OstaliListFormated>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
  <DomainObject.Predmet.OstaliListFormatedOIB>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OIB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OIB>
  <DomainObject.Predmet.OstaliListFormatedWithAdress>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
  <DomainObject.Predmet.OstaliListFormatedWithAdressOIB>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OIB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OIB>
  <DomainObject.Predmet.OstaliListNazivFormated>
    <izvorni_sadrzaj>
      <item>PREDRAG JOVANOVIĆ</item>
      <item>Sanjin Jurmić</item>
    </izvorni_sadrzaj>
    <derivirana_varijabla naziv="DomainObject.Predmet.OstaliListNazivFormated_1">
      <item>PREDRAG JOVANOVIĆ</item>
      <item>Sanjin Jurmić</item>
    </derivirana_varijabla>
  </DomainObject.Predmet.OstaliListNazivFormated>
  <DomainObject.Predmet.OstaliListNazivFormatedOIB>
    <izvorni_sadrzaj>
      <item>PREDRAG JOVANOVIĆ</item>
      <item>Sanjin Jurmić</item>
    </izvorni_sadrzaj>
    <derivirana_varijabla naziv="DomainObject.Predmet.OstaliListNazivFormatedOIB_1">
      <item>PREDRAG JOVANOVIĆ</item>
      <item>Sanjin Jurmić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2017.</izvorni_sadrzaj>
    <derivirana_varijabla naziv="DomainObject.Datum_1">13. lipnja 2017.</derivirana_varijabla>
  </DomainObject.Datum>
  <DomainObject.PoslovniBrojDokumenta>
    <izvorni_sadrzaj/>
    <derivirana_varijabla naziv="DomainObject.PoslovniBrojDokumenta_1"/>
  </DomainObject.PoslovniBrojDokumenta>
  <DomainObject.Predmet.StrankaIDrugi>
    <izvorni_sadrzaj>VLADIMIR BURŠIĆ, LABIN i dr.</izvorni_sadrzaj>
    <derivirana_varijabla naziv="DomainObject.Predmet.StrankaIDrugi_1">VLADIMIR BURŠIĆ, LABIN i dr.</derivirana_varijabla>
  </DomainObject.Predmet.StrankaIDrugi>
  <DomainObject.Predmet.ProtustrankaIDrugi>
    <izvorni_sadrzaj>IR. ZA . d.o.o. LABIN</izvorni_sadrzaj>
    <derivirana_varijabla naziv="DomainObject.Predmet.ProtustrankaIDrugi_1">IR. ZA . d.o.o. LABIN</derivirana_varijabla>
  </DomainObject.Predmet.ProtustrankaIDrugi>
  <DomainObject.Predmet.StrankaIDrugiAdressOIB>
    <izvorni_sadrzaj>VLADIMIR BURŠIĆ, LABIN, P. Sveci 1, 52220 LABIN i dr.</izvorni_sadrzaj>
    <derivirana_varijabla naziv="DomainObject.Predmet.StrankaIDrugiAdressOIB_1">VLADIMIR BURŠIĆ, LABIN, P. Sveci 1, 52220 LABIN i dr.</derivirana_varijabla>
  </DomainObject.Predmet.StrankaIDrugiAdressOIB>
  <DomainObject.Predmet.ProtustrankaIDrugiAdressOIB>
    <izvorni_sadrzaj>IR. ZA . d.o.o. LABIN, OIB 29682048894, Rudarska 5, 52220 LABIN</izvorni_sadrzaj>
    <derivirana_varijabla naziv="DomainObject.Predmet.ProtustrankaIDrugiAdressOIB_1">IR. ZA . d.o.o. LABIN, OIB 29682048894, Rudarska 5,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izvorni_sadrzaj>
    <derivirana_varijabla naziv="DomainObject.Predmet.SudioniciListNaziv_1">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derivirana_varijabla>
  </DomainObject.Predmet.SudioniciListNaziv>
  <DomainObject.Predmet.SudioniciListAdressOIB>
    <izvorni_sadrzaj>
      <item>TANJA LICUL-BEŠIĆ, LABIN, OIB 93794210521, Šumber 117,52220 Labin</item>
      <item>LORENA BOLANAC, LABIN, OIB 55581323186, Kapelica 132,52220 Labin</item>
      <item>ZLATKA JURIČIĆ, LABIN, Kapelica 131,52220 LABIN</item>
      <item>LUIZA KOS, LABIN, OIB 07090131866, M. Golji 5A,52220 Labin</item>
      <item>ŽELIMIR JURIĆ, LABIN, Omladinska 19,52220 LABIN</item>
      <item>PREDRAG JOVANOVIĆ, Rudarska 1,52220 LABIN</item>
      <item>Sanjin Jurmić, Kvaternikova br. 70 a,51000 Rijeka</item>
      <item>LEONIDA BEŠIĆ, LABIN, OIB 86179703257, A. Selana 27,52220 Labin</item>
      <item>MIRSADA PEŠTALIĆ, LABIN, OIB 14442143626, Štrmac 1,52220 Labin</item>
      <item>VLADIMIR BURŠIĆ, LABIN, P. Sveci 1,52220 LABIN</item>
      <item>IR. ZA . d.o.o. LABIN, OIB 29682048894, Rudarska 5,52220 LABIN</item>
    </izvorni_sadrzaj>
    <derivirana_varijabla naziv="DomainObject.Predmet.SudioniciListAdressOIB_1">
      <item>TANJA LICUL-BEŠIĆ, LABIN, OIB 93794210521, Šumber 117,52220 Labin</item>
      <item>LORENA BOLANAC, LABIN, OIB 55581323186, Kapelica 132,52220 Labin</item>
      <item>ZLATKA JURIČIĆ, LABIN, Kapelica 131,52220 LABIN</item>
      <item>LUIZA KOS, LABIN, OIB 07090131866, M. Golji 5A,52220 Labin</item>
      <item>ŽELIMIR JURIĆ, LABIN, Omladinska 19,52220 LABIN</item>
      <item>PREDRAG JOVANOVIĆ, Rudarska 1,52220 LABIN</item>
      <item>Sanjin Jurmić, Kvaternikova br. 70 a,51000 Rijeka</item>
      <item>LEONIDA BEŠIĆ, LABIN, OIB 86179703257, A. Selana 27,52220 Labin</item>
      <item>MIRSADA PEŠTALIĆ, LABIN, OIB 14442143626, Štrmac 1,52220 Labin</item>
      <item>VLADIMIR BURŠIĆ, LABIN, P. Sveci 1,52220 LABIN</item>
      <item>IR. ZA . d.o.o. LABIN, OIB 29682048894, Rudarska 5,52220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93794210521</item>
      <item>, OIB 55581323186</item>
      <item>, OIB null</item>
      <item>, OIB 07090131866</item>
      <item>, OIB null</item>
      <item>, OIB null</item>
      <item>, OIB null</item>
      <item>, OIB 86179703257</item>
      <item>, OIB 14442143626</item>
      <item>, OIB null</item>
      <item>, OIB 29682048894</item>
    </izvorni_sadrzaj>
    <derivirana_varijabla naziv="DomainObject.Predmet.SudioniciListNazivOIB_1">
      <item>, OIB 93794210521</item>
      <item>, OIB 55581323186</item>
      <item>, OIB null</item>
      <item>, OIB 07090131866</item>
      <item>, OIB null</item>
      <item>, OIB null</item>
      <item>, OIB null</item>
      <item>, OIB 86179703257</item>
      <item>, OIB 14442143626</item>
      <item>, OIB null</item>
      <item>, OIB 29682048894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274</properties:Words>
  <properties:Characters>1372</properties:Characters>
  <properties:Lines>48</properties:Lines>
  <properties:Paragraphs>19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2017-06-13T07:35:00Z</dcterms:created>
  <dc:creator>Damir Rabar</dc:creator>
  <cp:lastModifiedBy>Lorena Paris Aničić</cp:lastModifiedBy>
  <cp:lastPrinted>2017-06-13T07:36:00Z</cp:lastPrinted>
  <dcterms:modified xmlns:xsi="http://www.w3.org/2001/XMLSchema-instance" xsi:type="dcterms:W3CDTF">2017-06-13T07:37:00Z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1</vt:i4>
  </prop:property>
  <prop:property name="Naslov" pid="4" fmtid="{D5CDD505-2E9C-101B-9397-08002B2CF9AE}">
    <vt:lpwstr>Novi sadržaj dokumenta</vt:lpwstr>
  </prop:property>
  <prop:property name="CC_coloring" pid="5" fmtid="{D5CDD505-2E9C-101B-9397-08002B2CF9AE}">
    <vt:bool>false</vt:bool>
  </prop:property>
</prop:Properties>
</file>