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1f90" w14:paraId="6e11f90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4301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74387" w:rsidR="00C337A9" w:rsidRPr="00974387">
      <w:pPr>
        <w:pStyle w:val="Bezproreda"/>
        <w:numPr>
          <w:ilvl w:val="0"/>
          <w:numId w:val="11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74387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974387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974387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974387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974387">
        <w:rPr>
          <w:rFonts w:cs="Times New Roman" w:hAnsi="Times New Roman" w:ascii="Times New Roman"/>
          <w:sz w:val="24"/>
          <w:szCs w:val="24"/>
        </w:rPr>
        <w:t xml:space="preserve">: </w:t>
      </w:r>
      <w:r w:rsidR="00974387" w:rsidRPr="00974387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974387" w:rsidRPr="00974387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974387" w:rsidRPr="00974387">
        <w:rPr>
          <w:rFonts w:cs="Times New Roman" w:hAnsi="Times New Roman" w:ascii="Times New Roman"/>
          <w:sz w:val="24"/>
          <w:szCs w:val="24"/>
        </w:rPr>
        <w:t xml:space="preserve">, površine 7138 m2, i to: 58. Suvlasnički dio: 10/10000 ETAŽNO VLASNIŠTVO (E-58), </w:t>
      </w:r>
      <w:r w:rsidR="00974387" w:rsidRPr="00974387">
        <w:rPr>
          <w:rFonts w:cs="Times New Roman" w:eastAsia="Calibri" w:hAnsi="Times New Roman" w:ascii="Times New Roman"/>
          <w:sz w:val="24"/>
          <w:szCs w:val="24"/>
        </w:rPr>
        <w:t>garaža G.30. u podrumu -1 zgrade M. Krušlina 14-24, neto korisne površine 13,28 m2, u nacrtu označenu plavom bojom, tržišne vrijednosti 62.600,00 kn</w:t>
      </w:r>
      <w:r w:rsidR="00797229" w:rsidRPr="00974387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974387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974387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974387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974387">
        <w:rPr>
          <w:rFonts w:cs="Times New Roman" w:hAnsi="Times New Roman" w:ascii="Times New Roman"/>
          <w:sz w:val="24"/>
          <w:szCs w:val="24"/>
        </w:rPr>
        <w:t>.</w:t>
      </w:r>
      <w:r w:rsidR="00B6594C" w:rsidRPr="009743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B12649">
        <w:rPr>
          <w:rFonts w:cs="Times New Roman" w:hAnsi="Times New Roman" w:ascii="Times New Roman"/>
          <w:sz w:val="24"/>
          <w:szCs w:val="24"/>
        </w:rPr>
        <w:t>,v.r.</w:t>
      </w:r>
    </w:p>
    <w:p w:rsidRDefault="00B12649" w:rsidP="00817FE3" w:rsidR="00B126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B12649" w:rsidP="00817FE3" w:rsidR="00B12649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B12649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CD8" w:rsidR="000C6CD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CD8" w:rsidR="000C6CD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CD8" w:rsidR="000C6C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CD8" w:rsidR="000C6C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264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0C6CD8">
      <w:rPr>
        <w:rFonts w:cs="Times New Roman" w:hAnsi="Times New Roman" w:ascii="Times New Roman"/>
        <w:sz w:val="24"/>
        <w:szCs w:val="24"/>
      </w:rPr>
      <w:t>458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C6CD8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701D6"/>
    <w:rsid w:val="00276A68"/>
    <w:rsid w:val="002F1DD8"/>
    <w:rsid w:val="002F5985"/>
    <w:rsid w:val="003B4893"/>
    <w:rsid w:val="004301FE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90B9C"/>
    <w:rsid w:val="006F4E0B"/>
    <w:rsid w:val="00797229"/>
    <w:rsid w:val="00817FE3"/>
    <w:rsid w:val="00836E27"/>
    <w:rsid w:val="008F7260"/>
    <w:rsid w:val="0092426C"/>
    <w:rsid w:val="0092792A"/>
    <w:rsid w:val="00974387"/>
    <w:rsid w:val="009A2961"/>
    <w:rsid w:val="00A23842"/>
    <w:rsid w:val="00B12649"/>
    <w:rsid w:val="00B1648A"/>
    <w:rsid w:val="00B6594C"/>
    <w:rsid w:val="00B677D7"/>
    <w:rsid w:val="00BA009B"/>
    <w:rsid w:val="00BA7805"/>
    <w:rsid w:val="00C337A9"/>
    <w:rsid w:val="00C963CD"/>
    <w:rsid w:val="00CA2B00"/>
    <w:rsid w:val="00CF514A"/>
    <w:rsid w:val="00D210B4"/>
    <w:rsid w:val="00D65530"/>
    <w:rsid w:val="00E32643"/>
    <w:rsid w:val="00EA5A55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12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6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26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26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26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12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6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26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26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26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St-6578/2016-456</izvorni_sadrzaj>
    <derivirana_varijabla naziv="DomainObject.PredzadnjaOdlukaIzPredmeta.Oznaka_1">St-6578/2016-456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C4E95-67AA-40DA-BC01-C78351565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1979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2018-11-23T09:19:00Z</dcterms:created>
  <dc:creator>Lea</dc:creator>
  <cp:lastModifiedBy>Matea Bizjak</cp:lastModifiedBy>
  <cp:lastPrinted>2018-11-26T11:43:00Z</cp:lastPrinted>
  <dcterms:modified xmlns:xsi="http://www.w3.org/2001/XMLSchema-instance" xsi:type="dcterms:W3CDTF">2018-11-26T11:44:00Z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