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7dfc" w14:paraId="0e37dfc" w:rsidRDefault="00F420EC" w:rsidP="00F420EC" w:rsidR="00F420EC">
      <w:pPr>
        <w15:collapsed w:val="false"/>
      </w:pPr>
      <w:bookmarkStart w:name="_GoBack" w:id="0"/>
      <w:bookmarkEnd w:id="0"/>
    </w:p>
    <w:p w:rsidRDefault="00F420EC" w:rsidP="00F420EC" w:rsidR="00F420EC"/>
    <w:p w:rsidRDefault="00F420EC" w:rsidP="00F420EC" w:rsidR="00F420EC"/>
    <w:p w:rsidRDefault="00116EA0" w:rsidR="00116EA0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20EC" w:rsidP="00F420EC" w:rsidR="00F420EC">
      <w:r>
        <w:t>REPUBLIKA HRVATSKA</w:t>
      </w:r>
    </w:p>
    <w:p w:rsidRDefault="00F420EC" w:rsidP="00F420EC" w:rsidR="00F420EC">
      <w:r>
        <w:t xml:space="preserve">TRGOVAČKI SUD U ZAGREBU                                                                     </w:t>
      </w:r>
    </w:p>
    <w:p w:rsidRDefault="00F420EC" w:rsidP="00F420EC" w:rsidR="00F420EC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4E24EE">
        <w:tab/>
      </w:r>
      <w:r w:rsidR="004E24EE">
        <w:tab/>
      </w:r>
      <w:r w:rsidR="004E24EE">
        <w:tab/>
      </w:r>
      <w:r w:rsidR="004E24EE">
        <w:tab/>
      </w:r>
      <w:r w:rsidR="004E24EE">
        <w:tab/>
      </w:r>
      <w:r w:rsidR="004E24EE">
        <w:tab/>
        <w:t xml:space="preserve">       72.</w:t>
      </w:r>
      <w:r>
        <w:t>St-</w:t>
      </w:r>
      <w:r w:rsidR="00E22FE0">
        <w:t>1</w:t>
      </w:r>
      <w:r w:rsidR="00C53B7D">
        <w:t>843</w:t>
      </w:r>
      <w:r w:rsidR="00053192">
        <w:t>/2016</w:t>
      </w:r>
      <w:r w:rsidR="00D22FEE">
        <w:t>-9</w:t>
      </w:r>
    </w:p>
    <w:p w:rsidRDefault="00F420EC" w:rsidP="00F420EC" w:rsidR="00F420EC"/>
    <w:p w:rsidRDefault="00F420EC" w:rsidP="00F420EC" w:rsidR="00F420EC"/>
    <w:p w:rsidRDefault="00F420EC" w:rsidP="004E24EE" w:rsidR="00F420EC">
      <w:pPr>
        <w:jc w:val="right"/>
      </w:pPr>
      <w:r>
        <w:t>FINANCIJSKA AGENCIJA</w:t>
      </w:r>
    </w:p>
    <w:p w:rsidRDefault="00F420EC" w:rsidP="004E24EE" w:rsidR="00F420EC">
      <w:pPr>
        <w:jc w:val="right"/>
      </w:pPr>
      <w:r>
        <w:t>Zagreb</w:t>
      </w:r>
    </w:p>
    <w:p w:rsidRDefault="00F420EC" w:rsidP="004E24EE" w:rsidR="00F420EC">
      <w:pPr>
        <w:jc w:val="right"/>
      </w:pPr>
      <w:r>
        <w:t>Vrtni put 3</w:t>
      </w:r>
    </w:p>
    <w:p w:rsidRDefault="00F420EC" w:rsidP="00F420EC" w:rsidR="00F420EC"/>
    <w:p w:rsidRDefault="00F420EC" w:rsidP="004E24EE" w:rsidR="00F420EC">
      <w:pPr>
        <w:jc w:val="both"/>
      </w:pPr>
    </w:p>
    <w:p w:rsidRDefault="00F420EC" w:rsidP="004E24EE" w:rsidR="00F420EC">
      <w:pPr>
        <w:jc w:val="both"/>
      </w:pPr>
      <w:r>
        <w:t xml:space="preserve">U postupku </w:t>
      </w:r>
      <w:proofErr w:type="spellStart"/>
      <w:r>
        <w:t>predstečajne</w:t>
      </w:r>
      <w:proofErr w:type="spellEnd"/>
      <w:r>
        <w:t xml:space="preserve"> nagodbe nad dužnikom </w:t>
      </w:r>
      <w:r w:rsidR="00C53B7D" w:rsidRPr="00B06C1B">
        <w:t xml:space="preserve">VICISSITUDO d.o.o. </w:t>
      </w:r>
      <w:r w:rsidR="00C53B7D">
        <w:t xml:space="preserve">, Zagreb (Grad Zagreb), </w:t>
      </w:r>
      <w:proofErr w:type="spellStart"/>
      <w:r w:rsidR="00C53B7D">
        <w:t>Čikoševa</w:t>
      </w:r>
      <w:proofErr w:type="spellEnd"/>
      <w:r w:rsidR="00C53B7D">
        <w:t xml:space="preserve"> 5, OIB:  </w:t>
      </w:r>
      <w:r w:rsidR="00C53B7D" w:rsidRPr="00B06C1B">
        <w:t>46285466782</w:t>
      </w:r>
      <w:r w:rsidR="00C53B7D">
        <w:t>,</w:t>
      </w:r>
      <w:r>
        <w:t xml:space="preserve">, u skladu s čl. 66. Zakona o financijskom poslovanju i </w:t>
      </w:r>
      <w:proofErr w:type="spellStart"/>
      <w:r>
        <w:t>predstečajnoj</w:t>
      </w:r>
      <w:proofErr w:type="spellEnd"/>
      <w:r>
        <w:t xml:space="preserve"> nagodbi </w:t>
      </w:r>
      <w:r w:rsidR="00E22FE0">
        <w:t xml:space="preserve">("Narodne novine" broj 108/12, 144/12, 81/13, 112/13;  dalje: ZFPPN) </w:t>
      </w:r>
      <w:r>
        <w:t>dostavljamo Vam oglas radi objave na Vašoj web stranici.</w:t>
      </w:r>
    </w:p>
    <w:p w:rsidRDefault="00C2350C" w:rsidP="004E24EE" w:rsidR="00C2350C">
      <w:pPr>
        <w:jc w:val="both"/>
      </w:pPr>
      <w:r>
        <w:t>Napominjemo da oglas mora biti objavljen najkasnije 8 dana prije održavanja ročišta.</w:t>
      </w:r>
    </w:p>
    <w:p w:rsidRDefault="00E22FE0" w:rsidP="004E24EE" w:rsidR="00E22FE0">
      <w:pPr>
        <w:jc w:val="both"/>
      </w:pPr>
      <w:r>
        <w:t>Roč</w:t>
      </w:r>
      <w:r w:rsidR="00C53B7D">
        <w:t>ište u predmetu zakazano je za 27</w:t>
      </w:r>
      <w:r>
        <w:t>.</w:t>
      </w:r>
      <w:r w:rsidR="00C53B7D">
        <w:t xml:space="preserve"> travnja</w:t>
      </w:r>
      <w:r>
        <w:t xml:space="preserve"> 201</w:t>
      </w:r>
      <w:r w:rsidR="00053192">
        <w:t>6</w:t>
      </w:r>
      <w:r>
        <w:t>. godine</w:t>
      </w:r>
    </w:p>
    <w:p w:rsidRDefault="00F420EC" w:rsidP="00F420EC" w:rsidR="00F420EC"/>
    <w:p w:rsidRDefault="00E22FE0" w:rsidP="004E24EE" w:rsidR="00F420EC">
      <w:pPr>
        <w:ind w:firstLine="708" w:left="2832"/>
      </w:pPr>
      <w:r>
        <w:t xml:space="preserve">U Zagrebu </w:t>
      </w:r>
      <w:r w:rsidR="00C53B7D">
        <w:t>21</w:t>
      </w:r>
      <w:r w:rsidR="00F420EC">
        <w:t>.</w:t>
      </w:r>
      <w:r w:rsidR="00C53B7D">
        <w:t xml:space="preserve"> ožujka</w:t>
      </w:r>
      <w:r w:rsidR="00F420EC">
        <w:t xml:space="preserve"> 201</w:t>
      </w:r>
      <w:r w:rsidR="00053192">
        <w:t>6</w:t>
      </w:r>
      <w:r w:rsidR="00F420EC">
        <w:t>.</w:t>
      </w:r>
    </w:p>
    <w:p w:rsidRDefault="00F420EC" w:rsidP="00F420EC" w:rsidR="00F420EC"/>
    <w:p w:rsidRDefault="00F420EC" w:rsidP="00F420EC" w:rsidR="00F420EC"/>
    <w:p w:rsidRDefault="001472D2" w:rsidP="00E91121" w:rsidR="001472D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472D2" w:rsidP="00E91121" w:rsidR="001472D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472D2" w:rsidP="00E91121" w:rsidR="001472D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472D2" w:rsidP="00E91121" w:rsidR="001472D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472D2" w:rsidP="00E91121" w:rsidR="001472D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16EA0" w:rsidP="00D22FEE" w:rsidR="00116EA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16EA0" w:rsidP="00116EA0" w:rsidR="00116EA0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F420EC" w:rsidP="004E24EE" w:rsidR="00F420EC">
      <w:pPr>
        <w:jc w:val="right"/>
      </w:pPr>
    </w:p>
    <w:p w:rsidRDefault="00116EA0" w:rsidP="00F420EC" w:rsidR="00116EA0"/>
    <w:p w:rsidRDefault="00116EA0" w:rsidP="00F420EC" w:rsidR="00116EA0"/>
    <w:p w:rsidRDefault="00CB32AC" w:rsidP="00F420EC" w:rsidR="00CB32AC"/>
    <w:p w:rsidRDefault="0014269E" w:rsidP="00F420EC" w:rsidR="0014269E"/>
    <w:p w:rsidRDefault="0014269E" w:rsidP="00F420EC" w:rsidR="0014269E"/>
    <w:p w:rsidRDefault="0014269E" w:rsidP="00F420EC" w:rsidR="0014269E"/>
    <w:p w:rsidRDefault="0014269E" w:rsidP="00F420EC" w:rsidR="0014269E"/>
    <w:p w:rsidRDefault="0014269E" w:rsidP="00F420EC" w:rsidR="0014269E"/>
    <w:p w:rsidRDefault="0014269E" w:rsidP="00F420EC" w:rsidR="0014269E"/>
    <w:p w:rsidRDefault="0014269E" w:rsidP="00F420EC" w:rsidR="0014269E"/>
    <w:p w:rsidRDefault="0014269E" w:rsidP="00F420EC" w:rsidR="0014269E"/>
    <w:p w:rsidRDefault="0014269E" w:rsidP="00F420EC" w:rsidR="0014269E"/>
    <w:p w:rsidRDefault="0014269E" w:rsidP="00F420EC" w:rsidR="0014269E"/>
    <w:p w:rsidRDefault="0014269E" w:rsidP="00F420EC" w:rsidR="0014269E"/>
    <w:p w:rsidRDefault="0014269E" w:rsidP="00F420EC" w:rsidR="0014269E"/>
    <w:p w:rsidRDefault="0014269E" w:rsidP="00F420EC" w:rsidR="0014269E"/>
    <w:p w:rsidRDefault="00F420EC" w:rsidP="00F420EC" w:rsidR="00F420EC"/>
    <w:p w:rsidRDefault="00F420EC" w:rsidP="00F420EC" w:rsidR="00F420EC"/>
    <w:p w:rsidRDefault="00F420EC" w:rsidP="00F420EC" w:rsidR="00F420EC"/>
    <w:p w:rsidRDefault="00A109E6" w:rsidP="00F420EC" w:rsidR="00A109E6"/>
    <w:sectPr w:rsidR="00A109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9E6"/>
    <w:rsid w:val="00053192"/>
    <w:rsid w:val="00116EA0"/>
    <w:rsid w:val="0014269E"/>
    <w:rsid w:val="001472D2"/>
    <w:rsid w:val="004E24EE"/>
    <w:rsid w:val="005B4C4E"/>
    <w:rsid w:val="00A109E6"/>
    <w:rsid w:val="00C2350C"/>
    <w:rsid w:val="00C53B7D"/>
    <w:rsid w:val="00C6620D"/>
    <w:rsid w:val="00CB32AC"/>
    <w:rsid w:val="00D22FEE"/>
    <w:rsid w:val="00E22FE0"/>
    <w:rsid w:val="00F4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16EA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16EA0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4C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4C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7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2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16EA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16EA0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4C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4C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7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2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2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2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2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1843</izvorni_sadrzaj>
    <derivirana_varijabla naziv="DomainObject.Predmet.Broj_1">1843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St-1843/2016</izvorni_sadrzaj>
    <derivirana_varijabla naziv="DomainObject.Predmet.OznakaBroj_1">St-1843/2016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VICISSITUDO d.o.o.</izvorni_sadrzaj>
    <derivirana_varijabla naziv="DomainObject.Predmet.ProtustrankaFormated_1">  VICISSITUDO d.o.o.</derivirana_varijabla>
  </DomainObject.Predmet.ProtustrankaFormated>
  <DomainObject.Predmet.ProtustrankaFormatedOIB>
    <izvorni_sadrzaj>  VICISSITUDO d.o.o., OIB 46285466782</izvorni_sadrzaj>
    <derivirana_varijabla naziv="DomainObject.Predmet.ProtustrankaFormatedOIB_1">  VICISSITUDO d.o.o., OIB 46285466782</derivirana_varijabla>
  </DomainObject.Predmet.ProtustrankaFormatedOIB>
  <DomainObject.Predmet.ProtustrankaFormatedWithAdress>
    <izvorni_sadrzaj> VICISSITUDO d.o.o., Čikoševa 5, 10000 Zagreb</izvorni_sadrzaj>
    <derivirana_varijabla naziv="DomainObject.Predmet.ProtustrankaFormatedWithAdress_1"> VICISSITUDO d.o.o., Čikoševa 5, 10000 Zagreb</derivirana_varijabla>
  </DomainObject.Predmet.ProtustrankaFormatedWithAdress>
  <DomainObject.Predmet.ProtustrankaFormatedWithAdressOIB>
    <izvorni_sadrzaj> VICISSITUDO d.o.o., OIB 46285466782, Čikoševa 5, 10000 Zagreb</izvorni_sadrzaj>
    <derivirana_varijabla naziv="DomainObject.Predmet.ProtustrankaFormatedWithAdressOIB_1"> VICISSITUDO d.o.o., OIB 46285466782, Čikoševa 5, 10000 Zagreb</derivirana_varijabla>
  </DomainObject.Predmet.ProtustrankaFormatedWithAdressOIB>
  <DomainObject.Predmet.ProtustrankaWithAdress>
    <izvorni_sadrzaj>VICISSITUDO d.o.o. Čikoševa 5, 10000 Zagreb</izvorni_sadrzaj>
    <derivirana_varijabla naziv="DomainObject.Predmet.ProtustrankaWithAdress_1">VICISSITUDO d.o.o. Čikoševa 5, 10000 Zagreb</derivirana_varijabla>
  </DomainObject.Predmet.ProtustrankaWithAdress>
  <DomainObject.Predmet.ProtustrankaWithAdressOIB>
    <izvorni_sadrzaj>VICISSITUDO d.o.o., OIB 46285466782, Čikoševa 5, 10000 Zagreb</izvorni_sadrzaj>
    <derivirana_varijabla naziv="DomainObject.Predmet.ProtustrankaWithAdressOIB_1">VICISSITUDO d.o.o., OIB 46285466782, Čikoševa 5, 10000 Zagreb</derivirana_varijabla>
  </DomainObject.Predmet.ProtustrankaWithAdressOIB>
  <DomainObject.Predmet.ProtustrankaNazivFormated>
    <izvorni_sadrzaj>VICISSITUDO d.o.o.</izvorni_sadrzaj>
    <derivirana_varijabla naziv="DomainObject.Predmet.ProtustrankaNazivFormated_1">VICISSITUDO d.o.o.</derivirana_varijabla>
  </DomainObject.Predmet.ProtustrankaNazivFormated>
  <DomainObject.Predmet.ProtustrankaNazivFormatedOIB>
    <izvorni_sadrzaj>VICISSITUDO d.o.o., OIB 46285466782</izvorni_sadrzaj>
    <derivirana_varijabla naziv="DomainObject.Predmet.ProtustrankaNazivFormatedOIB_1">VICISSITUDO d.o.o., OIB 46285466782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VICISSITUDO d.o.o.</izvorni_sadrzaj>
    <derivirana_varijabla naziv="DomainObject.Predmet.StrankaFormated_1">  VICISSITUDO d.o.o.</derivirana_varijabla>
  </DomainObject.Predmet.StrankaFormated>
  <DomainObject.Predmet.StrankaFormatedOIB>
    <izvorni_sadrzaj>  VICISSITUDO d.o.o., OIB 46285466782</izvorni_sadrzaj>
    <derivirana_varijabla naziv="DomainObject.Predmet.StrankaFormatedOIB_1">  VICISSITUDO d.o.o., OIB 46285466782</derivirana_varijabla>
  </DomainObject.Predmet.StrankaFormatedOIB>
  <DomainObject.Predmet.StrankaFormatedWithAdress>
    <izvorni_sadrzaj> VICISSITUDO d.o.o., Čikoševa 5, 10000 Zagreb</izvorni_sadrzaj>
    <derivirana_varijabla naziv="DomainObject.Predmet.StrankaFormatedWithAdress_1"> VICISSITUDO d.o.o., Čikoševa 5, 10000 Zagreb</derivirana_varijabla>
  </DomainObject.Predmet.StrankaFormatedWithAdress>
  <DomainObject.Predmet.StrankaFormatedWithAdressOIB>
    <izvorni_sadrzaj> VICISSITUDO d.o.o., OIB 46285466782, Čikoševa 5, 10000 Zagreb</izvorni_sadrzaj>
    <derivirana_varijabla naziv="DomainObject.Predmet.StrankaFormatedWithAdressOIB_1"> VICISSITUDO d.o.o., OIB 46285466782, Čikoševa 5, 10000 Zagreb</derivirana_varijabla>
  </DomainObject.Predmet.StrankaFormatedWithAdressOIB>
  <DomainObject.Predmet.StrankaWithAdress>
    <izvorni_sadrzaj>VICISSITUDO d.o.o. Čikoševa 5,10000 Zagreb</izvorni_sadrzaj>
    <derivirana_varijabla naziv="DomainObject.Predmet.StrankaWithAdress_1">VICISSITUDO d.o.o. Čikoševa 5,10000 Zagreb</derivirana_varijabla>
  </DomainObject.Predmet.StrankaWithAdress>
  <DomainObject.Predmet.StrankaWithAdressOIB>
    <izvorni_sadrzaj>VICISSITUDO d.o.o., OIB 46285466782, Čikoševa 5,10000 Zagreb</izvorni_sadrzaj>
    <derivirana_varijabla naziv="DomainObject.Predmet.StrankaWithAdressOIB_1">VICISSITUDO d.o.o., OIB 46285466782, Čikoševa 5,10000 Zagreb</derivirana_varijabla>
  </DomainObject.Predmet.StrankaWithAdressOIB>
  <DomainObject.Predmet.StrankaNazivFormated>
    <izvorni_sadrzaj>VICISSITUDO d.o.o.</izvorni_sadrzaj>
    <derivirana_varijabla naziv="DomainObject.Predmet.StrankaNazivFormated_1">VICISSITUDO d.o.o.</derivirana_varijabla>
  </DomainObject.Predmet.StrankaNazivFormated>
  <DomainObject.Predmet.StrankaNazivFormatedOIB>
    <izvorni_sadrzaj>VICISSITUDO d.o.o., OIB 46285466782</izvorni_sadrzaj>
    <derivirana_varijabla naziv="DomainObject.Predmet.StrankaNazivFormatedOIB_1">VICISSITUDO d.o.o., OIB 46285466782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VICISSITUDO d.o.o.</item>
    </izvorni_sadrzaj>
    <derivirana_varijabla naziv="DomainObject.Predmet.StrankaListFormated_1">
      <item>VICISSITUDO d.o.o.</item>
    </derivirana_varijabla>
  </DomainObject.Predmet.StrankaListFormated>
  <DomainObject.Predmet.StrankaListFormatedOIB>
    <izvorni_sadrzaj>
      <item>VICISSITUDO d.o.o., OIB 46285466782</item>
    </izvorni_sadrzaj>
    <derivirana_varijabla naziv="DomainObject.Predmet.StrankaListFormatedOIB_1">
      <item>VICISSITUDO d.o.o., OIB 46285466782</item>
    </derivirana_varijabla>
  </DomainObject.Predmet.StrankaListFormatedOIB>
  <DomainObject.Predmet.StrankaListFormatedWithAdress>
    <izvorni_sadrzaj>
      <item>VICISSITUDO d.o.o., Čikoševa 5, 10000 Zagreb</item>
    </izvorni_sadrzaj>
    <derivirana_varijabla naziv="DomainObject.Predmet.StrankaListFormatedWithAdress_1">
      <item>VICISSITUDO d.o.o., Čikoševa 5, 10000 Zagreb</item>
    </derivirana_varijabla>
  </DomainObject.Predmet.StrankaListFormatedWithAdress>
  <DomainObject.Predmet.StrankaListFormatedWithAdressOIB>
    <izvorni_sadrzaj>
      <item>VICISSITUDO d.o.o., OIB 46285466782, Čikoševa 5, 10000 Zagreb</item>
    </izvorni_sadrzaj>
    <derivirana_varijabla naziv="DomainObject.Predmet.StrankaListFormatedWithAdressOIB_1">
      <item>VICISSITUDO d.o.o., OIB 46285466782, Čikoševa 5, 10000 Zagreb</item>
    </derivirana_varijabla>
  </DomainObject.Predmet.StrankaListFormatedWithAdressOIB>
  <DomainObject.Predmet.StrankaListNazivFormated>
    <izvorni_sadrzaj>
      <item>VICISSITUDO d.o.o.</item>
    </izvorni_sadrzaj>
    <derivirana_varijabla naziv="DomainObject.Predmet.StrankaListNazivFormated_1">
      <item>VICISSITUDO d.o.o.</item>
    </derivirana_varijabla>
  </DomainObject.Predmet.StrankaListNazivFormated>
  <DomainObject.Predmet.StrankaListNazivFormatedOIB>
    <izvorni_sadrzaj>
      <item>VICISSITUDO d.o.o., OIB 46285466782</item>
    </izvorni_sadrzaj>
    <derivirana_varijabla naziv="DomainObject.Predmet.StrankaListNazivFormatedOIB_1">
      <item>VICISSITUDO d.o.o., OIB 46285466782</item>
    </derivirana_varijabla>
  </DomainObject.Predmet.StrankaListNazivFormatedOIB>
  <DomainObject.Predmet.ProtuStrankaListFormated>
    <izvorni_sadrzaj>
      <item>VICISSITUDO d.o.o.</item>
    </izvorni_sadrzaj>
    <derivirana_varijabla naziv="DomainObject.Predmet.ProtuStrankaListFormated_1">
      <item>VICISSITUDO d.o.o.</item>
    </derivirana_varijabla>
  </DomainObject.Predmet.ProtuStrankaListFormated>
  <DomainObject.Predmet.ProtuStrankaListFormatedOIB>
    <izvorni_sadrzaj>
      <item>VICISSITUDO d.o.o., OIB 46285466782</item>
    </izvorni_sadrzaj>
    <derivirana_varijabla naziv="DomainObject.Predmet.ProtuStrankaListFormatedOIB_1">
      <item>VICISSITUDO d.o.o., OIB 46285466782</item>
    </derivirana_varijabla>
  </DomainObject.Predmet.ProtuStrankaListFormatedOIB>
  <DomainObject.Predmet.ProtuStrankaListFormatedWithAdress>
    <izvorni_sadrzaj>
      <item>VICISSITUDO d.o.o., Čikoševa 5, 10000 Zagreb</item>
    </izvorni_sadrzaj>
    <derivirana_varijabla naziv="DomainObject.Predmet.ProtuStrankaListFormatedWithAdress_1">
      <item>VICISSITUDO d.o.o., Čikoševa 5, 10000 Zagreb</item>
    </derivirana_varijabla>
  </DomainObject.Predmet.ProtuStrankaListFormatedWithAdress>
  <DomainObject.Predmet.ProtuStrankaListFormatedWithAdressOIB>
    <izvorni_sadrzaj>
      <item>VICISSITUDO d.o.o., OIB 46285466782, Čikoševa 5, 10000 Zagreb</item>
    </izvorni_sadrzaj>
    <derivirana_varijabla naziv="DomainObject.Predmet.ProtuStrankaListFormatedWithAdressOIB_1">
      <item>VICISSITUDO d.o.o., OIB 46285466782, Čikoševa 5, 10000 Zagreb</item>
    </derivirana_varijabla>
  </DomainObject.Predmet.ProtuStrankaListFormatedWithAdressOIB>
  <DomainObject.Predmet.ProtuStrankaListNazivFormated>
    <izvorni_sadrzaj>
      <item>VICISSITUDO d.o.o.</item>
    </izvorni_sadrzaj>
    <derivirana_varijabla naziv="DomainObject.Predmet.ProtuStrankaListNazivFormated_1">
      <item>VICISSITUDO d.o.o.</item>
    </derivirana_varijabla>
  </DomainObject.Predmet.ProtuStrankaListNazivFormated>
  <DomainObject.Predmet.ProtuStrankaListNazivFormatedOIB>
    <izvorni_sadrzaj>
      <item>VICISSITUDO d.o.o., OIB 46285466782</item>
    </izvorni_sadrzaj>
    <derivirana_varijabla naziv="DomainObject.Predmet.ProtuStrankaListNazivFormatedOIB_1">
      <item>VICISSITUDO d.o.o., OIB 46285466782</item>
    </derivirana_varijabla>
  </DomainObject.Predmet.ProtuStrankaListNazivFormatedOIB>
  <DomainObject.Predmet.OstaliList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Formated_1"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VICISSITUDO d.o.o.</izvorni_sadrzaj>
    <derivirana_varijabla naziv="DomainObject.Predmet.StrankaIDrugi_1">VICISSITUDO d.o.o.</derivirana_varijabla>
  </DomainObject.Predmet.StrankaIDrugi>
  <DomainObject.Predmet.ProtustrankaIDrugi>
    <izvorni_sadrzaj>VICISSITUDO d.o.o.</izvorni_sadrzaj>
    <derivirana_varijabla naziv="DomainObject.Predmet.ProtustrankaIDrugi_1">VICISSITUDO d.o.o.</derivirana_varijabla>
  </DomainObject.Predmet.ProtustrankaIDrugi>
  <DomainObject.Predmet.StrankaIDrugiAdressOIB>
    <izvorni_sadrzaj>VICISSITUDO d.o.o., OIB 46285466782, Čikoševa 5, 10000 Zagreb</izvorni_sadrzaj>
    <derivirana_varijabla naziv="DomainObject.Predmet.StrankaIDrugiAdressOIB_1">VICISSITUDO d.o.o., OIB 46285466782, Čikoševa 5, 10000 Zagreb</derivirana_varijabla>
  </DomainObject.Predmet.StrankaIDrugiAdressOIB>
  <DomainObject.Predmet.ProtustrankaIDrugiAdressOIB>
    <izvorni_sadrzaj>VICISSITUDO d.o.o., OIB 46285466782, Čikoševa 5, 10000 Zagreb</izvorni_sadrzaj>
    <derivirana_varijabla naziv="DomainObject.Predmet.ProtustrankaIDrugiAdressOIB_1">VICISSITUDO d.o.o., OIB 46285466782, Čikoševa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VICISSITUDO d.o.o.</item>
      <item>VICISSITUDO d.o.o.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VICISSITUDO d.o.o.</item>
      <item>VICISSITUDO d.o.o.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VICISSITUDO d.o.o., OIB 46285466782, Čikoševa 5,10000 Zagreb</item>
      <item>VICISSITUDO d.o.o., OIB 46285466782, Čikoševa 5,10000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VICISSITUDO d.o.o., OIB 46285466782, Čikoševa 5,10000 Zagreb</item>
      <item>VICISSITUDO d.o.o., OIB 46285466782, Čikoševa 5,10000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46285466782</item>
      <item>, OIB 46285466782</item>
      <item>, OIB 85821130368</item>
      <item>, OIB 18683136487</item>
      <item>, OIB 16488001145</item>
    </izvorni_sadrzaj>
    <derivirana_varijabla naziv="DomainObject.Predmet.SudioniciListNazivOIB_1">
      <item>, OIB 46285466782</item>
      <item>, OIB 46285466782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101</properties:Words>
  <properties:Characters>606</properties:Characters>
  <properties:Lines>51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2016-03-21T13:12:00Z</dcterms:created>
  <dc:creator>nribaric</dc:creator>
  <cp:lastModifiedBy>Jadranka Zelić</cp:lastModifiedBy>
  <cp:lastPrinted>2016-03-21T13:45:00Z</cp:lastPrinted>
  <dcterms:modified xmlns:xsi="http://www.w3.org/2001/XMLSchema-instance" xsi:type="dcterms:W3CDTF">2016-03-21T13:48:00Z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