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fddd" w14:paraId="cebfd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</w:t>
      </w:r>
      <w:r w:rsidR="00545BDA">
        <w:t>377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45BDA" w:rsidR="00545BD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45BDA">
        <w:rPr>
          <w:szCs w:val="20"/>
        </w:rPr>
        <w:t xml:space="preserve">MSS-ARTO d.o.o., Zagreb, Kumičićeva 5, MBS: 080693216, OIB: </w:t>
      </w:r>
    </w:p>
    <w:p w:rsidRDefault="00545BDA" w:rsidP="00545BDA" w:rsidR="000A4D70">
      <w:pPr>
        <w:ind w:firstLine="708"/>
        <w:jc w:val="both"/>
        <w:rPr>
          <w:szCs w:val="20"/>
        </w:rPr>
      </w:pPr>
      <w:r>
        <w:rPr>
          <w:szCs w:val="20"/>
        </w:rPr>
        <w:t xml:space="preserve">  49156585844</w:t>
      </w:r>
    </w:p>
    <w:p w:rsidRDefault="00E449B9" w:rsidP="00E449B9" w:rsidR="00E449B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45BDA">
        <w:t>3.383,04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545BDA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45BDA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1FB2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9B9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7377</izvorni_sadrzaj>
    <derivirana_varijabla naziv="DomainObject.Predmet.Broj_1">7377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St-7377/2015</izvorni_sadrzaj>
    <derivirana_varijabla naziv="DomainObject.Predmet.OznakaBroj_1">St-7377/2015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MSS-ARTO d.o.o. zastupanog po punomoćniku Antun Šimić</izvorni_sadrzaj>
    <derivirana_varijabla naziv="DomainObject.Predmet.ProtustrankaFormated_1">  MSS-ARTO d.o.o. zastupanog po punomoćniku Antun Šimić</derivirana_varijabla>
  </DomainObject.Predmet.ProtustrankaFormated>
  <DomainObject.Predmet.ProtustrankaFormatedOIB>
    <izvorni_sadrzaj>  MSS-ARTO d.o.o., OIB 49156585844 zastupanog po punomoćniku Antun Šimić</izvorni_sadrzaj>
    <derivirana_varijabla naziv="DomainObject.Predmet.ProtustrankaFormatedOIB_1">  MSS-ARTO d.o.o., OIB 49156585844 zastupanog po punomoćniku Antun Šimić</derivirana_varijabla>
  </DomainObject.Predmet.ProtustrankaFormatedOIB>
  <DomainObject.Predmet.ProtustrankaFormatedWithAdress>
    <izvorni_sadrzaj> MSS-ARTO d.o.o., Kumičićeva 5, 10000 Zagreb zastupanog po punomoćniku Antun Šimić</izvorni_sadrzaj>
    <derivirana_varijabla naziv="DomainObject.Predmet.ProtustrankaFormatedWithAdress_1"> MSS-ARTO d.o.o., Kumičićeva 5, 10000 Zagreb zastupanog po punomoćniku Antun Šimić</derivirana_varijabla>
  </DomainObject.Predmet.ProtustrankaFormatedWithAdress>
  <DomainObject.Predmet.ProtustrankaFormatedWithAdressOIB>
    <izvorni_sadrzaj> MSS-ARTO d.o.o., OIB 49156585844, Kumičićeva 5, 10000 Zagreb zastupanog po punomoćniku Antun Šimić</izvorni_sadrzaj>
    <derivirana_varijabla naziv="DomainObject.Predmet.ProtustrankaFormatedWithAdressOIB_1"> MSS-ARTO d.o.o., OIB 49156585844, Kumičićeva 5, 10000 Zagreb zastupanog po punomoćniku Antun Šimić</derivirana_varijabla>
  </DomainObject.Predmet.ProtustrankaFormatedWithAdressOIB>
  <DomainObject.Predmet.ProtustrankaWithAdress>
    <izvorni_sadrzaj>MSS-ARTO d.o.o. Kumičićeva 5, 10000 Zagreb</izvorni_sadrzaj>
    <derivirana_varijabla naziv="DomainObject.Predmet.ProtustrankaWithAdress_1">MSS-ARTO d.o.o. Kumičićeva 5, 10000 Zagreb</derivirana_varijabla>
  </DomainObject.Predmet.ProtustrankaWithAdress>
  <DomainObject.Predmet.ProtustrankaWithAdressOIB>
    <izvorni_sadrzaj>MSS-ARTO d.o.o., OIB 49156585844, Kumičićeva 5, 10000 Zagreb</izvorni_sadrzaj>
    <derivirana_varijabla naziv="DomainObject.Predmet.ProtustrankaWithAdressOIB_1">MSS-ARTO d.o.o., OIB 49156585844, Kumičićeva 5, 10000 Zagreb</derivirana_varijabla>
  </DomainObject.Predmet.ProtustrankaWithAdressOIB>
  <DomainObject.Predmet.ProtustrankaNazivFormated>
    <izvorni_sadrzaj>MSS-ARTO d.o.o.</izvorni_sadrzaj>
    <derivirana_varijabla naziv="DomainObject.Predmet.ProtustrankaNazivFormated_1">MSS-ARTO d.o.o.</derivirana_varijabla>
  </DomainObject.Predmet.ProtustrankaNazivFormated>
  <DomainObject.Predmet.ProtustrankaNazivFormatedOIB>
    <izvorni_sadrzaj>MSS-ARTO d.o.o., OIB 49156585844</izvorni_sadrzaj>
    <derivirana_varijabla naziv="DomainObject.Predmet.ProtustrankaNazivFormatedOIB_1">MSS-ARTO d.o.o., OIB 49156585844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MSS-ARTO d.o.o. zastupanog po punomoćniku Antun Šimić</item>
    </izvorni_sadrzaj>
    <derivirana_varijabla naziv="DomainObject.Predmet.ProtuStrankaListFormated_1">
      <item>MSS-ARTO d.o.o. zastupanog po punomoćniku Antun Šimić</item>
    </derivirana_varijabla>
  </DomainObject.Predmet.ProtuStrankaListFormated>
  <DomainObject.Predmet.ProtuStrankaListFormatedOIB>
    <izvorni_sadrzaj>
      <item>MSS-ARTO d.o.o., OIB 49156585844 zastupanog po punomoćniku Antun Šimić</item>
    </izvorni_sadrzaj>
    <derivirana_varijabla naziv="DomainObject.Predmet.ProtuStrankaListFormatedOIB_1">
      <item>MSS-ARTO d.o.o., OIB 49156585844 zastupanog po punomoćniku Antun Šimić</item>
    </derivirana_varijabla>
  </DomainObject.Predmet.ProtuStrankaListFormatedOIB>
  <DomainObject.Predmet.ProtuStrankaListFormatedWithAdress>
    <izvorni_sadrzaj>
      <item>MSS-ARTO d.o.o., Kumičićeva 5, 10000 Zagreb zastupanog po punomoćniku Antun Šimić</item>
    </izvorni_sadrzaj>
    <derivirana_varijabla naziv="DomainObject.Predmet.ProtuStrankaListFormatedWithAdress_1">
      <item>MSS-ARTO d.o.o., Kumičićeva 5, 10000 Zagreb zastupanog po punomoćniku Antun Šimić</item>
    </derivirana_varijabla>
  </DomainObject.Predmet.ProtuStrankaListFormatedWithAdress>
  <DomainObject.Predmet.ProtuStrankaListFormatedWithAdressOIB>
    <izvorni_sadrzaj>
      <item>MSS-ARTO d.o.o., OIB 49156585844, Kumičićeva 5, 10000 Zagreb zastupanog po punomoćniku Antun Šimić</item>
    </izvorni_sadrzaj>
    <derivirana_varijabla naziv="DomainObject.Predmet.ProtuStrankaListFormatedWithAdressOIB_1">
      <item>MSS-ARTO d.o.o., OIB 49156585844, Kumičićeva 5, 10000 Zagreb zastupanog po punomoćniku Antun Šimić</item>
    </derivirana_varijabla>
  </DomainObject.Predmet.ProtuStrankaListFormatedWithAdressOIB>
  <DomainObject.Predmet.ProtuStrankaListNazivFormated>
    <izvorni_sadrzaj>
      <item>MSS-ARTO d.o.o.</item>
    </izvorni_sadrzaj>
    <derivirana_varijabla naziv="DomainObject.Predmet.ProtuStrankaListNazivFormated_1">
      <item>MSS-ARTO d.o.o.</item>
    </derivirana_varijabla>
  </DomainObject.Predmet.ProtuStrankaListNazivFormated>
  <DomainObject.Predmet.ProtuStrankaListNazivFormatedOIB>
    <izvorni_sadrzaj>
      <item>MSS-ARTO d.o.o., OIB 49156585844</item>
    </izvorni_sadrzaj>
    <derivirana_varijabla naziv="DomainObject.Predmet.ProtuStrankaListNazivFormatedOIB_1">
      <item>MSS-ARTO d.o.o., OIB 49156585844</item>
    </derivirana_varijabla>
  </DomainObject.Predmet.ProtuStrankaListNazivFormatedOIB>
  <DomainObject.Predmet.OstaliListFormated>
    <izvorni_sadrzaj>
      <item>Antun Šimić punomoćnik sudionika u postupku MSS-ARTO d.o.o.</item>
    </izvorni_sadrzaj>
    <derivirana_varijabla naziv="DomainObject.Predmet.OstaliListFormated_1">
      <item>Antun Šimić punomoćnik sudionika u postupku MSS-ARTO d.o.o.</item>
    </derivirana_varijabla>
  </DomainObject.Predmet.OstaliListFormated>
  <DomainObject.Predmet.OstaliListFormatedOIB>
    <izvorni_sadrzaj>
      <item>Antun Šimić, OIB 92776227348 punomoćnik sudionika u postupku MSS-ARTO d.o.o.</item>
    </izvorni_sadrzaj>
    <derivirana_varijabla naziv="DomainObject.Predmet.OstaliListFormatedOIB_1">
      <item>Antun Šimić, OIB 92776227348 punomoćnik sudionika u postupku MSS-ARTO d.o.o.</item>
    </derivirana_varijabla>
  </DomainObject.Predmet.OstaliListFormatedOIB>
  <DomainObject.Predmet.OstaliListFormatedWithAdress>
    <izvorni_sadrzaj>
      <item>Antun Šimić, Bjelovarska Ulica 50, 10360 Sesvete punomoćnik sudionika u postupku MSS-ARTO d.o.o.</item>
    </izvorni_sadrzaj>
    <derivirana_varijabla naziv="DomainObject.Predmet.OstaliListFormatedWithAdress_1">
      <item>Antun Šimić, Bjelovarska Ulica 50, 10360 Sesvete punomoćnik sudionika u postupku MSS-ARTO d.o.o.</item>
    </derivirana_varijabla>
  </DomainObject.Predmet.OstaliListFormatedWithAdress>
  <DomainObject.Predmet.OstaliListFormatedWithAdressOIB>
    <izvorni_sadrzaj>
      <item>Antun Šimić, OIB 92776227348, Bjelovarska Ulica 50, 10360 Sesvete punomoćnik sudionika u postupku MSS-ARTO d.o.o.</item>
    </izvorni_sadrzaj>
    <derivirana_varijabla naziv="DomainObject.Predmet.OstaliListFormatedWithAdressOIB_1">
      <item>Antun Šimić, OIB 92776227348, Bjelovarska Ulica 50, 10360 Sesvete punomoćnik sudionika u postupku MSS-ARTO d.o.o.</item>
    </derivirana_varijabla>
  </DomainObject.Predmet.OstaliListFormatedWithAdressOIB>
  <DomainObject.Predmet.OstaliListNazivFormated>
    <izvorni_sadrzaj>
      <item>Antun Šimić</item>
    </izvorni_sadrzaj>
    <derivirana_varijabla naziv="DomainObject.Predmet.OstaliListNazivFormated_1">
      <item>Antun Šimić</item>
    </derivirana_varijabla>
  </DomainObject.Predmet.OstaliListNazivFormated>
  <DomainObject.Predmet.OstaliListNazivFormatedOIB>
    <izvorni_sadrzaj>
      <item>Antun Šimić, OIB 92776227348</item>
    </izvorni_sadrzaj>
    <derivirana_varijabla naziv="DomainObject.Predmet.OstaliListNazivFormatedOIB_1">
      <item>Antun Šimić, OIB 92776227348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MSS-ARTO d.o.o.</izvorni_sadrzaj>
    <derivirana_varijabla naziv="DomainObject.Predmet.ProtustrankaIDrugi_1">MSS-ARTO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MSS-ARTO d.o.o., OIB 49156585844, Kumičićeva 5, 10000 Zagreb</izvorni_sadrzaj>
    <derivirana_varijabla naziv="DomainObject.Predmet.ProtustrankaIDrugiAdressOIB_1">MSS-ARTO d.o.o., OIB 49156585844, Kumičićeva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MSS-ARTO d.o.o.</item>
      <item>FINA Regionalni centar Zagreb</item>
      <item>Antun Šimić</item>
    </izvorni_sadrzaj>
    <derivirana_varijabla naziv="DomainObject.Predmet.SudioniciListNaziv_1">
      <item>MSS-ARTO d.o.o.</item>
      <item>FINA Regionalni centar Zagreb</item>
      <item>Antun Šimić</item>
    </derivirana_varijabla>
  </DomainObject.Predmet.SudioniciListNaziv>
  <DomainObject.Predmet.SudioniciListAdressOIB>
    <izvorni_sadrzaj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izvorni_sadrzaj>
    <derivirana_varijabla naziv="DomainObject.Predmet.SudioniciListAdressOIB_1"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49156585844</item>
      <item>, OIB 85821130368</item>
      <item>, OIB 92776227348</item>
    </izvorni_sadrzaj>
    <derivirana_varijabla naziv="DomainObject.Predmet.SudioniciListNazivOIB_1">
      <item>, OIB 49156585844</item>
      <item>, OIB 85821130368</item>
      <item>, OIB 92776227348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2016-02-17T10:54:00Z</dcterms:created>
  <dc:creator>ilukac</dc:creator>
  <cp:lastModifiedBy>Ksenija Nol</cp:lastModifiedBy>
  <cp:lastPrinted>2016-02-17T10:46:00Z</cp:lastPrinted>
  <dcterms:modified xmlns:xsi="http://www.w3.org/2001/XMLSchema-instance" xsi:type="dcterms:W3CDTF">2016-02-18T09:39:00Z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