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35fe" w14:paraId="26035f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F14AC">
        <w:rPr>
          <w:b/>
          <w:lang w:val="hr-HR"/>
        </w:rPr>
        <w:t>2171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F14AC">
        <w:rPr>
          <w:lang w:val="hr-HR"/>
        </w:rPr>
        <w:t>PECIJA d.o.o. Split, Karamanova 8, OIB: 28761300158, MBS: 060005875</w:t>
      </w:r>
      <w:r w:rsidR="00634348">
        <w:rPr>
          <w:lang w:val="hr-HR"/>
        </w:rPr>
        <w:t xml:space="preserve">, dana </w:t>
      </w:r>
      <w:r w:rsidR="009D38E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F14AC">
        <w:rPr>
          <w:lang w:val="hr-HR"/>
        </w:rPr>
        <w:t>PECIJA d.o.o. Split, Karamanova 8, OIB: 28761300158, MBS: 060005875</w:t>
      </w:r>
      <w:r>
        <w:rPr>
          <w:lang w:val="hr-HR"/>
        </w:rPr>
        <w:t xml:space="preserve">. Skraćeni stečajni postupak je otvoren dana </w:t>
      </w:r>
      <w:r w:rsidR="009D38E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8480C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42162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F14AC">
        <w:rPr>
          <w:lang w:val="hr-HR"/>
        </w:rPr>
        <w:t>PECIJA d.o.o. Split, Karamanova 8, OIB: 28761300158, MBS: 060005875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F5BDD">
        <w:rPr>
          <w:lang w:val="hr-HR"/>
        </w:rPr>
        <w:t>20.11.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F14AC">
        <w:rPr>
          <w:lang w:val="hr-HR"/>
        </w:rPr>
        <w:t>PECIJA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5BDD">
        <w:rPr>
          <w:lang w:val="hr-HR"/>
        </w:rPr>
        <w:t>621</w:t>
      </w:r>
      <w:r>
        <w:rPr>
          <w:lang w:val="hr-HR"/>
        </w:rPr>
        <w:t xml:space="preserve"> dan</w:t>
      </w:r>
      <w:r w:rsidR="00FF5BD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F14AC">
        <w:rPr>
          <w:lang w:val="hr-HR"/>
        </w:rPr>
        <w:t>3.489,89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EA52D6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D38E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5B9C" w:rsidRPr="00AF5B9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F14AC">
      <w:t>2171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B472F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38E8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AF5B9C"/>
    <w:rsid w:val="00B347F0"/>
    <w:rsid w:val="00B46399"/>
    <w:rsid w:val="00B502D3"/>
    <w:rsid w:val="00B6615F"/>
    <w:rsid w:val="00B8480C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2162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A52D6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5B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5B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5B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5B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5B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5B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St-2171/2015</izvorni_sadrzaj>
    <derivirana_varijabla naziv="DomainObject.Predmet.OznakaBroj_1">St-2171/2015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PECIJA društvo s ograničenom odgovornošću za građevinarstvo, trgovinu i turizam</izvorni_sadrzaj>
    <derivirana_varijabla naziv="DomainObject.Predmet.ProtustrankaFormated_1">  PECIJA društvo s ograničenom odgovornošću za građevinarstvo, trgovinu i turizam</derivirana_varijabla>
  </DomainObject.Predmet.ProtustrankaFormated>
  <DomainObject.Predmet.ProtustrankaFormatedOIB>
    <izvorni_sadrzaj>  PECIJA društvo s ograničenom odgovornošću za građevinarstvo, trgovinu i turizam, OIB 28761300158</izvorni_sadrzaj>
    <derivirana_varijabla naziv="DomainObject.Predmet.ProtustrankaFormatedOIB_1">  PECIJA društvo s ograničenom odgovornošću za građevinarstvo, trgovinu i turizam, OIB 28761300158</derivirana_varijabla>
  </DomainObject.Predmet.ProtustrankaFormatedOIB>
  <DomainObject.Predmet.ProtustrankaFormatedWithAdress>
    <izvorni_sadrzaj> PECIJA društvo s ograničenom odgovornošću za građevinarstvo, trgovinu i turizam, Karamanova 8, 21000 Split</izvorni_sadrzaj>
    <derivirana_varijabla naziv="DomainObject.Predmet.ProtustrankaFormatedWithAdress_1"> PECIJA društvo s ograničenom odgovornošću za građevinarstvo, trgovinu i turizam, Karamanova 8, 21000 Split</derivirana_varijabla>
  </DomainObject.Predmet.ProtustrankaFormatedWithAdress>
  <DomainObject.Predmet.ProtustrankaFormatedWithAdressOIB>
    <izvorni_sadrzaj> PECIJA društvo s ograničenom odgovornošću za građevinarstvo, trgovinu i turizam, OIB 28761300158, Karamanova 8, 21000 Split</izvorni_sadrzaj>
    <derivirana_varijabla naziv="DomainObject.Predmet.ProtustrankaFormatedWithAdressOIB_1"> PECIJA društvo s ograničenom odgovornošću za građevinarstvo, trgovinu i turizam, OIB 28761300158, Karamanova 8, 21000 Split</derivirana_varijabla>
  </DomainObject.Predmet.ProtustrankaFormatedWithAdressOIB>
  <DomainObject.Predmet.ProtustrankaWithAdress>
    <izvorni_sadrzaj>PECIJA društvo s ograničenom odgovornošću za građevinarstvo, trgovinu i turizam Karamanova 8, 21000 Split</izvorni_sadrzaj>
    <derivirana_varijabla naziv="DomainObject.Predmet.ProtustrankaWithAdress_1">PECIJA društvo s ograničenom odgovornošću za građevinarstvo, trgovinu i turizam Karamanova 8, 21000 Split</derivirana_varijabla>
  </DomainObject.Predmet.ProtustrankaWithAdress>
  <DomainObject.Predmet.ProtustrankaWithAdressOIB>
    <izvorni_sadrzaj>PECIJA društvo s ograničenom odgovornošću za građevinarstvo, trgovinu i turizam, OIB 28761300158, Karamanova 8, 21000 Split</izvorni_sadrzaj>
    <derivirana_varijabla naziv="DomainObject.Predmet.ProtustrankaWithAdressOIB_1">PECIJA društvo s ograničenom odgovornošću za građevinarstvo, trgovinu i turizam, OIB 28761300158, Karamanova 8, 21000 Split</derivirana_varijabla>
  </DomainObject.Predmet.ProtustrankaWithAdressOIB>
  <DomainObject.Predmet.ProtustrankaNazivFormated>
    <izvorni_sadrzaj>PECIJA društvo s ograničenom odgovornošću za građevinarstvo, trgovinu i turizam</izvorni_sadrzaj>
    <derivirana_varijabla naziv="DomainObject.Predmet.ProtustrankaNazivFormated_1">PECIJA društvo s ograničenom odgovornošću za građevinarstvo, trgovinu i turizam</derivirana_varijabla>
  </DomainObject.Predmet.ProtustrankaNazivFormated>
  <DomainObject.Predmet.ProtustrankaNazivFormatedOIB>
    <izvorni_sadrzaj>PECIJA društvo s ograničenom odgovornošću za građevinarstvo, trgovinu i turizam, OIB 28761300158</izvorni_sadrzaj>
    <derivirana_varijabla naziv="DomainObject.Predmet.ProtustrankaNazivFormatedOIB_1">PECIJA društvo s ograničenom odgovornošću za građevinarstvo, trgovinu i turizam, OIB 28761300158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PECIJA društvo s ograničenom odgovornošću za građevinarstvo, trgovinu i turizam</item>
    </izvorni_sadrzaj>
    <derivirana_varijabla naziv="DomainObject.Predmet.ProtuStrankaListFormated_1">
      <item>PECIJA društvo s ograničenom odgovornošću za građevinarstvo, trgovinu i turizam</item>
    </derivirana_varijabla>
  </DomainObject.Predmet.ProtuStrankaListFormated>
  <DomainObject.Predmet.ProtuStrankaListFormatedOIB>
    <izvorni_sadrzaj>
      <item>PECIJA društvo s ograničenom odgovornošću za građevinarstvo, trgovinu i turizam, OIB 28761300158</item>
    </izvorni_sadrzaj>
    <derivirana_varijabla naziv="DomainObject.Predmet.ProtuStrankaListFormatedOIB_1">
      <item>PECIJA društvo s ograničenom odgovornošću za građevinarstvo, trgovinu i turizam, OIB 28761300158</item>
    </derivirana_varijabla>
  </DomainObject.Predmet.ProtuStrankaListFormatedOIB>
  <DomainObject.Predmet.ProtuStrankaListFormatedWithAdress>
    <izvorni_sadrzaj>
      <item>PECIJA društvo s ograničenom odgovornošću za građevinarstvo, trgovinu i turizam, Karamanova 8, 21000 Split</item>
    </izvorni_sadrzaj>
    <derivirana_varijabla naziv="DomainObject.Predmet.ProtuStrankaListFormatedWithAdress_1">
      <item>PECIJA društvo s ograničenom odgovornošću za građevinarstvo, trgovinu i turizam, Karamanova 8, 21000 Split</item>
    </derivirana_varijabla>
  </DomainObject.Predmet.ProtuStrankaListFormatedWithAdress>
  <DomainObject.Predmet.ProtuStrankaListFormatedWithAdressOIB>
    <izvorni_sadrzaj>
      <item>PECIJA društvo s ograničenom odgovornošću za građevinarstvo, trgovinu i turizam, OIB 28761300158, Karamanova 8, 21000 Split</item>
    </izvorni_sadrzaj>
    <derivirana_varijabla naziv="DomainObject.Predmet.ProtuStrankaListFormatedWithAdressOIB_1">
      <item>PECIJA društvo s ograničenom odgovornošću za građevinarstvo, trgovinu i turizam, OIB 28761300158, Karamanova 8, 21000 Split</item>
    </derivirana_varijabla>
  </DomainObject.Predmet.ProtuStrankaListFormatedWithAdressOIB>
  <DomainObject.Predmet.ProtuStrankaListNazivFormated>
    <izvorni_sadrzaj>
      <item>PECIJA društvo s ograničenom odgovornošću za građevinarstvo, trgovinu i turizam</item>
    </izvorni_sadrzaj>
    <derivirana_varijabla naziv="DomainObject.Predmet.ProtuStrankaListNazivFormated_1">
      <item>PECIJA društvo s ograničenom odgovornošću za građevinarstvo, trgovinu i turizam</item>
    </derivirana_varijabla>
  </DomainObject.Predmet.ProtuStrankaListNazivFormated>
  <DomainObject.Predmet.ProtuStrankaListNazivFormatedOIB>
    <izvorni_sadrzaj>
      <item>PECIJA društvo s ograničenom odgovornošću za građevinarstvo, trgovinu i turizam, OIB 28761300158</item>
    </izvorni_sadrzaj>
    <derivirana_varijabla naziv="DomainObject.Predmet.ProtuStrankaListNazivFormatedOIB_1">
      <item>PECIJA društvo s ograničenom odgovornošću za građevinarstvo, trgovinu i turizam, OIB 28761300158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PECIJA društvo s ograničenom odgovornošću za građevinarstvo, trgovinu i turizam</izvorni_sadrzaj>
    <derivirana_varijabla naziv="DomainObject.Predmet.ProtustrankaIDrugi_1">PECIJA društvo s ograničenom odgovornošću za građevinarstvo,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PECIJA društvo s ograničenom odgovornošću za građevinarstvo, trgovinu i turizam, OIB 28761300158, Karamanova 8, 21000 Split</izvorni_sadrzaj>
    <derivirana_varijabla naziv="DomainObject.Predmet.ProtustrankaIDrugiAdressOIB_1">PECIJA društvo s ograničenom odgovornošću za građevinarstvo, trgovinu i turizam, OIB 28761300158, Karamanova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PECIJA društvo s ograničenom odgovornošću za građevinarstvo, trgovinu i turizam</item>
      <item>FINANCIJSKA AGENCIJA, RC SPLIT</item>
    </izvorni_sadrzaj>
    <derivirana_varijabla naziv="DomainObject.Predmet.SudioniciListNaziv_1">
      <item>PECIJA društvo s ograničenom odgovornošću za građevinarstvo, trgovinu i turizam</item>
      <item>FINANCIJSKA AGENCIJA, RC SPLIT</item>
    </derivirana_varijabla>
  </DomainObject.Predmet.SudioniciListNaziv>
  <DomainObject.Predmet.SudioniciListAdressOIB>
    <izvorni_sadrzaj>
      <item>PECIJA društvo s ograničenom odgovornošću za građevinarstvo, trgovinu i turizam, OIB 28761300158, Karamanova 8,21000 Split</item>
      <item>FINANCIJSKA AGENCIJA, RC SPLIT, OIB 85821130368, Mažuranićevo šetalište 24 b,21000 Split</item>
    </izvorni_sadrzaj>
    <derivirana_varijabla naziv="DomainObject.Predmet.SudioniciListAdressOIB_1">
      <item>PECIJA društvo s ograničenom odgovornošću za građevinarstvo, trgovinu i turizam, OIB 28761300158, Karamanova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28761300158</item>
      <item>, OIB 85821130368</item>
    </izvorni_sadrzaj>
    <derivirana_varijabla naziv="DomainObject.Predmet.SudioniciListNazivOIB_1">
      <item>, OIB 28761300158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90BD2-AEAB-4FCF-BC68-52FFF83C1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3978</properties:Characters>
  <properties:Lines>109</properties:Lines>
  <properties:Paragraphs>35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2016-03-29T06:36:00Z</cp:lastPrinted>
  <dcterms:modified xmlns:xsi="http://www.w3.org/2001/XMLSchema-instance" xsi:type="dcterms:W3CDTF">2016-03-29T06:36:00Z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