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d22a" w14:paraId="509d22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77BF2">
        <w:rPr>
          <w:b/>
          <w:lang w:val="hr-HR"/>
        </w:rPr>
        <w:t>1924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77BF2">
        <w:rPr>
          <w:lang w:val="hr-HR"/>
        </w:rPr>
        <w:t>BILJARSKI KLUB "KAŠTELA", Kaštel Stari, Brune Bušića 26, OIB: 10843660535</w:t>
      </w:r>
      <w:r w:rsidR="00634348">
        <w:rPr>
          <w:lang w:val="hr-HR"/>
        </w:rPr>
        <w:t xml:space="preserve">, dana </w:t>
      </w:r>
      <w:r w:rsidR="008363B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77BF2">
        <w:rPr>
          <w:lang w:val="hr-HR"/>
        </w:rPr>
        <w:t>BILJARSKI KLUB "KAŠTELA", Kaštel Stari, Brune Bušića 26, OIB: 10843660535</w:t>
      </w:r>
      <w:r>
        <w:rPr>
          <w:lang w:val="hr-HR"/>
        </w:rPr>
        <w:t xml:space="preserve">. Skraćeni stečajni postupak je otvoren dana </w:t>
      </w:r>
      <w:r w:rsidR="008363B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244E94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5636F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77BF2">
        <w:rPr>
          <w:lang w:val="hr-HR"/>
        </w:rPr>
        <w:t>BILJARSKI KLUB "KAŠTELA", Kaštel Stari, Brune Bušića 26, OIB: 10843660535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77BF2">
        <w:rPr>
          <w:lang w:val="hr-HR"/>
        </w:rPr>
        <w:t>11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277BF2">
        <w:rPr>
          <w:lang w:val="hr-HR"/>
        </w:rPr>
        <w:t>Biljarski klub "KAŠTELA", Kaštel Stari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77BF2">
        <w:rPr>
          <w:lang w:val="hr-HR"/>
        </w:rPr>
        <w:t>625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77BF2">
        <w:rPr>
          <w:lang w:val="hr-HR"/>
        </w:rPr>
        <w:t>9.351,69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363B8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BC200C">
        <w:rPr>
          <w:lang w:val="hr-HR"/>
        </w:rPr>
        <w:t xml:space="preserve">, Ispostava Kaštela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B7E92" w:rsidRPr="009B7E9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77BF2">
      <w:t>1924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209C1"/>
    <w:rsid w:val="00133015"/>
    <w:rsid w:val="00160774"/>
    <w:rsid w:val="001761EE"/>
    <w:rsid w:val="001802B6"/>
    <w:rsid w:val="00193F49"/>
    <w:rsid w:val="001E0DA6"/>
    <w:rsid w:val="001E4E14"/>
    <w:rsid w:val="001F5654"/>
    <w:rsid w:val="00200E29"/>
    <w:rsid w:val="00217DD3"/>
    <w:rsid w:val="00244E94"/>
    <w:rsid w:val="002702A4"/>
    <w:rsid w:val="00277BF2"/>
    <w:rsid w:val="002D048F"/>
    <w:rsid w:val="003148C7"/>
    <w:rsid w:val="003734BE"/>
    <w:rsid w:val="00382327"/>
    <w:rsid w:val="003834A1"/>
    <w:rsid w:val="003855E7"/>
    <w:rsid w:val="003929B4"/>
    <w:rsid w:val="003D2406"/>
    <w:rsid w:val="003E3A02"/>
    <w:rsid w:val="00403F01"/>
    <w:rsid w:val="00410640"/>
    <w:rsid w:val="004171BE"/>
    <w:rsid w:val="00473132"/>
    <w:rsid w:val="004777B1"/>
    <w:rsid w:val="004957A2"/>
    <w:rsid w:val="004A6CA0"/>
    <w:rsid w:val="004D23AF"/>
    <w:rsid w:val="00520266"/>
    <w:rsid w:val="00520582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363B8"/>
    <w:rsid w:val="00870E42"/>
    <w:rsid w:val="00876209"/>
    <w:rsid w:val="008967A5"/>
    <w:rsid w:val="008B1413"/>
    <w:rsid w:val="00915249"/>
    <w:rsid w:val="009374AD"/>
    <w:rsid w:val="00953ABD"/>
    <w:rsid w:val="00984E8A"/>
    <w:rsid w:val="009966BF"/>
    <w:rsid w:val="009B7E92"/>
    <w:rsid w:val="009D46D2"/>
    <w:rsid w:val="00A31ADC"/>
    <w:rsid w:val="00A83CF1"/>
    <w:rsid w:val="00A97762"/>
    <w:rsid w:val="00AA1815"/>
    <w:rsid w:val="00AC4892"/>
    <w:rsid w:val="00B347F0"/>
    <w:rsid w:val="00B6615F"/>
    <w:rsid w:val="00B92649"/>
    <w:rsid w:val="00BB4965"/>
    <w:rsid w:val="00BC200C"/>
    <w:rsid w:val="00BF6161"/>
    <w:rsid w:val="00C30FC8"/>
    <w:rsid w:val="00C435B4"/>
    <w:rsid w:val="00C5093E"/>
    <w:rsid w:val="00CB224E"/>
    <w:rsid w:val="00CC1B3F"/>
    <w:rsid w:val="00CE1BBC"/>
    <w:rsid w:val="00D11680"/>
    <w:rsid w:val="00D230DD"/>
    <w:rsid w:val="00D4027A"/>
    <w:rsid w:val="00D4418F"/>
    <w:rsid w:val="00D47B51"/>
    <w:rsid w:val="00D5636F"/>
    <w:rsid w:val="00D6076B"/>
    <w:rsid w:val="00D74C99"/>
    <w:rsid w:val="00D878EC"/>
    <w:rsid w:val="00E14AE2"/>
    <w:rsid w:val="00E6013F"/>
    <w:rsid w:val="00E84582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E9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7E9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7E9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7E9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E9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7E9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7E9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7E9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1924</izvorni_sadrzaj>
    <derivirana_varijabla naziv="DomainObject.Predmet.Broj_1">1924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St-1924/2015</izvorni_sadrzaj>
    <derivirana_varijabla naziv="DomainObject.Predmet.OznakaBroj_1">St-1924/2015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BILJARSKI KLUB "KAŠTELA"</izvorni_sadrzaj>
    <derivirana_varijabla naziv="DomainObject.Predmet.ProtustrankaFormated_1">  BILJARSKI KLUB "KAŠTELA"</derivirana_varijabla>
  </DomainObject.Predmet.ProtustrankaFormated>
  <DomainObject.Predmet.ProtustrankaFormatedOIB>
    <izvorni_sadrzaj>  BILJARSKI KLUB "KAŠTELA", OIB 10843660535</izvorni_sadrzaj>
    <derivirana_varijabla naziv="DomainObject.Predmet.ProtustrankaFormatedOIB_1">  BILJARSKI KLUB "KAŠTELA", OIB 10843660535</derivirana_varijabla>
  </DomainObject.Predmet.ProtustrankaFormatedOIB>
  <DomainObject.Predmet.ProtustrankaFormatedWithAdress>
    <izvorni_sadrzaj> BILJARSKI KLUB "KAŠTELA", Brune Bušića 26, 21217 Kaštel Stari</izvorni_sadrzaj>
    <derivirana_varijabla naziv="DomainObject.Predmet.ProtustrankaFormatedWithAdress_1"> BILJARSKI KLUB "KAŠTELA", Brune Bušića 26, 21217 Kaštel Stari</derivirana_varijabla>
  </DomainObject.Predmet.ProtustrankaFormatedWithAdress>
  <DomainObject.Predmet.ProtustrankaFormatedWithAdressOIB>
    <izvorni_sadrzaj> BILJARSKI KLUB "KAŠTELA", OIB 10843660535, Brune Bušića 26, 21217 Kaštel Stari</izvorni_sadrzaj>
    <derivirana_varijabla naziv="DomainObject.Predmet.ProtustrankaFormatedWithAdressOIB_1"> BILJARSKI KLUB "KAŠTELA", OIB 10843660535, Brune Bušića 26, 21217 Kaštel Stari</derivirana_varijabla>
  </DomainObject.Predmet.ProtustrankaFormatedWithAdressOIB>
  <DomainObject.Predmet.ProtustrankaWithAdress>
    <izvorni_sadrzaj>BILJARSKI KLUB "KAŠTELA" Brune Bušića 26, 21217 Kaštel Stari</izvorni_sadrzaj>
    <derivirana_varijabla naziv="DomainObject.Predmet.ProtustrankaWithAdress_1">BILJARSKI KLUB "KAŠTELA" Brune Bušića 26, 21217 Kaštel Stari</derivirana_varijabla>
  </DomainObject.Predmet.ProtustrankaWithAdress>
  <DomainObject.Predmet.ProtustrankaWithAdressOIB>
    <izvorni_sadrzaj>BILJARSKI KLUB "KAŠTELA", OIB 10843660535, Brune Bušića 26, 21217 Kaštel Stari</izvorni_sadrzaj>
    <derivirana_varijabla naziv="DomainObject.Predmet.ProtustrankaWithAdressOIB_1">BILJARSKI KLUB "KAŠTELA", OIB 10843660535, Brune Bušića 26, 21217 Kaštel Stari</derivirana_varijabla>
  </DomainObject.Predmet.ProtustrankaWithAdressOIB>
  <DomainObject.Predmet.ProtustrankaNazivFormated>
    <izvorni_sadrzaj>BILJARSKI KLUB "KAŠTELA"</izvorni_sadrzaj>
    <derivirana_varijabla naziv="DomainObject.Predmet.ProtustrankaNazivFormated_1">BILJARSKI KLUB "KAŠTELA"</derivirana_varijabla>
  </DomainObject.Predmet.ProtustrankaNazivFormated>
  <DomainObject.Predmet.ProtustrankaNazivFormatedOIB>
    <izvorni_sadrzaj>BILJARSKI KLUB "KAŠTELA", OIB 10843660535</izvorni_sadrzaj>
    <derivirana_varijabla naziv="DomainObject.Predmet.ProtustrankaNazivFormatedOIB_1">BILJARSKI KLUB "KAŠTELA", OIB 10843660535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9351.69</izvorni_sadrzaj>
    <derivirana_varijabla naziv="DomainObject.Predmet.TrenutnaVrijednost_1">9351.69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BILJARSKI KLUB "KAŠTELA"</item>
    </izvorni_sadrzaj>
    <derivirana_varijabla naziv="DomainObject.Predmet.ProtuStrankaListFormated_1">
      <item>BILJARSKI KLUB "KAŠTELA"</item>
    </derivirana_varijabla>
  </DomainObject.Predmet.ProtuStrankaListFormated>
  <DomainObject.Predmet.ProtuStrankaListFormatedOIB>
    <izvorni_sadrzaj>
      <item>BILJARSKI KLUB "KAŠTELA", OIB 10843660535</item>
    </izvorni_sadrzaj>
    <derivirana_varijabla naziv="DomainObject.Predmet.ProtuStrankaListFormatedOIB_1">
      <item>BILJARSKI KLUB "KAŠTELA", OIB 10843660535</item>
    </derivirana_varijabla>
  </DomainObject.Predmet.ProtuStrankaListFormatedOIB>
  <DomainObject.Predmet.ProtuStrankaListFormatedWithAdress>
    <izvorni_sadrzaj>
      <item>BILJARSKI KLUB "KAŠTELA", Brune Bušića 26, 21217 Kaštel Stari</item>
    </izvorni_sadrzaj>
    <derivirana_varijabla naziv="DomainObject.Predmet.ProtuStrankaListFormatedWithAdress_1">
      <item>BILJARSKI KLUB "KAŠTELA", Brune Bušića 26, 21217 Kaštel Stari</item>
    </derivirana_varijabla>
  </DomainObject.Predmet.ProtuStrankaListFormatedWithAdress>
  <DomainObject.Predmet.ProtuStrankaListFormatedWithAdressOIB>
    <izvorni_sadrzaj>
      <item>BILJARSKI KLUB "KAŠTELA", OIB 10843660535, Brune Bušića 26, 21217 Kaštel Stari</item>
    </izvorni_sadrzaj>
    <derivirana_varijabla naziv="DomainObject.Predmet.ProtuStrankaListFormatedWithAdressOIB_1">
      <item>BILJARSKI KLUB "KAŠTELA", OIB 10843660535, Brune Bušića 26, 21217 Kaštel Stari</item>
    </derivirana_varijabla>
  </DomainObject.Predmet.ProtuStrankaListFormatedWithAdressOIB>
  <DomainObject.Predmet.ProtuStrankaListNazivFormated>
    <izvorni_sadrzaj>
      <item>BILJARSKI KLUB "KAŠTELA"</item>
    </izvorni_sadrzaj>
    <derivirana_varijabla naziv="DomainObject.Predmet.ProtuStrankaListNazivFormated_1">
      <item>BILJARSKI KLUB "KAŠTELA"</item>
    </derivirana_varijabla>
  </DomainObject.Predmet.ProtuStrankaListNazivFormated>
  <DomainObject.Predmet.ProtuStrankaListNazivFormatedOIB>
    <izvorni_sadrzaj>
      <item>BILJARSKI KLUB "KAŠTELA", OIB 10843660535</item>
    </izvorni_sadrzaj>
    <derivirana_varijabla naziv="DomainObject.Predmet.ProtuStrankaListNazivFormatedOIB_1">
      <item>BILJARSKI KLUB "KAŠTELA", OIB 10843660535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BILJARSKI KLUB "KAŠTELA"</izvorni_sadrzaj>
    <derivirana_varijabla naziv="DomainObject.Predmet.ProtustrankaIDrugi_1">BILJARSKI KLUB "KAŠTELA"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BILJARSKI KLUB "KAŠTELA", OIB 10843660535, Brune Bušića 26, 21217 Kaštel Stari</izvorni_sadrzaj>
    <derivirana_varijabla naziv="DomainObject.Predmet.ProtustrankaIDrugiAdressOIB_1">BILJARSKI KLUB "KAŠTELA", OIB 10843660535, Brune Bušića 26,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BILJARSKI KLUB "KAŠTELA"</item>
      <item>FINANCIJSKA AGENCIJA RC SPLIT</item>
    </izvorni_sadrzaj>
    <derivirana_varijabla naziv="DomainObject.Predmet.SudioniciListNaziv_1">
      <item>BILJARSKI KLUB "KAŠTELA"</item>
      <item>FINANCIJSKA AGENCIJA RC SPLIT</item>
    </derivirana_varijabla>
  </DomainObject.Predmet.SudioniciListNaziv>
  <DomainObject.Predmet.SudioniciListAdressOIB>
    <izvorni_sadrzaj>
      <item>BILJARSKI KLUB "KAŠTELA", OIB 10843660535, Brune Bušića 26,21217 Kaštel Stari</item>
      <item>FINANCIJSKA AGENCIJA RC SPLIT, OIB 85821130368, Mažuranićevo šetalište 24b,21000 Split</item>
    </izvorni_sadrzaj>
    <derivirana_varijabla naziv="DomainObject.Predmet.SudioniciListAdressOIB_1">
      <item>BILJARSKI KLUB "KAŠTELA", OIB 10843660535, Brune Bušića 26,21217 Kaštel Stari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10843660535</item>
      <item>, OIB 85821130368</item>
    </izvorni_sadrzaj>
    <derivirana_varijabla naziv="DomainObject.Predmet.SudioniciListNazivOIB_1">
      <item>, OIB 10843660535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B6E88-BB18-4C68-A07E-6ABBDF015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730</properties:Words>
  <properties:Characters>3904</properties:Characters>
  <properties:Lines>107</properties:Lines>
  <properties:Paragraphs>35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2016-03-29T08:30:00Z</cp:lastPrinted>
  <dcterms:modified xmlns:xsi="http://www.w3.org/2001/XMLSchema-instance" xsi:type="dcterms:W3CDTF">2016-03-29T08:31:00Z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