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e6ef" w14:paraId="34be6ef" w:rsidRDefault="00E30E6A" w:rsidP="00E30E6A" w:rsidR="00E30E6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</w:t>
      </w:r>
      <w:r w:rsidR="005A5CC4">
        <w:rPr>
          <w:rFonts w:cs="Times New Roman" w:hAnsi="Times New Roman" w:ascii="Times New Roman"/>
          <w:b/>
          <w:sz w:val="24"/>
          <w:szCs w:val="24"/>
        </w:rPr>
        <w:t>A SLUŽBA U ŠIBENIKU</w:t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962771">
        <w:rPr>
          <w:rFonts w:cs="Times New Roman" w:hAnsi="Times New Roman" w:ascii="Times New Roman"/>
          <w:b/>
          <w:sz w:val="24"/>
          <w:szCs w:val="24"/>
        </w:rPr>
        <w:t>9 St-130</w:t>
      </w:r>
      <w:r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962771">
        <w:rPr>
          <w:rFonts w:cs="Times New Roman" w:hAnsi="Times New Roman" w:ascii="Times New Roman"/>
          <w:sz w:val="24"/>
          <w:szCs w:val="24"/>
        </w:rPr>
        <w:t xml:space="preserve">VERITAS NAUTICA d.o.o. iz Primoštena, Splitska 22-24, OIB: </w:t>
      </w:r>
      <w:r w:rsidR="00962771" w:rsidRPr="00962771">
        <w:rPr>
          <w:rFonts w:cs="Times New Roman" w:hAnsi="Times New Roman" w:ascii="Times New Roman"/>
          <w:sz w:val="24"/>
          <w:szCs w:val="24"/>
        </w:rPr>
        <w:t>43443078935</w:t>
      </w:r>
      <w:r w:rsidR="00F5097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01. siječnja 2016. godine, temeljem članka 430. Stečajnog zakona ("Narodne novine" broj 71/15, u daljnjem tekstu SZ-a) objavljuje slijedeći: </w:t>
      </w: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962771">
        <w:rPr>
          <w:rFonts w:cs="Times New Roman" w:hAnsi="Times New Roman" w:ascii="Times New Roman"/>
          <w:sz w:val="24"/>
          <w:szCs w:val="24"/>
        </w:rPr>
        <w:t xml:space="preserve"> VERITAS NAUTICA d.o.o. iz Primoštena, Splitska 22-24, OIB: </w:t>
      </w:r>
      <w:r w:rsidR="00962771" w:rsidRPr="00962771">
        <w:rPr>
          <w:rFonts w:cs="Times New Roman" w:hAnsi="Times New Roman" w:ascii="Times New Roman"/>
          <w:sz w:val="24"/>
          <w:szCs w:val="24"/>
        </w:rPr>
        <w:t>43443078935</w:t>
      </w:r>
      <w:r w:rsidR="0096277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962771">
        <w:rPr>
          <w:rFonts w:cs="Times New Roman" w:hAnsi="Times New Roman" w:ascii="Times New Roman"/>
          <w:sz w:val="24"/>
          <w:szCs w:val="24"/>
        </w:rPr>
        <w:t>483.616,36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zakonski zastupnik </w:t>
      </w:r>
      <w:r w:rsidR="00962771">
        <w:rPr>
          <w:rFonts w:cs="Times New Roman" w:hAnsi="Times New Roman" w:ascii="Times New Roman"/>
          <w:sz w:val="24"/>
          <w:szCs w:val="24"/>
        </w:rPr>
        <w:t>Marko Juričev – Barbin iz Vodica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A5CC4">
        <w:rPr>
          <w:rFonts w:cs="Times New Roman" w:hAnsi="Times New Roman" w:ascii="Times New Roman"/>
          <w:sz w:val="24"/>
          <w:szCs w:val="24"/>
        </w:rPr>
        <w:t>, mo</w:t>
      </w:r>
      <w:r w:rsidR="004933B6">
        <w:rPr>
          <w:rFonts w:cs="Times New Roman" w:hAnsi="Times New Roman" w:ascii="Times New Roman"/>
          <w:sz w:val="24"/>
          <w:szCs w:val="24"/>
        </w:rPr>
        <w:t>del 05, poziv</w:t>
      </w:r>
      <w:r w:rsidR="00962771">
        <w:rPr>
          <w:rFonts w:cs="Times New Roman" w:hAnsi="Times New Roman" w:ascii="Times New Roman"/>
          <w:sz w:val="24"/>
          <w:szCs w:val="24"/>
        </w:rPr>
        <w:t xml:space="preserve"> na broj 221-130</w:t>
      </w:r>
      <w:r>
        <w:rPr>
          <w:rFonts w:cs="Times New Roman" w:hAnsi="Times New Roman" w:ascii="Times New Roman"/>
          <w:sz w:val="24"/>
          <w:szCs w:val="24"/>
        </w:rPr>
        <w:t xml:space="preserve">-2016 otvoren kod Hrvatske poštanske banke. </w:t>
      </w: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01. Veljače  2016. godine </w:t>
      </w: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E30E6A" w:rsidP="00E30E6A" w:rsidR="00E30E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E30E6A" w:rsidP="00E30E6A" w:rsidR="00E30E6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62771">
        <w:rPr>
          <w:rFonts w:cs="Times New Roman" w:hAnsi="Times New Roman" w:ascii="Times New Roman"/>
          <w:sz w:val="24"/>
          <w:szCs w:val="24"/>
        </w:rPr>
        <w:t>Marko Juričev – Barbin iz Vodica, Dočine 4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0E6A" w:rsidP="00E30E6A" w:rsidR="00E30E6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Računovodstvu suda 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143BA" w:rsidR="000143BA"/>
    <w:sectPr w:rsidR="000143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652F"/>
    <w:rsid w:val="000143BA"/>
    <w:rsid w:val="0021459D"/>
    <w:rsid w:val="004933B6"/>
    <w:rsid w:val="005A5CC4"/>
    <w:rsid w:val="005C6DBB"/>
    <w:rsid w:val="0068652F"/>
    <w:rsid w:val="00962771"/>
    <w:rsid w:val="00BA4493"/>
    <w:rsid w:val="00D92584"/>
    <w:rsid w:val="00E30E6A"/>
    <w:rsid w:val="00F5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0E6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A4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49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49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49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49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0E6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A4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49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49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49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49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75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VERITAS NAUTICA društvo s ograničenom odgovornošću za iznajmljivanje plovila</izvorni_sadrzaj>
    <derivirana_varijabla naziv="DomainObject.Predmet.ProtustrankaFormated_1">  VERITAS NAUTICA društvo s ograničenom odgovornošću za iznajmljivanje plovila</derivirana_varijabla>
  </DomainObject.Predmet.ProtustrankaFormated>
  <DomainObject.Predmet.ProtustrankaFormatedOIB>
    <izvorni_sadrzaj>  VERITAS NAUTICA društvo s ograničenom odgovornošću za iznajmljivanje plovila, OIB 43443078935</izvorni_sadrzaj>
    <derivirana_varijabla naziv="DomainObject.Predmet.ProtustrankaFormatedOIB_1">  VERITAS NAUTICA društvo s ograničenom odgovornošću za iznajmljivanje plovila, OIB 43443078935</derivirana_varijabla>
  </DomainObject.Predmet.ProtustrankaFormatedOIB>
  <DomainObject.Predmet.ProtustrankaFormatedWithAdress>
    <izvorni_sadrzaj> VERITAS NAUTICA društvo s ograničenom odgovornošću za iznajmljivanje plovila, Splitska 22-24 , 22202 Primošten</izvorni_sadrzaj>
    <derivirana_varijabla naziv="DomainObject.Predmet.ProtustrankaFormatedWithAdress_1"> VERITAS NAUTICA društvo s ograničenom odgovornošću za iznajmljivanje plovila, Splitska 22-24 , 22202 Primošten</derivirana_varijabla>
  </DomainObject.Predmet.ProtustrankaFormatedWithAdress>
  <DomainObject.Predmet.ProtustrankaFormatedWithAdressOIB>
    <izvorni_sadrzaj> VERITAS NAUTICA društvo s ograničenom odgovornošću za iznajmljivanje plovila, OIB 43443078935, Splitska 22-24 , 22202 Primošten</izvorni_sadrzaj>
    <derivirana_varijabla naziv="DomainObject.Predmet.ProtustrankaFormatedWithAdressOIB_1"> VERITAS NAUTICA društvo s ograničenom odgovornošću za iznajmljivanje plovila, OIB 43443078935, Splitska 22-24 , 22202 Primošten</derivirana_varijabla>
  </DomainObject.Predmet.ProtustrankaFormatedWithAdressOIB>
  <DomainObject.Predmet.ProtustrankaWithAdress>
    <izvorni_sadrzaj>VERITAS NAUTICA društvo s ograničenom odgovornošću za iznajmljivanje plovila Splitska 22-24 , 22202 Primošten</izvorni_sadrzaj>
    <derivirana_varijabla naziv="DomainObject.Predmet.ProtustrankaWithAdress_1">VERITAS NAUTICA društvo s ograničenom odgovornošću za iznajmljivanje plovila Splitska 22-24 , 22202 Primošten</derivirana_varijabla>
  </DomainObject.Predmet.ProtustrankaWithAdress>
  <DomainObject.Predmet.ProtustrankaWithAdressOIB>
    <izvorni_sadrzaj>VERITAS NAUTICA društvo s ograničenom odgovornošću za iznajmljivanje plovila, OIB 43443078935, Splitska 22-24 , 22202 Primošten</izvorni_sadrzaj>
    <derivirana_varijabla naziv="DomainObject.Predmet.ProtustrankaWithAdressOIB_1">VERITAS NAUTICA društvo s ograničenom odgovornošću za iznajmljivanje plovila, OIB 43443078935, Splitska 22-24 , 22202 Primošten</derivirana_varijabla>
  </DomainObject.Predmet.ProtustrankaWithAdressOIB>
  <DomainObject.Predmet.ProtustrankaNazivFormated>
    <izvorni_sadrzaj>VERITAS NAUTICA društvo s ograničenom odgovornošću za iznajmljivanje plovila</izvorni_sadrzaj>
    <derivirana_varijabla naziv="DomainObject.Predmet.ProtustrankaNazivFormated_1">VERITAS NAUTICA društvo s ograničenom odgovornošću za iznajmljivanje plovila</derivirana_varijabla>
  </DomainObject.Predmet.ProtustrankaNazivFormated>
  <DomainObject.Predmet.ProtustrankaNazivFormatedOIB>
    <izvorni_sadrzaj>VERITAS NAUTICA društvo s ograničenom odgovornošću za iznajmljivanje plovila, OIB 43443078935</izvorni_sadrzaj>
    <derivirana_varijabla naziv="DomainObject.Predmet.ProtustrankaNazivFormatedOIB_1">VERITAS NAUTICA društvo s ograničenom odgovornošću za iznajmljivanje plovila, OIB 43443078935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VERITAS NAUTICA društvo s ograničenom odgovornošću za iznajmljivanje plovila</item>
    </izvorni_sadrzaj>
    <derivirana_varijabla naziv="DomainObject.Predmet.ProtuStrankaListFormated_1">
      <item>VERITAS NAUTICA društvo s ograničenom odgovornošću za iznajmljivanje plovila</item>
    </derivirana_varijabla>
  </DomainObject.Predmet.ProtuStrankaListFormated>
  <DomainObject.Predmet.ProtuStrankaListFormatedOIB>
    <izvorni_sadrzaj>
      <item>VERITAS NAUTICA društvo s ograničenom odgovornošću za iznajmljivanje plovila, OIB 43443078935</item>
    </izvorni_sadrzaj>
    <derivirana_varijabla naziv="DomainObject.Predmet.ProtuStrankaListFormatedOIB_1">
      <item>VERITAS NAUTICA društvo s ograničenom odgovornošću za iznajmljivanje plovila, OIB 43443078935</item>
    </derivirana_varijabla>
  </DomainObject.Predmet.ProtuStrankaListFormatedOIB>
  <DomainObject.Predmet.ProtuStrankaListFormatedWithAdress>
    <izvorni_sadrzaj>
      <item>VERITAS NAUTICA društvo s ograničenom odgovornošću za iznajmljivanje plovila, Splitska 22-24 , 22202 Primošten</item>
    </izvorni_sadrzaj>
    <derivirana_varijabla naziv="DomainObject.Predmet.ProtuStrankaListFormatedWithAdress_1">
      <item>VERITAS NAUTICA društvo s ograničenom odgovornošću za iznajmljivanje plovila, Splitska 22-24 , 22202 Primošten</item>
    </derivirana_varijabla>
  </DomainObject.Predmet.ProtuStrankaListFormatedWithAdress>
  <DomainObject.Predmet.ProtuStrankaListFormatedWithAdressOIB>
    <izvorni_sadrzaj>
      <item>VERITAS NAUTICA društvo s ograničenom odgovornošću za iznajmljivanje plovila, OIB 43443078935, Splitska 22-24 , 22202 Primošten</item>
    </izvorni_sadrzaj>
    <derivirana_varijabla naziv="DomainObject.Predmet.ProtuStrankaListFormatedWithAdressOIB_1">
      <item>VERITAS NAUTICA društvo s ograničenom odgovornošću za iznajmljivanje plovila, OIB 43443078935, Splitska 22-24 , 22202 Primošten</item>
    </derivirana_varijabla>
  </DomainObject.Predmet.ProtuStrankaListFormatedWithAdressOIB>
  <DomainObject.Predmet.ProtuStrankaListNazivFormated>
    <izvorni_sadrzaj>
      <item>VERITAS NAUTICA društvo s ograničenom odgovornošću za iznajmljivanje plovila</item>
    </izvorni_sadrzaj>
    <derivirana_varijabla naziv="DomainObject.Predmet.ProtuStrankaListNazivFormated_1">
      <item>VERITAS NAUTICA društvo s ograničenom odgovornošću za iznajmljivanje plovila</item>
    </derivirana_varijabla>
  </DomainObject.Predmet.ProtuStrankaListNazivFormated>
  <DomainObject.Predmet.ProtuStrankaListNazivFormatedOIB>
    <izvorni_sadrzaj>
      <item>VERITAS NAUTICA društvo s ograničenom odgovornošću za iznajmljivanje plovila, OIB 43443078935</item>
    </izvorni_sadrzaj>
    <derivirana_varijabla naziv="DomainObject.Predmet.ProtuStrankaListNazivFormatedOIB_1">
      <item>VERITAS NAUTICA društvo s ograničenom odgovornošću za iznajmljivanje plovila, OIB 43443078935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VERITAS NAUTICA društvo s ograničenom odgovornošću za iznajmljivanje plovila</izvorni_sadrzaj>
    <derivirana_varijabla naziv="DomainObject.Predmet.ProtustrankaIDrugi_1">VERITAS NAUTICA društvo s ograničenom odgovornošću za iznajmljivanje plovila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VERITAS NAUTICA društvo s ograničenom odgovornošću za iznajmljivanje plovila, OIB 43443078935, Splitska 22-24 , 22202 Primošten</izvorni_sadrzaj>
    <derivirana_varijabla naziv="DomainObject.Predmet.ProtustrankaIDrugiAdressOIB_1">VERITAS NAUTICA društvo s ograničenom odgovornošću za iznajmljivanje plovila, OIB 43443078935, Splitska 22-24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VERITAS NAUTICA društvo s ograničenom odgovornošću za iznajmljivanje plovila</item>
    </izvorni_sadrzaj>
    <derivirana_varijabla naziv="DomainObject.Predmet.SudioniciListNaziv_1">
      <item>FINA - Podružnica Šibenik</item>
      <item>VERITAS NAUTICA društvo s ograničenom odgovornošću za iznajmljivanje plovila</item>
    </derivirana_varijabla>
  </DomainObject.Predmet.SudioniciListNaziv>
  <DomainObject.Predmet.SudioniciListAdressOIB>
    <izvorni_sadrzaj>
      <item>FINA - Podružnica Šibenik, OIB 85821130368, Perivoj L. Marune 1,22000 Šibenik</item>
      <item>VERITAS NAUTICA društvo s ograničenom odgovornošću za iznajmljivanje plovila, OIB 43443078935, Splitska 22-24 ,22202 Primošten</item>
    </izvorni_sadrzaj>
    <derivirana_varijabla naziv="DomainObject.Predmet.SudioniciListAdressOIB_1">
      <item>FINA - Podružnica Šibenik, OIB 85821130368, Perivoj L. Marune 1,22000 Šibenik</item>
      <item>VERITAS NAUTICA društvo s ograničenom odgovornošću za iznajmljivanje plovila, OIB 43443078935, Splitska 22-24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43443078935</item>
    </izvorni_sadrzaj>
    <derivirana_varijabla naziv="DomainObject.Predmet.SudioniciListNazivOIB_1">
      <item>, OIB 85821130368</item>
      <item>, OIB 43443078935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2198</properties:Characters>
  <properties:Lines>72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2016-02-01T13:28:00Z</dcterms:created>
  <dc:creator>Marina Gulin</dc:creator>
  <cp:lastModifiedBy>Marina Gulin</cp:lastModifiedBy>
  <cp:lastPrinted>2016-02-01T13:28:00Z</cp:lastPrinted>
  <dcterms:modified xmlns:xsi="http://www.w3.org/2001/XMLSchema-instance" xsi:type="dcterms:W3CDTF">2016-02-01T13:29:00Z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