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82b8d" w14:paraId="5682b8d" w:rsidRDefault="00F024AB" w:rsidP="00F024AB" w:rsidR="00F024AB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bookmarkStart w:name="_GoBack" w:id="0"/>
      <w:bookmarkEnd w:id="0"/>
    </w:p>
    <w:p w:rsidRDefault="00B0181C" w:rsidP="00F024AB" w:rsidR="006D4932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i w:val="false"/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6880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F024AB" w:rsidP="00F024AB" w:rsidR="00F024AB">
      <w:r>
        <w:t>Trgovački sud u Zagrebu</w:t>
      </w:r>
    </w:p>
    <w:p w:rsidRDefault="00F024AB" w:rsidP="00F024AB" w:rsidR="00F024AB">
      <w:pPr>
        <w:jc w:val="both"/>
      </w:pPr>
      <w:r>
        <w:t>Zagreb, Amruševa 2/II</w:t>
      </w:r>
    </w:p>
    <w:p w:rsidRDefault="00EF16AC" w:rsidP="00F024AB" w:rsidR="00EF16AC">
      <w:pPr>
        <w:jc w:val="both"/>
      </w:pPr>
    </w:p>
    <w:p w:rsidRDefault="00EF16AC" w:rsidP="00F024AB" w:rsidR="00EF16AC">
      <w:pPr>
        <w:jc w:val="both"/>
        <w:rPr>
          <w:b/>
        </w:rPr>
      </w:pPr>
    </w:p>
    <w:p w:rsidRDefault="00F024AB" w:rsidP="00F024AB" w:rsidR="00F024AB" w:rsidRPr="0017216B">
      <w:pPr>
        <w:jc w:val="both"/>
        <w:rPr>
          <w:b/>
        </w:rPr>
      </w:pPr>
    </w:p>
    <w:p w:rsidRDefault="0064443D" w:rsidP="00002A76" w:rsidR="00F024AB" w:rsidRPr="0017216B">
      <w:pPr>
        <w:ind w:firstLine="720"/>
        <w:jc w:val="both"/>
      </w:pPr>
      <w:r>
        <w:t xml:space="preserve">Trgovački sud u Zagrebu u </w:t>
      </w:r>
      <w:r w:rsidR="00F024AB" w:rsidRPr="0017216B">
        <w:t>postupku</w:t>
      </w:r>
      <w:r>
        <w:t xml:space="preserve"> </w:t>
      </w:r>
      <w:proofErr w:type="spellStart"/>
      <w:r>
        <w:t>predstečajne</w:t>
      </w:r>
      <w:proofErr w:type="spellEnd"/>
      <w:r>
        <w:t xml:space="preserve"> nagodbe </w:t>
      </w:r>
      <w:r w:rsidR="008F124E">
        <w:t xml:space="preserve">nad </w:t>
      </w:r>
      <w:r w:rsidR="008F124E" w:rsidRPr="00005E65">
        <w:t>dužnikom</w:t>
      </w:r>
      <w:r w:rsidR="006159F4" w:rsidRPr="006159F4">
        <w:t xml:space="preserve"> </w:t>
      </w:r>
      <w:proofErr w:type="spellStart"/>
      <w:r w:rsidR="00C16621">
        <w:t>ACM</w:t>
      </w:r>
      <w:proofErr w:type="spellEnd"/>
      <w:r w:rsidR="00C16621">
        <w:t xml:space="preserve"> POTHVATI  d.o.o., Zagreb, Martićeva </w:t>
      </w:r>
      <w:proofErr w:type="spellStart"/>
      <w:r w:rsidR="00C16621">
        <w:t>14</w:t>
      </w:r>
      <w:proofErr w:type="spellEnd"/>
      <w:r w:rsidR="00C16621">
        <w:t xml:space="preserve">.,  </w:t>
      </w:r>
      <w:proofErr w:type="spellStart"/>
      <w:r w:rsidR="00C16621">
        <w:t>OIB</w:t>
      </w:r>
      <w:proofErr w:type="spellEnd"/>
      <w:r w:rsidR="00C16621">
        <w:t xml:space="preserve"> </w:t>
      </w:r>
      <w:proofErr w:type="spellStart"/>
      <w:r w:rsidR="00C16621">
        <w:t>10053725833</w:t>
      </w:r>
      <w:proofErr w:type="spellEnd"/>
      <w:r w:rsidR="00C16621">
        <w:t xml:space="preserve">, </w:t>
      </w:r>
      <w:r w:rsidR="00F742FA">
        <w:t xml:space="preserve"> </w:t>
      </w:r>
      <w:r w:rsidR="00B36E8A">
        <w:t>pod poslovnim brojem</w:t>
      </w:r>
      <w:r w:rsidR="006159F4">
        <w:t xml:space="preserve"> </w:t>
      </w:r>
      <w:proofErr w:type="spellStart"/>
      <w:r w:rsidR="006159F4">
        <w:t>40</w:t>
      </w:r>
      <w:proofErr w:type="spellEnd"/>
      <w:r w:rsidR="006159F4">
        <w:rPr>
          <w:b/>
        </w:rPr>
        <w:t xml:space="preserve">. </w:t>
      </w:r>
      <w:r w:rsidR="006159F4">
        <w:t>St-</w:t>
      </w:r>
      <w:proofErr w:type="spellStart"/>
      <w:r w:rsidR="00C16621">
        <w:t>1933</w:t>
      </w:r>
      <w:proofErr w:type="spellEnd"/>
      <w:r w:rsidR="006159F4">
        <w:t>/</w:t>
      </w:r>
      <w:proofErr w:type="spellStart"/>
      <w:r w:rsidR="006159F4">
        <w:t>1</w:t>
      </w:r>
      <w:r w:rsidR="00F742FA">
        <w:t>7</w:t>
      </w:r>
      <w:proofErr w:type="spellEnd"/>
      <w:r w:rsidR="00B36E8A">
        <w:t xml:space="preserve">, </w:t>
      </w:r>
      <w:r w:rsidR="00F024AB">
        <w:t xml:space="preserve">temeljem članka </w:t>
      </w:r>
      <w:proofErr w:type="spellStart"/>
      <w:r w:rsidR="00B133CE">
        <w:t>6</w:t>
      </w:r>
      <w:r>
        <w:t>6</w:t>
      </w:r>
      <w:proofErr w:type="spellEnd"/>
      <w:r w:rsidR="00B133CE">
        <w:t xml:space="preserve">. stavak </w:t>
      </w:r>
      <w:r w:rsidR="009E18D7">
        <w:t>7</w:t>
      </w:r>
      <w:r>
        <w:t xml:space="preserve">. Zakona o financijskom poslovanju i </w:t>
      </w:r>
      <w:proofErr w:type="spellStart"/>
      <w:r>
        <w:t>predst</w:t>
      </w:r>
      <w:r w:rsidR="008F124E">
        <w:t>ečajnoj</w:t>
      </w:r>
      <w:proofErr w:type="spellEnd"/>
      <w:r w:rsidR="008F124E">
        <w:t xml:space="preserve"> nagodbi (NN br. </w:t>
      </w:r>
      <w:proofErr w:type="spellStart"/>
      <w:r w:rsidR="008F124E">
        <w:t>108</w:t>
      </w:r>
      <w:proofErr w:type="spellEnd"/>
      <w:r w:rsidR="008F124E">
        <w:t>/</w:t>
      </w:r>
      <w:proofErr w:type="spellStart"/>
      <w:r w:rsidR="008F124E">
        <w:t>12</w:t>
      </w:r>
      <w:proofErr w:type="spellEnd"/>
      <w:r w:rsidR="008F124E">
        <w:t>,</w:t>
      </w:r>
      <w:r>
        <w:t xml:space="preserve"> </w:t>
      </w:r>
      <w:proofErr w:type="spellStart"/>
      <w:r w:rsidR="008F124E">
        <w:t>81</w:t>
      </w:r>
      <w:proofErr w:type="spellEnd"/>
      <w:r w:rsidR="008F124E">
        <w:t>/</w:t>
      </w:r>
      <w:proofErr w:type="spellStart"/>
      <w:r w:rsidR="008F124E">
        <w:t>13</w:t>
      </w:r>
      <w:proofErr w:type="spellEnd"/>
      <w:r w:rsidR="00AA2511">
        <w:t xml:space="preserve"> </w:t>
      </w:r>
      <w:r w:rsidR="00C62629">
        <w:t>i</w:t>
      </w:r>
      <w:r w:rsidR="00AA2511">
        <w:t xml:space="preserve"> </w:t>
      </w:r>
      <w:proofErr w:type="spellStart"/>
      <w:r w:rsidR="00AA2511">
        <w:t>112</w:t>
      </w:r>
      <w:proofErr w:type="spellEnd"/>
      <w:r w:rsidR="00AA2511">
        <w:t>/</w:t>
      </w:r>
      <w:proofErr w:type="spellStart"/>
      <w:r w:rsidR="00AA2511">
        <w:t>13</w:t>
      </w:r>
      <w:proofErr w:type="spellEnd"/>
      <w:r>
        <w:t>)</w:t>
      </w:r>
      <w:r w:rsidR="00425F15" w:rsidRPr="00425F15">
        <w:t xml:space="preserve"> </w:t>
      </w:r>
      <w:r w:rsidR="00425F15">
        <w:t>),</w:t>
      </w:r>
      <w:r w:rsidR="00425F15" w:rsidRPr="006B34E7">
        <w:t xml:space="preserve"> </w:t>
      </w:r>
      <w:r w:rsidR="00425F15">
        <w:t xml:space="preserve">koji Zakon se u ovom postupku primjenjuje temeljem odredbe članka </w:t>
      </w:r>
      <w:proofErr w:type="spellStart"/>
      <w:r w:rsidR="00425F15">
        <w:t>442</w:t>
      </w:r>
      <w:proofErr w:type="spellEnd"/>
      <w:r w:rsidR="00425F15">
        <w:t>. stavak 1. Stečajnog zakona (</w:t>
      </w:r>
      <w:proofErr w:type="spellStart"/>
      <w:r w:rsidR="00425F15">
        <w:t>N.N</w:t>
      </w:r>
      <w:proofErr w:type="spellEnd"/>
      <w:r w:rsidR="00425F15">
        <w:t xml:space="preserve">. br. </w:t>
      </w:r>
      <w:proofErr w:type="spellStart"/>
      <w:r w:rsidR="00425F15">
        <w:t>71</w:t>
      </w:r>
      <w:proofErr w:type="spellEnd"/>
      <w:r w:rsidR="00425F15">
        <w:t>/</w:t>
      </w:r>
      <w:proofErr w:type="spellStart"/>
      <w:r w:rsidR="00425F15">
        <w:t>15</w:t>
      </w:r>
      <w:proofErr w:type="spellEnd"/>
      <w:r w:rsidR="00425F15">
        <w:t>)</w:t>
      </w:r>
      <w:r w:rsidR="00F024AB">
        <w:t xml:space="preserve">, </w:t>
      </w:r>
      <w:r w:rsidR="00F024AB" w:rsidRPr="0017216B">
        <w:t xml:space="preserve">objavljuje: </w:t>
      </w:r>
    </w:p>
    <w:p w:rsidRDefault="00F024AB" w:rsidP="00F024AB" w:rsidR="00F024AB" w:rsidRPr="00B93352">
      <w:pPr>
        <w:jc w:val="both"/>
        <w:rPr>
          <w:sz w:val="40"/>
          <w:szCs w:val="40"/>
        </w:rPr>
      </w:pPr>
    </w:p>
    <w:p w:rsidRDefault="00F024AB" w:rsidP="00F024AB" w:rsidR="00F024AB" w:rsidRPr="0017216B">
      <w:pPr>
        <w:ind w:firstLine="720" w:left="2880"/>
      </w:pPr>
      <w:r w:rsidRPr="0017216B">
        <w:rPr>
          <w:b/>
        </w:rPr>
        <w:t>O G L A S</w:t>
      </w:r>
      <w:r w:rsidRPr="0017216B">
        <w:tab/>
      </w:r>
    </w:p>
    <w:p w:rsidRDefault="00F024AB" w:rsidP="00F024AB" w:rsidR="00F024AB">
      <w:pPr>
        <w:ind w:left="360"/>
        <w:jc w:val="center"/>
      </w:pPr>
    </w:p>
    <w:p w:rsidRDefault="008F124E" w:rsidP="00002A76" w:rsidR="00B11256" w:rsidRPr="00001506">
      <w:pPr>
        <w:ind w:firstLine="720"/>
        <w:jc w:val="both"/>
        <w:rPr>
          <w:rFonts w:cs="Tahoma"/>
        </w:rPr>
      </w:pPr>
      <w:proofErr w:type="spellStart"/>
      <w:r>
        <w:t>1.</w:t>
      </w:r>
      <w:r w:rsidR="0064443D">
        <w:t>Ročište</w:t>
      </w:r>
      <w:proofErr w:type="spellEnd"/>
      <w:r w:rsidR="0064443D">
        <w:t xml:space="preserve"> </w:t>
      </w:r>
      <w:r w:rsidR="009E18D7">
        <w:t>za</w:t>
      </w:r>
      <w:r w:rsidR="0064443D">
        <w:t xml:space="preserve"> sklapanj</w:t>
      </w:r>
      <w:r w:rsidR="009E18D7">
        <w:t>e</w:t>
      </w:r>
      <w:r w:rsidR="0064443D">
        <w:t xml:space="preserve"> </w:t>
      </w:r>
      <w:proofErr w:type="spellStart"/>
      <w:r w:rsidR="0064443D">
        <w:t>predstečajne</w:t>
      </w:r>
      <w:proofErr w:type="spellEnd"/>
      <w:r w:rsidR="0064443D">
        <w:t xml:space="preserve"> nagodbe u postupka </w:t>
      </w:r>
      <w:r>
        <w:t xml:space="preserve">nad </w:t>
      </w:r>
      <w:r w:rsidR="00425F15" w:rsidRPr="00005E65">
        <w:t xml:space="preserve">dužnikom </w:t>
      </w:r>
      <w:r w:rsidR="00002A76" w:rsidRPr="00F2619A">
        <w:t>dužnikom</w:t>
      </w:r>
      <w:r w:rsidR="00002A76" w:rsidRPr="00923771">
        <w:t xml:space="preserve"> </w:t>
      </w:r>
      <w:proofErr w:type="spellStart"/>
      <w:r w:rsidR="00C16621">
        <w:t>ACM</w:t>
      </w:r>
      <w:proofErr w:type="spellEnd"/>
      <w:r w:rsidR="00C16621">
        <w:t xml:space="preserve"> POTHVATI  d.o.o., Zagreb, Martićeva </w:t>
      </w:r>
      <w:proofErr w:type="spellStart"/>
      <w:r w:rsidR="00C16621">
        <w:t>14</w:t>
      </w:r>
      <w:proofErr w:type="spellEnd"/>
      <w:r w:rsidR="00C16621">
        <w:t xml:space="preserve">.,  </w:t>
      </w:r>
      <w:proofErr w:type="spellStart"/>
      <w:r w:rsidR="00C16621">
        <w:t>OIB</w:t>
      </w:r>
      <w:proofErr w:type="spellEnd"/>
      <w:r w:rsidR="00C16621">
        <w:t xml:space="preserve"> </w:t>
      </w:r>
      <w:proofErr w:type="spellStart"/>
      <w:r w:rsidR="00C16621">
        <w:t>10053725833</w:t>
      </w:r>
      <w:proofErr w:type="spellEnd"/>
      <w:r w:rsidR="00C16621">
        <w:t xml:space="preserve">, </w:t>
      </w:r>
      <w:r w:rsidR="00B11256">
        <w:t xml:space="preserve"> određuje se  za dan:</w:t>
      </w:r>
    </w:p>
    <w:p w:rsidRDefault="00B11256" w:rsidP="00B11256" w:rsidR="00B11256"/>
    <w:p w:rsidRDefault="00F742FA" w:rsidP="003A3539" w:rsidR="003A3539">
      <w:pPr>
        <w:ind w:left="708"/>
      </w:pPr>
      <w:proofErr w:type="spellStart"/>
      <w:r>
        <w:rPr>
          <w:b/>
        </w:rPr>
        <w:t>7.</w:t>
      </w:r>
      <w:r w:rsidR="00C16621">
        <w:rPr>
          <w:b/>
        </w:rPr>
        <w:t>listopada</w:t>
      </w:r>
      <w:proofErr w:type="spellEnd"/>
      <w:r w:rsidR="003A3539" w:rsidRPr="00111BF4">
        <w:rPr>
          <w:b/>
        </w:rPr>
        <w:t xml:space="preserve"> </w:t>
      </w:r>
      <w:proofErr w:type="spellStart"/>
      <w:r w:rsidR="003A3539" w:rsidRPr="00111BF4">
        <w:rPr>
          <w:b/>
        </w:rPr>
        <w:t>201</w:t>
      </w:r>
      <w:r>
        <w:rPr>
          <w:b/>
        </w:rPr>
        <w:t>7</w:t>
      </w:r>
      <w:proofErr w:type="spellEnd"/>
      <w:r w:rsidR="003A3539" w:rsidRPr="00111BF4">
        <w:rPr>
          <w:b/>
        </w:rPr>
        <w:t xml:space="preserve">. u </w:t>
      </w:r>
      <w:proofErr w:type="spellStart"/>
      <w:r w:rsidR="00C16621">
        <w:rPr>
          <w:b/>
        </w:rPr>
        <w:t>10</w:t>
      </w:r>
      <w:proofErr w:type="spellEnd"/>
      <w:r w:rsidR="00C16621">
        <w:rPr>
          <w:b/>
        </w:rPr>
        <w:t>,</w:t>
      </w:r>
      <w:proofErr w:type="spellStart"/>
      <w:r w:rsidR="00C16621">
        <w:rPr>
          <w:b/>
        </w:rPr>
        <w:t>30</w:t>
      </w:r>
      <w:proofErr w:type="spellEnd"/>
      <w:r w:rsidR="003A3539">
        <w:rPr>
          <w:b/>
        </w:rPr>
        <w:t xml:space="preserve"> </w:t>
      </w:r>
      <w:r w:rsidR="003A3539" w:rsidRPr="00111BF4">
        <w:rPr>
          <w:b/>
        </w:rPr>
        <w:t>sati,</w:t>
      </w:r>
      <w:r w:rsidR="003A3539">
        <w:t xml:space="preserve"> u zgradi Trgovačkog suda Zagreb, Petrinjska  8, soba broj  </w:t>
      </w:r>
      <w:proofErr w:type="spellStart"/>
      <w:r w:rsidR="003A3539">
        <w:t>96</w:t>
      </w:r>
      <w:proofErr w:type="spellEnd"/>
      <w:r w:rsidR="003A3539">
        <w:t>. (mala dvorana)</w:t>
      </w:r>
    </w:p>
    <w:p w:rsidRDefault="00C62629" w:rsidP="00C62629" w:rsidR="00C62629">
      <w:pPr>
        <w:ind w:left="708"/>
      </w:pPr>
    </w:p>
    <w:p w:rsidRDefault="009E18D7" w:rsidP="00426175" w:rsidR="008F124E">
      <w:pPr>
        <w:ind w:firstLine="705"/>
        <w:jc w:val="both"/>
      </w:pPr>
      <w:r>
        <w:t xml:space="preserve">na koje se pozivaju dužnik i svi vjerovnici koji su sudjelovali u postupku </w:t>
      </w:r>
      <w:proofErr w:type="spellStart"/>
      <w:r>
        <w:t>predstečajne</w:t>
      </w:r>
      <w:proofErr w:type="spellEnd"/>
      <w:r>
        <w:t xml:space="preserve"> nagodbe kod FINA-e </w:t>
      </w:r>
    </w:p>
    <w:p w:rsidRDefault="008F124E" w:rsidP="008F124E" w:rsidR="008F124E">
      <w:pPr>
        <w:ind w:left="708"/>
      </w:pPr>
    </w:p>
    <w:p w:rsidRDefault="008F124E" w:rsidP="0034061B" w:rsidR="008F124E">
      <w:pPr>
        <w:ind w:firstLine="705"/>
        <w:jc w:val="both"/>
      </w:pPr>
      <w:proofErr w:type="spellStart"/>
      <w:r>
        <w:t>2.</w:t>
      </w:r>
      <w:r w:rsidR="0034061B">
        <w:t>T</w:t>
      </w:r>
      <w:r>
        <w:t>ekst</w:t>
      </w:r>
      <w:proofErr w:type="spellEnd"/>
      <w:r>
        <w:t xml:space="preserve"> </w:t>
      </w:r>
      <w:proofErr w:type="spellStart"/>
      <w:r>
        <w:t>predstečajne</w:t>
      </w:r>
      <w:proofErr w:type="spellEnd"/>
      <w:r>
        <w:t xml:space="preserve"> nagodbe može se </w:t>
      </w:r>
      <w:r w:rsidR="0034061B">
        <w:t>razgledat</w:t>
      </w:r>
      <w:r w:rsidR="00AA2511">
        <w:t>i</w:t>
      </w:r>
      <w:r>
        <w:t xml:space="preserve"> u sobi uređujućeg suca broj </w:t>
      </w:r>
      <w:proofErr w:type="spellStart"/>
      <w:r>
        <w:t>92</w:t>
      </w:r>
      <w:proofErr w:type="spellEnd"/>
      <w:r>
        <w:t xml:space="preserve">/II, stari dio, Trgovački sud u Zagrebu, Petrinjska 8, ponedjeljkom od </w:t>
      </w:r>
      <w:proofErr w:type="spellStart"/>
      <w:r>
        <w:t>9.00</w:t>
      </w:r>
      <w:proofErr w:type="spellEnd"/>
      <w:r>
        <w:t xml:space="preserve"> do </w:t>
      </w:r>
      <w:proofErr w:type="spellStart"/>
      <w:r>
        <w:t>11.30</w:t>
      </w:r>
      <w:proofErr w:type="spellEnd"/>
      <w:r>
        <w:t xml:space="preserve"> sati ili u drugom terminu uz prethodni dogovor sa uređujućim sucem.  </w:t>
      </w:r>
    </w:p>
    <w:p w:rsidRDefault="00D83C64" w:rsidP="00F10AE5" w:rsidR="00D83C64">
      <w:pPr>
        <w:ind w:firstLine="720"/>
        <w:jc w:val="both"/>
      </w:pPr>
    </w:p>
    <w:p w:rsidRDefault="00F024AB" w:rsidP="00F024AB" w:rsidR="00F024AB">
      <w:pPr>
        <w:ind w:firstLine="705"/>
      </w:pPr>
    </w:p>
    <w:p w:rsidRDefault="00F024AB" w:rsidP="00F024AB" w:rsidR="00F024AB" w:rsidRPr="0017216B">
      <w:pPr>
        <w:ind w:firstLine="705"/>
        <w:jc w:val="center"/>
      </w:pPr>
      <w:r>
        <w:t xml:space="preserve">Zagreb, </w:t>
      </w:r>
      <w:proofErr w:type="spellStart"/>
      <w:r w:rsidR="00C16621">
        <w:t>4.rujna</w:t>
      </w:r>
      <w:proofErr w:type="spellEnd"/>
      <w:r w:rsidR="001D37BD">
        <w:t xml:space="preserve"> </w:t>
      </w:r>
      <w:proofErr w:type="spellStart"/>
      <w:r w:rsidR="00EF4937">
        <w:t>201</w:t>
      </w:r>
      <w:r w:rsidR="00F742FA">
        <w:t>7</w:t>
      </w:r>
      <w:proofErr w:type="spellEnd"/>
      <w:r w:rsidR="00EF4937">
        <w:t>.</w:t>
      </w:r>
    </w:p>
    <w:p w:rsidRDefault="00F024AB" w:rsidP="00F024AB" w:rsidR="00F024AB" w:rsidRPr="0017216B">
      <w:pPr>
        <w:ind w:left="360"/>
        <w:jc w:val="center"/>
      </w:pPr>
    </w:p>
    <w:p w:rsidRDefault="00046694" w:rsidP="0064443D" w:rsidR="00F024AB">
      <w:pPr>
        <w:ind w:firstLine="708" w:left="5664"/>
        <w:jc w:val="right"/>
      </w:pPr>
      <w:r w:rsidRPr="0017216B">
        <w:t xml:space="preserve">Sudac: </w:t>
      </w:r>
    </w:p>
    <w:p w:rsidRDefault="00B133CE" w:rsidP="00F024AB" w:rsidR="0064443D">
      <w:pPr>
        <w:pStyle w:val="Tijeloteksta"/>
        <w:ind w:left="907"/>
        <w:jc w:val="right"/>
        <w:rPr>
          <w:szCs w:val="24"/>
        </w:rPr>
      </w:pPr>
      <w:r>
        <w:rPr>
          <w:szCs w:val="24"/>
        </w:rPr>
        <w:t xml:space="preserve">  </w:t>
      </w:r>
      <w:r w:rsidR="00F024AB">
        <w:rPr>
          <w:szCs w:val="24"/>
        </w:rPr>
        <w:t xml:space="preserve"> </w:t>
      </w:r>
      <w:smartTag w:element="metricconverter" w:uri="urn:schemas-microsoft-com:office:smarttags">
        <w:r w:rsidR="00F024AB" w:rsidRPr="0017216B">
          <w:rPr>
            <w:szCs w:val="24"/>
          </w:rPr>
          <w:t>Ante Galić</w:t>
        </w:r>
      </w:smartTag>
      <w:r w:rsidR="0064443D">
        <w:rPr>
          <w:szCs w:val="24"/>
        </w:rPr>
        <w:t xml:space="preserve"> </w:t>
      </w:r>
      <w:r w:rsidR="001C4EF1">
        <w:rPr>
          <w:szCs w:val="24"/>
        </w:rPr>
        <w:t>v.r.</w:t>
      </w:r>
    </w:p>
    <w:p w:rsidRDefault="000F7ED3" w:rsidP="00F024AB" w:rsidR="000F7ED3">
      <w:pPr>
        <w:pStyle w:val="Tijeloteksta"/>
        <w:ind w:left="907"/>
        <w:jc w:val="right"/>
        <w:rPr>
          <w:szCs w:val="24"/>
        </w:rPr>
      </w:pPr>
    </w:p>
    <w:p w:rsidRDefault="00F024AB" w:rsidP="00F024AB" w:rsidR="00F024AB" w:rsidRPr="001D37BD">
      <w:pPr>
        <w:pStyle w:val="Tijeloteksta"/>
        <w:ind w:left="907"/>
        <w:rPr>
          <w:szCs w:val="24"/>
        </w:rPr>
      </w:pPr>
    </w:p>
    <w:p w:rsidRDefault="001C4EF1" w:rsidP="001C4EF1" w:rsidR="001C4EF1">
      <w:pPr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1C4EF1" w:rsidP="00422EE0" w:rsidR="001C4EF1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6D339B" w:rsidR="006D339B" w:rsidRPr="00F024AB"/>
    <w:p w:rsidRDefault="0004346D" w:rsidR="0004346D" w:rsidRPr="00F024AB"/>
    <w:sectPr w:rsidR="0004346D" w:rsidRPr="00F024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2A2212F8"/>
    <w:multiLevelType w:val="hybridMultilevel"/>
    <w:tmpl w:val="0594714A"/>
    <w:lvl w:tplc="BFA6DD30" w:ilvl="0">
      <w:start w:val="1"/>
      <w:numFmt w:val="upperRoman"/>
      <w:lvlText w:val="%1."/>
      <w:lvlJc w:val="left"/>
      <w:pPr>
        <w:tabs>
          <w:tab w:pos="1710" w:val="num"/>
        </w:tabs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24AB"/>
    <w:rsid w:val="00002A76"/>
    <w:rsid w:val="000125FC"/>
    <w:rsid w:val="00021804"/>
    <w:rsid w:val="000376BC"/>
    <w:rsid w:val="0004346D"/>
    <w:rsid w:val="00046694"/>
    <w:rsid w:val="000509BB"/>
    <w:rsid w:val="00071E5C"/>
    <w:rsid w:val="000C09E9"/>
    <w:rsid w:val="000C34C5"/>
    <w:rsid w:val="000C65FC"/>
    <w:rsid w:val="000D1CDA"/>
    <w:rsid w:val="000F277D"/>
    <w:rsid w:val="000F4B25"/>
    <w:rsid w:val="000F7ED3"/>
    <w:rsid w:val="00111BF4"/>
    <w:rsid w:val="00141509"/>
    <w:rsid w:val="00197D22"/>
    <w:rsid w:val="001B6E62"/>
    <w:rsid w:val="001C4EF1"/>
    <w:rsid w:val="001D37BD"/>
    <w:rsid w:val="001F1068"/>
    <w:rsid w:val="00212784"/>
    <w:rsid w:val="00234A8B"/>
    <w:rsid w:val="0029226F"/>
    <w:rsid w:val="002A5366"/>
    <w:rsid w:val="002B3E83"/>
    <w:rsid w:val="002D4306"/>
    <w:rsid w:val="002F05BD"/>
    <w:rsid w:val="00305728"/>
    <w:rsid w:val="00331B6B"/>
    <w:rsid w:val="0034061B"/>
    <w:rsid w:val="00372306"/>
    <w:rsid w:val="00373253"/>
    <w:rsid w:val="00373287"/>
    <w:rsid w:val="00374B7C"/>
    <w:rsid w:val="00380F31"/>
    <w:rsid w:val="003927AD"/>
    <w:rsid w:val="003A3539"/>
    <w:rsid w:val="003A6E49"/>
    <w:rsid w:val="003F3CB9"/>
    <w:rsid w:val="00406BA1"/>
    <w:rsid w:val="0041690C"/>
    <w:rsid w:val="00425F15"/>
    <w:rsid w:val="00426175"/>
    <w:rsid w:val="00462BCD"/>
    <w:rsid w:val="00480653"/>
    <w:rsid w:val="004D058B"/>
    <w:rsid w:val="004D2FD1"/>
    <w:rsid w:val="004F7812"/>
    <w:rsid w:val="00511778"/>
    <w:rsid w:val="0051396F"/>
    <w:rsid w:val="005431CA"/>
    <w:rsid w:val="00551859"/>
    <w:rsid w:val="006159F4"/>
    <w:rsid w:val="00641B23"/>
    <w:rsid w:val="0064443D"/>
    <w:rsid w:val="006A1E3A"/>
    <w:rsid w:val="006A42B7"/>
    <w:rsid w:val="006D339B"/>
    <w:rsid w:val="006D4932"/>
    <w:rsid w:val="006D69E3"/>
    <w:rsid w:val="006E32A6"/>
    <w:rsid w:val="006E5A9B"/>
    <w:rsid w:val="00716941"/>
    <w:rsid w:val="00720E5B"/>
    <w:rsid w:val="00722A9F"/>
    <w:rsid w:val="007368E7"/>
    <w:rsid w:val="00764515"/>
    <w:rsid w:val="007A2854"/>
    <w:rsid w:val="007B5ED0"/>
    <w:rsid w:val="007C17C7"/>
    <w:rsid w:val="007D6DA9"/>
    <w:rsid w:val="007F6A18"/>
    <w:rsid w:val="00806880"/>
    <w:rsid w:val="0082670B"/>
    <w:rsid w:val="00835D29"/>
    <w:rsid w:val="0085227A"/>
    <w:rsid w:val="00877DFD"/>
    <w:rsid w:val="0088452D"/>
    <w:rsid w:val="008847DE"/>
    <w:rsid w:val="008C0DB5"/>
    <w:rsid w:val="008F124E"/>
    <w:rsid w:val="008F7FF9"/>
    <w:rsid w:val="0090114B"/>
    <w:rsid w:val="00927ACC"/>
    <w:rsid w:val="009309D4"/>
    <w:rsid w:val="00972288"/>
    <w:rsid w:val="00991FA5"/>
    <w:rsid w:val="009A04F1"/>
    <w:rsid w:val="009B3734"/>
    <w:rsid w:val="009C638F"/>
    <w:rsid w:val="009C6AA4"/>
    <w:rsid w:val="009E18D7"/>
    <w:rsid w:val="009E1ED0"/>
    <w:rsid w:val="009F327F"/>
    <w:rsid w:val="009F4AE3"/>
    <w:rsid w:val="00A06B95"/>
    <w:rsid w:val="00A326D9"/>
    <w:rsid w:val="00A72900"/>
    <w:rsid w:val="00A81E89"/>
    <w:rsid w:val="00A87BBB"/>
    <w:rsid w:val="00A96949"/>
    <w:rsid w:val="00AA2511"/>
    <w:rsid w:val="00AA7946"/>
    <w:rsid w:val="00AF24C5"/>
    <w:rsid w:val="00B0181C"/>
    <w:rsid w:val="00B11256"/>
    <w:rsid w:val="00B133CE"/>
    <w:rsid w:val="00B23591"/>
    <w:rsid w:val="00B36E8A"/>
    <w:rsid w:val="00B574E6"/>
    <w:rsid w:val="00B60FDA"/>
    <w:rsid w:val="00B63DC9"/>
    <w:rsid w:val="00B93352"/>
    <w:rsid w:val="00BA02CD"/>
    <w:rsid w:val="00BA1C26"/>
    <w:rsid w:val="00BF76FA"/>
    <w:rsid w:val="00C011A1"/>
    <w:rsid w:val="00C16621"/>
    <w:rsid w:val="00C26BA4"/>
    <w:rsid w:val="00C62629"/>
    <w:rsid w:val="00C62B29"/>
    <w:rsid w:val="00CB6244"/>
    <w:rsid w:val="00CD5546"/>
    <w:rsid w:val="00D33886"/>
    <w:rsid w:val="00D83C64"/>
    <w:rsid w:val="00E3747D"/>
    <w:rsid w:val="00E4228E"/>
    <w:rsid w:val="00E600EB"/>
    <w:rsid w:val="00E73DA9"/>
    <w:rsid w:val="00E93C02"/>
    <w:rsid w:val="00EE1B7C"/>
    <w:rsid w:val="00EF16AC"/>
    <w:rsid w:val="00EF4937"/>
    <w:rsid w:val="00EF4941"/>
    <w:rsid w:val="00F024AB"/>
    <w:rsid w:val="00F10AE5"/>
    <w:rsid w:val="00F67E31"/>
    <w:rsid w:val="00F742FA"/>
    <w:rsid w:val="00FD0174"/>
    <w:rsid w:val="00FE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4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E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EF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E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E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4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E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EF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E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E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1933</izvorni_sadrzaj>
    <derivirana_varijabla naziv="DomainObject.Predmet.Broj_1">1933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St-1933/2017</izvorni_sadrzaj>
    <derivirana_varijabla naziv="DomainObject.Predmet.OznakaBroj_1">St-1933/2017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ACM POTHVATI d.o.o.</izvorni_sadrzaj>
    <derivirana_varijabla naziv="DomainObject.Predmet.ProtustrankaFormated_1">  ACM POTHVATI d.o.o.</derivirana_varijabla>
  </DomainObject.Predmet.ProtustrankaFormated>
  <DomainObject.Predmet.ProtustrankaFormatedOIB>
    <izvorni_sadrzaj>  ACM POTHVATI d.o.o., OIB 10053725833</izvorni_sadrzaj>
    <derivirana_varijabla naziv="DomainObject.Predmet.ProtustrankaFormatedOIB_1">  ACM POTHVATI d.o.o., OIB 10053725833</derivirana_varijabla>
  </DomainObject.Predmet.ProtustrankaFormatedOIB>
  <DomainObject.Predmet.ProtustrankaFormatedWithAdress>
    <izvorni_sadrzaj> ACM POTHVATI d.o.o., Martićeva 14, 10000 Zagreb</izvorni_sadrzaj>
    <derivirana_varijabla naziv="DomainObject.Predmet.ProtustrankaFormatedWithAdress_1"> ACM POTHVATI d.o.o., Martićeva 14, 10000 Zagreb</derivirana_varijabla>
  </DomainObject.Predmet.ProtustrankaFormatedWithAdress>
  <DomainObject.Predmet.ProtustrankaFormatedWithAdressOIB>
    <izvorni_sadrzaj> ACM POTHVATI d.o.o., OIB 10053725833, Martićeva 14, 10000 Zagreb</izvorni_sadrzaj>
    <derivirana_varijabla naziv="DomainObject.Predmet.ProtustrankaFormatedWithAdressOIB_1"> ACM POTHVATI d.o.o., OIB 10053725833, Martićeva 14, 10000 Zagreb</derivirana_varijabla>
  </DomainObject.Predmet.ProtustrankaFormatedWithAdressOIB>
  <DomainObject.Predmet.ProtustrankaWithAdress>
    <izvorni_sadrzaj>ACM POTHVATI d.o.o. Martićeva 14, 10000 Zagreb</izvorni_sadrzaj>
    <derivirana_varijabla naziv="DomainObject.Predmet.ProtustrankaWithAdress_1">ACM POTHVATI d.o.o. Martićeva 14, 10000 Zagreb</derivirana_varijabla>
  </DomainObject.Predmet.ProtustrankaWithAdress>
  <DomainObject.Predmet.ProtustrankaWithAdressOIB>
    <izvorni_sadrzaj>ACM POTHVATI d.o.o., OIB 10053725833, Martićeva 14, 10000 Zagreb</izvorni_sadrzaj>
    <derivirana_varijabla naziv="DomainObject.Predmet.ProtustrankaWithAdressOIB_1">ACM POTHVATI d.o.o., OIB 10053725833, Martićeva 14, 10000 Zagreb</derivirana_varijabla>
  </DomainObject.Predmet.ProtustrankaWithAdressOIB>
  <DomainObject.Predmet.ProtustrankaNazivFormated>
    <izvorni_sadrzaj>ACM POTHVATI d.o.o.</izvorni_sadrzaj>
    <derivirana_varijabla naziv="DomainObject.Predmet.ProtustrankaNazivFormated_1">ACM POTHVATI d.o.o.</derivirana_varijabla>
  </DomainObject.Predmet.ProtustrankaNazivFormated>
  <DomainObject.Predmet.ProtustrankaNazivFormatedOIB>
    <izvorni_sadrzaj>ACM POTHVATI d.o.o., OIB 10053725833</izvorni_sadrzaj>
    <derivirana_varijabla naziv="DomainObject.Predmet.ProtustrankaNazivFormatedOIB_1">ACM POTHVATI d.o.o., OIB 10053725833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ACM POTHVATI d.o.o.</izvorni_sadrzaj>
    <derivirana_varijabla naziv="DomainObject.Predmet.StrankaFormated_1">  ACM POTHVATI d.o.o.</derivirana_varijabla>
  </DomainObject.Predmet.StrankaFormated>
  <DomainObject.Predmet.StrankaFormatedOIB>
    <izvorni_sadrzaj>  ACM POTHVATI d.o.o., OIB 10053725833</izvorni_sadrzaj>
    <derivirana_varijabla naziv="DomainObject.Predmet.StrankaFormatedOIB_1">  ACM POTHVATI d.o.o., OIB 10053725833</derivirana_varijabla>
  </DomainObject.Predmet.StrankaFormatedOIB>
  <DomainObject.Predmet.StrankaFormatedWithAdress>
    <izvorni_sadrzaj> ACM POTHVATI d.o.o., Martićeva 14, 10000 Zagreb</izvorni_sadrzaj>
    <derivirana_varijabla naziv="DomainObject.Predmet.StrankaFormatedWithAdress_1"> ACM POTHVATI d.o.o., Martićeva 14, 10000 Zagreb</derivirana_varijabla>
  </DomainObject.Predmet.StrankaFormatedWithAdress>
  <DomainObject.Predmet.StrankaFormatedWithAdressOIB>
    <izvorni_sadrzaj> ACM POTHVATI d.o.o., OIB 10053725833, Martićeva 14, 10000 Zagreb</izvorni_sadrzaj>
    <derivirana_varijabla naziv="DomainObject.Predmet.StrankaFormatedWithAdressOIB_1"> ACM POTHVATI d.o.o., OIB 10053725833, Martićeva 14, 10000 Zagreb</derivirana_varijabla>
  </DomainObject.Predmet.StrankaFormatedWithAdressOIB>
  <DomainObject.Predmet.StrankaWithAdress>
    <izvorni_sadrzaj>ACM POTHVATI d.o.o. Martićeva 14,10000 Zagreb</izvorni_sadrzaj>
    <derivirana_varijabla naziv="DomainObject.Predmet.StrankaWithAdress_1">ACM POTHVATI d.o.o. Martićeva 14,10000 Zagreb</derivirana_varijabla>
  </DomainObject.Predmet.StrankaWithAdress>
  <DomainObject.Predmet.StrankaWithAdressOIB>
    <izvorni_sadrzaj>ACM POTHVATI d.o.o., OIB 10053725833, Martićeva 14,10000 Zagreb</izvorni_sadrzaj>
    <derivirana_varijabla naziv="DomainObject.Predmet.StrankaWithAdressOIB_1">ACM POTHVATI d.o.o., OIB 10053725833, Martićeva 14,10000 Zagreb</derivirana_varijabla>
  </DomainObject.Predmet.StrankaWithAdressOIB>
  <DomainObject.Predmet.StrankaNazivFormated>
    <izvorni_sadrzaj>ACM POTHVATI d.o.o.</izvorni_sadrzaj>
    <derivirana_varijabla naziv="DomainObject.Predmet.StrankaNazivFormated_1">ACM POTHVATI d.o.o.</derivirana_varijabla>
  </DomainObject.Predmet.StrankaNazivFormated>
  <DomainObject.Predmet.StrankaNazivFormatedOIB>
    <izvorni_sadrzaj>ACM POTHVATI d.o.o., OIB 10053725833</izvorni_sadrzaj>
    <derivirana_varijabla naziv="DomainObject.Predmet.StrankaNazivFormatedOIB_1">ACM POTHVATI d.o.o., OIB 10053725833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ACM POTHVATI d.o.o.</item>
    </izvorni_sadrzaj>
    <derivirana_varijabla naziv="DomainObject.Predmet.StrankaListFormated_1">
      <item>ACM POTHVATI d.o.o.</item>
    </derivirana_varijabla>
  </DomainObject.Predmet.StrankaListFormated>
  <DomainObject.Predmet.StrankaListFormatedOIB>
    <izvorni_sadrzaj>
      <item>ACM POTHVATI d.o.o., OIB 10053725833</item>
    </izvorni_sadrzaj>
    <derivirana_varijabla naziv="DomainObject.Predmet.StrankaListFormatedOIB_1">
      <item>ACM POTHVATI d.o.o., OIB 10053725833</item>
    </derivirana_varijabla>
  </DomainObject.Predmet.StrankaListFormatedOIB>
  <DomainObject.Predmet.StrankaListFormatedWithAdress>
    <izvorni_sadrzaj>
      <item>ACM POTHVATI d.o.o., Martićeva 14, 10000 Zagreb</item>
    </izvorni_sadrzaj>
    <derivirana_varijabla naziv="DomainObject.Predmet.StrankaListFormatedWithAdress_1">
      <item>ACM POTHVATI d.o.o., Martićeva 14, 10000 Zagreb</item>
    </derivirana_varijabla>
  </DomainObject.Predmet.StrankaListFormatedWithAdress>
  <DomainObject.Predmet.StrankaListFormatedWithAdressOIB>
    <izvorni_sadrzaj>
      <item>ACM POTHVATI d.o.o., OIB 10053725833, Martićeva 14, 10000 Zagreb</item>
    </izvorni_sadrzaj>
    <derivirana_varijabla naziv="DomainObject.Predmet.StrankaListFormatedWithAdressOIB_1">
      <item>ACM POTHVATI d.o.o., OIB 10053725833, Martićeva 14, 10000 Zagreb</item>
    </derivirana_varijabla>
  </DomainObject.Predmet.StrankaListFormatedWithAdressOIB>
  <DomainObject.Predmet.StrankaListNazivFormated>
    <izvorni_sadrzaj>
      <item>ACM POTHVATI d.o.o.</item>
    </izvorni_sadrzaj>
    <derivirana_varijabla naziv="DomainObject.Predmet.StrankaListNazivFormated_1">
      <item>ACM POTHVATI d.o.o.</item>
    </derivirana_varijabla>
  </DomainObject.Predmet.StrankaListNazivFormated>
  <DomainObject.Predmet.StrankaListNazivFormatedOIB>
    <izvorni_sadrzaj>
      <item>ACM POTHVATI d.o.o., OIB 10053725833</item>
    </izvorni_sadrzaj>
    <derivirana_varijabla naziv="DomainObject.Predmet.StrankaListNazivFormatedOIB_1">
      <item>ACM POTHVATI d.o.o., OIB 10053725833</item>
    </derivirana_varijabla>
  </DomainObject.Predmet.StrankaListNazivFormatedOIB>
  <DomainObject.Predmet.ProtuStrankaListFormated>
    <izvorni_sadrzaj>
      <item>ACM POTHVATI d.o.o.</item>
    </izvorni_sadrzaj>
    <derivirana_varijabla naziv="DomainObject.Predmet.ProtuStrankaListFormated_1">
      <item>ACM POTHVATI d.o.o.</item>
    </derivirana_varijabla>
  </DomainObject.Predmet.ProtuStrankaListFormated>
  <DomainObject.Predmet.ProtuStrankaListFormatedOIB>
    <izvorni_sadrzaj>
      <item>ACM POTHVATI d.o.o., OIB 10053725833</item>
    </izvorni_sadrzaj>
    <derivirana_varijabla naziv="DomainObject.Predmet.ProtuStrankaListFormatedOIB_1">
      <item>ACM POTHVATI d.o.o., OIB 10053725833</item>
    </derivirana_varijabla>
  </DomainObject.Predmet.ProtuStrankaListFormatedOIB>
  <DomainObject.Predmet.ProtuStrankaListFormatedWithAdress>
    <izvorni_sadrzaj>
      <item>ACM POTHVATI d.o.o., Martićeva 14, 10000 Zagreb</item>
    </izvorni_sadrzaj>
    <derivirana_varijabla naziv="DomainObject.Predmet.ProtuStrankaListFormatedWithAdress_1">
      <item>ACM POTHVATI d.o.o., Martićeva 14, 10000 Zagreb</item>
    </derivirana_varijabla>
  </DomainObject.Predmet.ProtuStrankaListFormatedWithAdress>
  <DomainObject.Predmet.ProtuStrankaListFormatedWithAdressOIB>
    <izvorni_sadrzaj>
      <item>ACM POTHVATI d.o.o., OIB 10053725833, Martićeva 14, 10000 Zagreb</item>
    </izvorni_sadrzaj>
    <derivirana_varijabla naziv="DomainObject.Predmet.ProtuStrankaListFormatedWithAdressOIB_1">
      <item>ACM POTHVATI d.o.o., OIB 10053725833, Martićeva 14, 10000 Zagreb</item>
    </derivirana_varijabla>
  </DomainObject.Predmet.ProtuStrankaListFormatedWithAdressOIB>
  <DomainObject.Predmet.ProtuStrankaListNazivFormated>
    <izvorni_sadrzaj>
      <item>ACM POTHVATI d.o.o.</item>
    </izvorni_sadrzaj>
    <derivirana_varijabla naziv="DomainObject.Predmet.ProtuStrankaListNazivFormated_1">
      <item>ACM POTHVATI d.o.o.</item>
    </derivirana_varijabla>
  </DomainObject.Predmet.ProtuStrankaListNazivFormated>
  <DomainObject.Predmet.ProtuStrankaListNazivFormatedOIB>
    <izvorni_sadrzaj>
      <item>ACM POTHVATI d.o.o., OIB 10053725833</item>
    </izvorni_sadrzaj>
    <derivirana_varijabla naziv="DomainObject.Predmet.ProtuStrankaListNazivFormatedOIB_1">
      <item>ACM POTHVATI d.o.o., OIB 10053725833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ACM POTHVATI d.o.o.</izvorni_sadrzaj>
    <derivirana_varijabla naziv="DomainObject.Predmet.StrankaIDrugi_1">ACM POTHVATI d.o.o.</derivirana_varijabla>
  </DomainObject.Predmet.StrankaIDrugi>
  <DomainObject.Predmet.ProtustrankaIDrugi>
    <izvorni_sadrzaj>ACM POTHVATI d.o.o.</izvorni_sadrzaj>
    <derivirana_varijabla naziv="DomainObject.Predmet.ProtustrankaIDrugi_1">ACM POTHVATI d.o.o.</derivirana_varijabla>
  </DomainObject.Predmet.ProtustrankaIDrugi>
  <DomainObject.Predmet.StrankaIDrugiAdressOIB>
    <izvorni_sadrzaj>ACM POTHVATI d.o.o., OIB 10053725833, Martićeva 14, 10000 Zagreb</izvorni_sadrzaj>
    <derivirana_varijabla naziv="DomainObject.Predmet.StrankaIDrugiAdressOIB_1">ACM POTHVATI d.o.o., OIB 10053725833, Martićeva 14, 10000 Zagreb</derivirana_varijabla>
  </DomainObject.Predmet.StrankaIDrugiAdressOIB>
  <DomainObject.Predmet.ProtustrankaIDrugiAdressOIB>
    <izvorni_sadrzaj>ACM POTHVATI d.o.o., OIB 10053725833, Martićeva 14, 10000 Zagreb</izvorni_sadrzaj>
    <derivirana_varijabla naziv="DomainObject.Predmet.ProtustrankaIDrugiAdressOIB_1">ACM POTHVATI d.o.o., OIB 10053725833, Martićeva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ACM POTHVATI d.o.o.</item>
      <item>ACM POTHVATI d.o.o.</item>
    </izvorni_sadrzaj>
    <derivirana_varijabla naziv="DomainObject.Predmet.SudioniciListNaziv_1">
      <item>ACM POTHVATI d.o.o.</item>
      <item>ACM POTHVATI d.o.o.</item>
    </derivirana_varijabla>
  </DomainObject.Predmet.SudioniciListNaziv>
  <DomainObject.Predmet.SudioniciListAdressOIB>
    <izvorni_sadrzaj>
      <item>ACM POTHVATI d.o.o., OIB 10053725833, Martićeva 14,10000 Zagreb</item>
      <item>ACM POTHVATI d.o.o., OIB 10053725833, Martićeva 14,10000 Zagreb</item>
    </izvorni_sadrzaj>
    <derivirana_varijabla naziv="DomainObject.Predmet.SudioniciListAdressOIB_1">
      <item>ACM POTHVATI d.o.o., OIB 10053725833, Martićeva 14,10000 Zagreb</item>
      <item>ACM POTHVATI d.o.o., OIB 10053725833, Martićeva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10053725833</item>
      <item>, OIB 10053725833</item>
    </izvorni_sadrzaj>
    <derivirana_varijabla naziv="DomainObject.Predmet.SudioniciListNazivOIB_1">
      <item>, OIB 10053725833</item>
      <item>, OIB 10053725833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47A35B-078E-49C6-BA0F-0B813F4C9D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181</properties:Words>
  <properties:Characters>1018</properties:Characters>
  <properties:Lines>39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2017-09-04T10:48:00Z</dcterms:created>
  <dc:creator>ilukac</dc:creator>
  <cp:lastModifiedBy>Valentina Delač</cp:lastModifiedBy>
  <cp:lastPrinted>2017-09-04T10:48:00Z</cp:lastPrinted>
  <dcterms:modified xmlns:xsi="http://www.w3.org/2001/XMLSchema-instance" xsi:type="dcterms:W3CDTF">2017-09-04T10:48:00Z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