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441f" w14:paraId="3da441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305A5F">
        <w:t>604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305A5F">
        <w:t>GRADNJA BOBAN</w:t>
      </w:r>
      <w:r w:rsidR="00791C38">
        <w:t xml:space="preserve"> d.o.o., Spli</w:t>
      </w:r>
      <w:r w:rsidR="00305A5F">
        <w:t>t, Mosećka 56, OIB: 88609028172, MBS: 060229091</w:t>
      </w:r>
      <w:r w:rsidR="00791C38">
        <w:t xml:space="preserve">,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305A5F" w:rsidRPr="00305A5F">
        <w:t xml:space="preserve">GRADNJA BOBAN d.o.o., Split, Mosećka 56, OIB: 88609028172, MBS: 060229091,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791C38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305A5F">
        <w:t>u od 19</w:t>
      </w:r>
      <w:r w:rsidR="00791C38">
        <w:t>95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305A5F">
        <w:t>813.076,79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305A5F">
        <w:t>3. ST-1604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305A5F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37DD6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43E29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138E1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1D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3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3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St-1604/2015</izvorni_sadrzaj>
    <derivirana_varijabla naziv="DomainObject.Predmet.OznakaBroj_1">St-1604/2015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BOBAN d.o.o. za građenje i izolaciju</izvorni_sadrzaj>
    <derivirana_varijabla naziv="DomainObject.Predmet.ProtustrankaFormated_1">  GRADNJA BOBAN d.o.o. za građenje i izolaciju</derivirana_varijabla>
  </DomainObject.Predmet.ProtustrankaFormated>
  <DomainObject.Predmet.ProtustrankaFormatedOIB>
    <izvorni_sadrzaj>  GRADNJA BOBAN d.o.o. za građenje i izolaciju, OIB 88609028172</izvorni_sadrzaj>
    <derivirana_varijabla naziv="DomainObject.Predmet.ProtustrankaFormatedOIB_1">  GRADNJA BOBAN d.o.o. za građenje i izolaciju, OIB 88609028172</derivirana_varijabla>
  </DomainObject.Predmet.ProtustrankaFormatedOIB>
  <DomainObject.Predmet.ProtustrankaFormatedWithAdress>
    <izvorni_sadrzaj> GRADNJA BOBAN d.o.o. za građenje i izolaciju, Mosećka 56, 21000 Split</izvorni_sadrzaj>
    <derivirana_varijabla naziv="DomainObject.Predmet.ProtustrankaFormatedWithAdress_1"> GRADNJA BOBAN d.o.o. za građenje i izolaciju, Mosećka 56, 21000 Split</derivirana_varijabla>
  </DomainObject.Predmet.ProtustrankaFormatedWithAdress>
  <DomainObject.Predmet.ProtustrankaFormatedWithAdressOIB>
    <izvorni_sadrzaj> GRADNJA BOBAN d.o.o. za građenje i izolaciju, OIB 88609028172, Mosećka 56, 21000 Split</izvorni_sadrzaj>
    <derivirana_varijabla naziv="DomainObject.Predmet.ProtustrankaFormatedWithAdressOIB_1"> GRADNJA BOBAN d.o.o. za građenje i izolaciju, OIB 88609028172, Mosećka 56, 21000 Split</derivirana_varijabla>
  </DomainObject.Predmet.ProtustrankaFormatedWithAdressOIB>
  <DomainObject.Predmet.ProtustrankaWithAdress>
    <izvorni_sadrzaj>GRADNJA BOBAN d.o.o. za građenje i izolaciju Mosećka 56, 21000 Split</izvorni_sadrzaj>
    <derivirana_varijabla naziv="DomainObject.Predmet.ProtustrankaWithAdress_1">GRADNJA BOBAN d.o.o. za građenje i izolaciju Mosećka 56, 21000 Split</derivirana_varijabla>
  </DomainObject.Predmet.ProtustrankaWithAdress>
  <DomainObject.Predmet.ProtustrankaWithAdressOIB>
    <izvorni_sadrzaj>GRADNJA BOBAN d.o.o. za građenje i izolaciju, OIB 88609028172, Mosećka 56, 21000 Split</izvorni_sadrzaj>
    <derivirana_varijabla naziv="DomainObject.Predmet.ProtustrankaWithAdressOIB_1">GRADNJA BOBAN d.o.o. za građenje i izolaciju, OIB 88609028172, Mosećka 56, 21000 Split</derivirana_varijabla>
  </DomainObject.Predmet.ProtustrankaWithAdressOIB>
  <DomainObject.Predmet.ProtustrankaNazivFormated>
    <izvorni_sadrzaj>GRADNJA BOBAN d.o.o. za građenje i izolaciju</izvorni_sadrzaj>
    <derivirana_varijabla naziv="DomainObject.Predmet.ProtustrankaNazivFormated_1">GRADNJA BOBAN d.o.o. za građenje i izolaciju</derivirana_varijabla>
  </DomainObject.Predmet.ProtustrankaNazivFormated>
  <DomainObject.Predmet.ProtustrankaNazivFormatedOIB>
    <izvorni_sadrzaj>GRADNJA BOBAN d.o.o. za građenje i izolaciju, OIB 88609028172</izvorni_sadrzaj>
    <derivirana_varijabla naziv="DomainObject.Predmet.ProtustrankaNazivFormatedOIB_1">GRADNJA BOBAN d.o.o. za građenje i izolaciju, OIB 88609028172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813076.79</izvorni_sadrzaj>
    <derivirana_varijabla naziv="DomainObject.Predmet.TrenutnaVrijednost_1">813076.79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GRADNJA BOBAN d.o.o. za građenje i izolaciju</item>
    </izvorni_sadrzaj>
    <derivirana_varijabla naziv="DomainObject.Predmet.ProtuStrankaListFormated_1">
      <item>GRADNJA BOBAN d.o.o. za građenje i izolaciju</item>
    </derivirana_varijabla>
  </DomainObject.Predmet.ProtuStrankaListFormated>
  <DomainObject.Predmet.ProtuStrankaListFormatedOIB>
    <izvorni_sadrzaj>
      <item>GRADNJA BOBAN d.o.o. za građenje i izolaciju, OIB 88609028172</item>
    </izvorni_sadrzaj>
    <derivirana_varijabla naziv="DomainObject.Predmet.ProtuStrankaListFormatedOIB_1">
      <item>GRADNJA BOBAN d.o.o. za građenje i izolaciju, OIB 88609028172</item>
    </derivirana_varijabla>
  </DomainObject.Predmet.ProtuStrankaListFormatedOIB>
  <DomainObject.Predmet.ProtuStrankaListFormatedWithAdress>
    <izvorni_sadrzaj>
      <item>GRADNJA BOBAN d.o.o. za građenje i izolaciju, Mosećka 56, 21000 Split</item>
    </izvorni_sadrzaj>
    <derivirana_varijabla naziv="DomainObject.Predmet.ProtuStrankaListFormatedWithAdress_1">
      <item>GRADNJA BOBAN d.o.o. za građenje i izolaciju, Mosećka 56, 21000 Split</item>
    </derivirana_varijabla>
  </DomainObject.Predmet.ProtuStrankaListFormatedWithAdress>
  <DomainObject.Predmet.ProtuStrankaListFormatedWithAdressOIB>
    <izvorni_sadrzaj>
      <item>GRADNJA BOBAN d.o.o. za građenje i izolaciju, OIB 88609028172, Mosećka 56, 21000 Split</item>
    </izvorni_sadrzaj>
    <derivirana_varijabla naziv="DomainObject.Predmet.ProtuStrankaListFormatedWithAdressOIB_1">
      <item>GRADNJA BOBAN d.o.o. za građenje i izolaciju, OIB 88609028172, Mosećka 56, 21000 Split</item>
    </derivirana_varijabla>
  </DomainObject.Predmet.ProtuStrankaListFormatedWithAdressOIB>
  <DomainObject.Predmet.ProtuStrankaListNazivFormated>
    <izvorni_sadrzaj>
      <item>GRADNJA BOBAN d.o.o. za građenje i izolaciju</item>
    </izvorni_sadrzaj>
    <derivirana_varijabla naziv="DomainObject.Predmet.ProtuStrankaListNazivFormated_1">
      <item>GRADNJA BOBAN d.o.o. za građenje i izolaciju</item>
    </derivirana_varijabla>
  </DomainObject.Predmet.ProtuStrankaListNazivFormated>
  <DomainObject.Predmet.ProtuStrankaListNazivFormatedOIB>
    <izvorni_sadrzaj>
      <item>GRADNJA BOBAN d.o.o. za građenje i izolaciju, OIB 88609028172</item>
    </izvorni_sadrzaj>
    <derivirana_varijabla naziv="DomainObject.Predmet.ProtuStrankaListNazivFormatedOIB_1">
      <item>GRADNJA BOBAN d.o.o. za građenje i izolaciju, OIB 88609028172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GRADNJA BOBAN d.o.o. za građenje i izolaciju</izvorni_sadrzaj>
    <derivirana_varijabla naziv="DomainObject.Predmet.ProtustrankaIDrugi_1">GRADNJA BOBAN d.o.o. za građenje i izolaciju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GRADNJA BOBAN d.o.o. za građenje i izolaciju, OIB 88609028172, Mosećka 56, 21000 Split</izvorni_sadrzaj>
    <derivirana_varijabla naziv="DomainObject.Predmet.ProtustrankaIDrugiAdressOIB_1">GRADNJA BOBAN d.o.o. za građenje i izolaciju, OIB 88609028172, Mosećka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BOBAN d.o.o. za građenje i izolaciju</item>
      <item>FINANCIJSKA AGENCIJA RC SPLIT</item>
    </izvorni_sadrzaj>
    <derivirana_varijabla naziv="DomainObject.Predmet.SudioniciListNaziv_1">
      <item>GRADNJA BOBAN d.o.o. za građenje i izolaciju</item>
      <item>FINANCIJSKA AGENCIJA RC SPLIT</item>
    </derivirana_varijabla>
  </DomainObject.Predmet.SudioniciListNaziv>
  <DomainObject.Predmet.SudioniciListAdressOIB>
    <izvorni_sadrzaj>
      <item>GRADNJA BOBAN d.o.o. za građenje i izolaciju, OIB 88609028172, Mosećka 56,21000 Split</item>
      <item>FINANCIJSKA AGENCIJA RC SPLIT, OIB 85821130368, Mažuranićevo šetalište 24b,21000 Split</item>
    </izvorni_sadrzaj>
    <derivirana_varijabla naziv="DomainObject.Predmet.SudioniciListAdressOIB_1">
      <item>GRADNJA BOBAN d.o.o. za građenje i izolaciju, OIB 88609028172, Mosećka 56,21000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88609028172</item>
      <item>, OIB 85821130368</item>
    </izvorni_sadrzaj>
    <derivirana_varijabla naziv="DomainObject.Predmet.SudioniciListNazivOIB_1">
      <item>, OIB 88609028172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2015-12-18T08:45:00Z</dcterms:created>
  <dc:creator>Lari Glavaš</dc:creator>
  <cp:lastModifiedBy>Lari Glavaš</cp:lastModifiedBy>
  <cp:lastPrinted>2015-12-18T08:44:00Z</cp:lastPrinted>
  <dcterms:modified xmlns:xsi="http://www.w3.org/2001/XMLSchema-instance" xsi:type="dcterms:W3CDTF">2015-12-18T08:45:00Z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