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CA20E3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</w:t>
            </w:r>
            <w:proofErr w:type="spellStart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Amruševa</w:t>
            </w:r>
            <w:proofErr w:type="spellEnd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2/II</w:t>
            </w:r>
          </w:p>
        </w:tc>
      </w:tr>
    </w:tbl>
    <w:p w14:textId="292f523" w14:paraId="292f523" w:rsidRDefault="00CC03F5" w:rsidP="00D96056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413795"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="00E454EB">
        <w:rPr>
          <w:rFonts w:cs="Times New Roman" w:eastAsia="Times New Roman" w:hAnsi="Times New Roman" w:ascii="Times New Roman"/>
          <w:sz w:val="24"/>
          <w:szCs w:val="20"/>
          <w:lang w:eastAsia="hr-HR"/>
        </w:rPr>
        <w:t>4</w:t>
      </w:r>
      <w:r w:rsidR="00377325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 w:rsidR="007712FC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Žiškoviću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377325" w:rsidRPr="00377325">
        <w:rPr>
          <w:rFonts w:cs="Times New Roman" w:eastAsia="Times New Roman" w:hAnsi="Times New Roman" w:ascii="Times New Roman"/>
          <w:sz w:val="24"/>
          <w:szCs w:val="24"/>
          <w:lang w:eastAsia="hr-HR"/>
        </w:rPr>
        <w:t>DIKMIĆ j.d.o.o. za usluge i trgovinu</w:t>
      </w:r>
      <w:r w:rsidR="001E619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712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77325" w:rsidRPr="00377325">
        <w:rPr>
          <w:rFonts w:cs="Times New Roman" w:eastAsia="Times New Roman" w:hAnsi="Times New Roman" w:ascii="Times New Roman"/>
          <w:sz w:val="24"/>
          <w:szCs w:val="24"/>
          <w:lang w:eastAsia="hr-HR"/>
        </w:rPr>
        <w:t>Unska 2a</w:t>
      </w:r>
      <w:r w:rsidR="004A20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1440B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 w:rsidR="00A002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377325" w:rsidRPr="00377325">
        <w:t xml:space="preserve"> </w:t>
      </w:r>
      <w:r w:rsidR="00377325" w:rsidRPr="00377325">
        <w:rPr>
          <w:rFonts w:cs="Times New Roman" w:eastAsia="Times New Roman" w:hAnsi="Times New Roman" w:ascii="Times New Roman"/>
          <w:sz w:val="24"/>
          <w:szCs w:val="24"/>
          <w:lang w:eastAsia="hr-HR"/>
        </w:rPr>
        <w:t>080833957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77325" w:rsidRPr="00377325">
        <w:t xml:space="preserve"> </w:t>
      </w:r>
      <w:r w:rsidR="00377325" w:rsidRPr="00377325">
        <w:rPr>
          <w:rFonts w:cs="Times New Roman" w:eastAsia="Times New Roman" w:hAnsi="Times New Roman" w:ascii="Times New Roman"/>
          <w:sz w:val="24"/>
          <w:szCs w:val="24"/>
          <w:lang w:eastAsia="hr-HR"/>
        </w:rPr>
        <w:t>27869168977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2D4772">
        <w:rPr>
          <w:rFonts w:cs="Times New Roman" w:eastAsia="Times New Roman" w:hAnsi="Times New Roman" w:ascii="Times New Roman"/>
          <w:sz w:val="24"/>
          <w:szCs w:val="24"/>
          <w:lang w:eastAsia="hr-HR"/>
        </w:rPr>
        <w:t>19. travnja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7712FC" w:rsidR="007712FC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AD40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77325" w:rsidRPr="00377325">
        <w:rPr>
          <w:rFonts w:cs="Times New Roman" w:eastAsia="Times New Roman" w:hAnsi="Times New Roman" w:ascii="Times New Roman"/>
          <w:sz w:val="24"/>
          <w:szCs w:val="24"/>
          <w:lang w:eastAsia="hr-HR"/>
        </w:rPr>
        <w:t>DIKMIĆ j.d.o.o. za usluge i trgovinu</w:t>
      </w:r>
      <w:r w:rsidR="0037732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77325" w:rsidRPr="00377325">
        <w:rPr>
          <w:rFonts w:cs="Times New Roman" w:eastAsia="Times New Roman" w:hAnsi="Times New Roman" w:ascii="Times New Roman"/>
          <w:sz w:val="24"/>
          <w:szCs w:val="24"/>
          <w:lang w:eastAsia="hr-HR"/>
        </w:rPr>
        <w:t>Unska 2a</w:t>
      </w:r>
      <w:r w:rsidR="00377325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MBS:</w:t>
      </w:r>
      <w:r w:rsidR="00377325" w:rsidRPr="00377325">
        <w:t xml:space="preserve"> </w:t>
      </w:r>
      <w:r w:rsidR="00377325" w:rsidRPr="00377325">
        <w:rPr>
          <w:rFonts w:cs="Times New Roman" w:eastAsia="Times New Roman" w:hAnsi="Times New Roman" w:ascii="Times New Roman"/>
          <w:sz w:val="24"/>
          <w:szCs w:val="24"/>
          <w:lang w:eastAsia="hr-HR"/>
        </w:rPr>
        <w:t>080833957</w:t>
      </w:r>
      <w:r w:rsidR="0037732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77325" w:rsidRPr="00377325">
        <w:t xml:space="preserve"> </w:t>
      </w:r>
      <w:r w:rsidR="00377325" w:rsidRPr="00377325">
        <w:rPr>
          <w:rFonts w:cs="Times New Roman" w:eastAsia="Times New Roman" w:hAnsi="Times New Roman" w:ascii="Times New Roman"/>
          <w:sz w:val="24"/>
          <w:szCs w:val="24"/>
          <w:lang w:eastAsia="hr-HR"/>
        </w:rPr>
        <w:t>27869168977</w:t>
      </w:r>
      <w:r w:rsidR="0037732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377325" w:rsidP="007712FC" w:rsidR="00377325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377325">
        <w:rPr>
          <w:rFonts w:cs="Times New Roman" w:eastAsia="Times New Roman" w:hAnsi="Times New Roman" w:ascii="Times New Roman"/>
          <w:sz w:val="24"/>
          <w:szCs w:val="20"/>
          <w:lang w:eastAsia="hr-HR"/>
        </w:rPr>
        <w:t>4.188,66</w:t>
      </w:r>
      <w:r w:rsidR="004A200F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k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D96056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čl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2D4772">
        <w:rPr>
          <w:rFonts w:cs="Times New Roman" w:eastAsia="Times New Roman" w:hAnsi="Times New Roman" w:ascii="Times New Roman"/>
          <w:sz w:val="24"/>
          <w:szCs w:val="20"/>
          <w:lang w:eastAsia="hr-HR"/>
        </w:rPr>
        <w:t>19. travnja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6232F5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  <w:r w:rsidR="00F84008"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D96056" w:rsidP="00492E13" w:rsidR="00D960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96056" w:rsidP="00492E13" w:rsidR="00D96056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D96056" w:rsidP="00D96056" w:rsidR="00D96056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="00E454EB">
        <w:rPr>
          <w:rFonts w:cs="Times New Roman" w:eastAsia="Times New Roman" w:hAnsi="Times New Roman" w:ascii="Times New Roman"/>
          <w:sz w:val="24"/>
          <w:szCs w:val="20"/>
          <w:lang w:eastAsia="hr-HR"/>
        </w:rPr>
        <w:t>4</w:t>
      </w:r>
      <w:r w:rsidR="00377325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 w:rsidR="007712FC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6232F5" w:rsidP="006232F5" w:rsidR="006232F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točnost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–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ovlašten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službenik</w:t>
      </w:r>
      <w:proofErr w:type="spellEnd"/>
    </w:p>
    <w:p w:rsidRDefault="006232F5" w:rsidP="006232F5" w:rsidR="006232F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ab/>
        <w:t xml:space="preserve">        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Anđelka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Mandarić</w:t>
      </w:r>
      <w:proofErr w:type="spellEnd"/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  <w:bookmarkStart w:name="_GoBack" w:id="0"/>
      <w:bookmarkEnd w:id="0"/>
    </w:p>
    <w:p w:rsidRDefault="00032871" w:rsidR="00032871"/>
    <w:sectPr w:rsidR="000328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0E3" w:rsidP="00CA20E3" w:rsidR="00CA20E3">
      <w:pPr>
        <w:spacing w:lineRule="auto" w:line="240" w:after="0"/>
      </w:pPr>
      <w:r>
        <w:separator/>
      </w:r>
    </w:p>
  </w:endnote>
  <w:end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0E3" w:rsidP="00CA20E3" w:rsidR="00CA20E3">
      <w:pPr>
        <w:spacing w:lineRule="auto" w:line="240" w:after="0"/>
      </w:pPr>
      <w:r>
        <w:separator/>
      </w:r>
    </w:p>
  </w:footnote>
  <w:foot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E619B"/>
    <w:rsid w:val="002D4772"/>
    <w:rsid w:val="00377325"/>
    <w:rsid w:val="00413795"/>
    <w:rsid w:val="00492E13"/>
    <w:rsid w:val="004A200F"/>
    <w:rsid w:val="004A66FD"/>
    <w:rsid w:val="006232F5"/>
    <w:rsid w:val="007712FC"/>
    <w:rsid w:val="008730FC"/>
    <w:rsid w:val="009037B9"/>
    <w:rsid w:val="00954738"/>
    <w:rsid w:val="00A0020D"/>
    <w:rsid w:val="00AD409F"/>
    <w:rsid w:val="00B1440B"/>
    <w:rsid w:val="00CA20E3"/>
    <w:rsid w:val="00CC03F5"/>
    <w:rsid w:val="00D96056"/>
    <w:rsid w:val="00E3660B"/>
    <w:rsid w:val="00E454EB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30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30F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730F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730F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730F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30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30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730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730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730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229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St-6481/2015-5</izvorni_sadrzaj>
    <derivirana_varijabla naziv="DomainObject.Oznaka_1">St-6481/2015-5</derivirana_varijabla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6481</izvorni_sadrzaj>
    <derivirana_varijabla naziv="DomainObject.Predmet.Broj_1">6481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St-6481/2015</izvorni_sadrzaj>
    <derivirana_varijabla naziv="DomainObject.Predmet.OznakaBroj_1">St-6481/2015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DIKMIĆ j.d.o.o. za usluge i trgovinu</izvorni_sadrzaj>
    <derivirana_varijabla naziv="DomainObject.Predmet.ProtustrankaFormated_1">  DIKMIĆ j.d.o.o. za usluge i trgovinu</derivirana_varijabla>
  </DomainObject.Predmet.ProtustrankaFormated>
  <DomainObject.Predmet.ProtustrankaFormatedOIB>
    <izvorni_sadrzaj>  DIKMIĆ j.d.o.o. za usluge i trgovinu, OIB 27869168977</izvorni_sadrzaj>
    <derivirana_varijabla naziv="DomainObject.Predmet.ProtustrankaFormatedOIB_1">  DIKMIĆ j.d.o.o. za usluge i trgovinu, OIB 27869168977</derivirana_varijabla>
  </DomainObject.Predmet.ProtustrankaFormatedOIB>
  <DomainObject.Predmet.ProtustrankaFormatedWithAdress>
    <izvorni_sadrzaj> DIKMIĆ j.d.o.o. za usluge i trgovinu, Unska 2a, 10000 Zagreb</izvorni_sadrzaj>
    <derivirana_varijabla naziv="DomainObject.Predmet.ProtustrankaFormatedWithAdress_1"> DIKMIĆ j.d.o.o. za usluge i trgovinu, Unska 2a, 10000 Zagreb</derivirana_varijabla>
  </DomainObject.Predmet.ProtustrankaFormatedWithAdress>
  <DomainObject.Predmet.ProtustrankaFormatedWithAdressOIB>
    <izvorni_sadrzaj> DIKMIĆ j.d.o.o. za usluge i trgovinu, OIB 27869168977, Unska 2a, 10000 Zagreb</izvorni_sadrzaj>
    <derivirana_varijabla naziv="DomainObject.Predmet.ProtustrankaFormatedWithAdressOIB_1"> DIKMIĆ j.d.o.o. za usluge i trgovinu, OIB 27869168977, Unska 2a, 10000 Zagreb</derivirana_varijabla>
  </DomainObject.Predmet.ProtustrankaFormatedWithAdressOIB>
  <DomainObject.Predmet.ProtustrankaWithAdress>
    <izvorni_sadrzaj>DIKMIĆ j.d.o.o. za usluge i trgovinu Unska 2a, 10000 Zagreb</izvorni_sadrzaj>
    <derivirana_varijabla naziv="DomainObject.Predmet.ProtustrankaWithAdress_1">DIKMIĆ j.d.o.o. za usluge i trgovinu Unska 2a, 10000 Zagreb</derivirana_varijabla>
  </DomainObject.Predmet.ProtustrankaWithAdress>
  <DomainObject.Predmet.ProtustrankaWithAdressOIB>
    <izvorni_sadrzaj>DIKMIĆ j.d.o.o. za usluge i trgovinu, OIB 27869168977, Unska 2a, 10000 Zagreb</izvorni_sadrzaj>
    <derivirana_varijabla naziv="DomainObject.Predmet.ProtustrankaWithAdressOIB_1">DIKMIĆ j.d.o.o. za usluge i trgovinu, OIB 27869168977, Unska 2a, 10000 Zagreb</derivirana_varijabla>
  </DomainObject.Predmet.ProtustrankaWithAdressOIB>
  <DomainObject.Predmet.ProtustrankaNazivFormated>
    <izvorni_sadrzaj>DIKMIĆ j.d.o.o. za usluge i trgovinu</izvorni_sadrzaj>
    <derivirana_varijabla naziv="DomainObject.Predmet.ProtustrankaNazivFormated_1">DIKMIĆ j.d.o.o. za usluge i trgovinu</derivirana_varijabla>
  </DomainObject.Predmet.ProtustrankaNazivFormated>
  <DomainObject.Predmet.ProtustrankaNazivFormatedOIB>
    <izvorni_sadrzaj>DIKMIĆ j.d.o.o. za usluge i trgovinu, OIB 27869168977</izvorni_sadrzaj>
    <derivirana_varijabla naziv="DomainObject.Predmet.ProtustrankaNazivFormatedOIB_1">DIKMIĆ j.d.o.o. za usluge i trgovinu, OIB 27869168977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DIKMIĆ j.d.o.o. za usluge i trgovinu</item>
    </izvorni_sadrzaj>
    <derivirana_varijabla naziv="DomainObject.Predmet.ProtuStrankaListFormated_1">
      <item>DIKMIĆ j.d.o.o. za usluge i trgovinu</item>
    </derivirana_varijabla>
  </DomainObject.Predmet.ProtuStrankaListFormated>
  <DomainObject.Predmet.ProtuStrankaListFormatedOIB>
    <izvorni_sadrzaj>
      <item>DIKMIĆ j.d.o.o. za usluge i trgovinu, OIB 27869168977</item>
    </izvorni_sadrzaj>
    <derivirana_varijabla naziv="DomainObject.Predmet.ProtuStrankaListFormatedOIB_1">
      <item>DIKMIĆ j.d.o.o. za usluge i trgovinu, OIB 27869168977</item>
    </derivirana_varijabla>
  </DomainObject.Predmet.ProtuStrankaListFormatedOIB>
  <DomainObject.Predmet.ProtuStrankaListFormatedWithAdress>
    <izvorni_sadrzaj>
      <item>DIKMIĆ j.d.o.o. za usluge i trgovinu, Unska 2a, 10000 Zagreb</item>
    </izvorni_sadrzaj>
    <derivirana_varijabla naziv="DomainObject.Predmet.ProtuStrankaListFormatedWithAdress_1">
      <item>DIKMIĆ j.d.o.o. za usluge i trgovinu, Unska 2a, 10000 Zagreb</item>
    </derivirana_varijabla>
  </DomainObject.Predmet.ProtuStrankaListFormatedWithAdress>
  <DomainObject.Predmet.ProtuStrankaListFormatedWithAdressOIB>
    <izvorni_sadrzaj>
      <item>DIKMIĆ j.d.o.o. za usluge i trgovinu, OIB 27869168977, Unska 2a, 10000 Zagreb</item>
    </izvorni_sadrzaj>
    <derivirana_varijabla naziv="DomainObject.Predmet.ProtuStrankaListFormatedWithAdressOIB_1">
      <item>DIKMIĆ j.d.o.o. za usluge i trgovinu, OIB 27869168977, Unska 2a, 10000 Zagreb</item>
    </derivirana_varijabla>
  </DomainObject.Predmet.ProtuStrankaListFormatedWithAdressOIB>
  <DomainObject.Predmet.ProtuStrankaListNazivFormated>
    <izvorni_sadrzaj>
      <item>DIKMIĆ j.d.o.o. za usluge i trgovinu</item>
    </izvorni_sadrzaj>
    <derivirana_varijabla naziv="DomainObject.Predmet.ProtuStrankaListNazivFormated_1">
      <item>DIKMIĆ j.d.o.o. za usluge i trgovinu</item>
    </derivirana_varijabla>
  </DomainObject.Predmet.ProtuStrankaListNazivFormated>
  <DomainObject.Predmet.ProtuStrankaListNazivFormatedOIB>
    <izvorni_sadrzaj>
      <item>DIKMIĆ j.d.o.o. za usluge i trgovinu, OIB 27869168977</item>
    </izvorni_sadrzaj>
    <derivirana_varijabla naziv="DomainObject.Predmet.ProtuStrankaListNazivFormatedOIB_1">
      <item>DIKMIĆ j.d.o.o. za usluge i trgovinu, OIB 27869168977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St-6481/2015-5</izvorni_sadrzaj>
    <derivirana_varijabla naziv="DomainObject.PoslovniBrojDokumenta_1">St-6481/2015-5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DIKMIĆ j.d.o.o. za usluge i trgovinu</izvorni_sadrzaj>
    <derivirana_varijabla naziv="DomainObject.Predmet.ProtustrankaIDrugi_1">DIKMIĆ j.d.o.o. za usluge i trgovinu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DIKMIĆ j.d.o.o. za usluge i trgovinu, OIB 27869168977, Unska 2a, 10000 Zagreb</izvorni_sadrzaj>
    <derivirana_varijabla naziv="DomainObject.Predmet.ProtustrankaIDrugiAdressOIB_1">DIKMIĆ j.d.o.o. za usluge i trgovinu, OIB 27869168977, Unska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DIKMIĆ j.d.o.o. za usluge i trgovinu</item>
    </izvorni_sadrzaj>
    <derivirana_varijabla naziv="DomainObject.Predmet.SudioniciListNaziv_1">
      <item>FINA Regionalni centar Zagreb</item>
      <item>DIKMIĆ j.d.o.o. za usluge i trgovinu</item>
    </derivirana_varijabla>
  </DomainObject.Predmet.SudioniciListNaziv>
  <DomainObject.Predmet.SudioniciListAdressOIB>
    <izvorni_sadrzaj>
      <item>FINA Regionalni centar Zagreb, OIB 85821130368, Trg svibanjskih žrtava 1995. br.1,10000 Zagreb</item>
      <item>DIKMIĆ j.d.o.o. za usluge i trgovinu, OIB 27869168977, Unska 2a,10000 Zagreb</item>
    </izvorni_sadrzaj>
    <derivirana_varijabla naziv="DomainObject.Predmet.SudioniciListAdressOIB_1">
      <item>FINA Regionalni centar Zagreb, OIB 85821130368, Trg svibanjskih žrtava 1995. br.1,10000 Zagreb</item>
      <item>DIKMIĆ j.d.o.o. za usluge i trgovinu, OIB 27869168977, Unska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27869168977</item>
    </izvorni_sadrzaj>
    <derivirana_varijabla naziv="DomainObject.Predmet.SudioniciListNazivOIB_1">
      <item>, OIB 85821130368</item>
      <item>, OIB 27869168977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1975</properties:Characters>
  <properties:Lines>55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2016-04-19T11:02:00Z</dcterms:created>
  <dc:creator>Mario Žišković</dc:creator>
  <cp:lastModifiedBy>Anđelka Mandarić</cp:lastModifiedBy>
  <cp:lastPrinted>2016-04-19T12:19:00Z</cp:lastPrinted>
  <dcterms:modified xmlns:xsi="http://www.w3.org/2001/XMLSchema-instance" xsi:type="dcterms:W3CDTF">2016-04-19T12:20:00Z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St-6481/2015-5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