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7343" w14:paraId="eff7343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492E37">
        <w:rPr>
          <w:b/>
        </w:rPr>
        <w:t>639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0239F1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Osijek</w:t>
      </w:r>
      <w:r w:rsidR="0032599D">
        <w:t>,</w:t>
      </w:r>
      <w:r w:rsidR="0032292E">
        <w:t xml:space="preserve"> Podružnice </w:t>
      </w:r>
      <w:r w:rsidR="00492E37">
        <w:t>Osijek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492E37">
        <w:t>STARA BAZA j.d.o.o. za ugostiteljstvo</w:t>
      </w:r>
      <w:r w:rsidR="00EF08E9" w:rsidRPr="00F81F9F">
        <w:t>, skraćena tvrtka:</w:t>
      </w:r>
      <w:r w:rsidR="00247A88" w:rsidRPr="00F81F9F">
        <w:t xml:space="preserve"> </w:t>
      </w:r>
      <w:r w:rsidR="00492E37">
        <w:t>STARA BAZA j.</w:t>
      </w:r>
      <w:r w:rsidR="00F81F9F">
        <w:t xml:space="preserve">d.o.o., </w:t>
      </w:r>
      <w:r w:rsidR="00492E37">
        <w:t>Požega, Zagrebačka 35</w:t>
      </w:r>
      <w:r w:rsidR="00F81F9F">
        <w:t xml:space="preserve">, OIB </w:t>
      </w:r>
      <w:r w:rsidR="00492E37">
        <w:t>86477851640</w:t>
      </w:r>
      <w:r w:rsidR="00690169">
        <w:t>,</w:t>
      </w:r>
      <w:r w:rsidRPr="00690169">
        <w:t xml:space="preserve"> dana </w:t>
      </w:r>
      <w:r w:rsidR="003D7F32">
        <w:t>05.</w:t>
      </w:r>
      <w:r w:rsidR="00F81F9F">
        <w:t>listopada</w:t>
      </w:r>
      <w:r w:rsidRPr="00690169">
        <w:t xml:space="preserve"> 201</w:t>
      </w:r>
      <w:r w:rsidR="00F81F9F">
        <w:t>7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3D7F32" w:rsidP="003D7F32" w:rsidR="007B218F" w:rsidRPr="003D7F32">
      <w:pPr>
        <w:ind w:left="360"/>
        <w:jc w:val="center"/>
        <w:rPr>
          <w:b/>
        </w:rPr>
      </w:pPr>
      <w:r>
        <w:rPr>
          <w:b/>
        </w:rPr>
        <w:t>1</w:t>
      </w:r>
      <w:r w:rsidR="00F81F9F">
        <w:rPr>
          <w:b/>
        </w:rPr>
        <w:t>0</w:t>
      </w:r>
      <w:r>
        <w:rPr>
          <w:b/>
        </w:rPr>
        <w:t xml:space="preserve">. </w:t>
      </w:r>
      <w:r w:rsidR="00F81F9F">
        <w:rPr>
          <w:b/>
        </w:rPr>
        <w:t>studenog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F81F9F">
        <w:rPr>
          <w:b/>
        </w:rPr>
        <w:t>7</w:t>
      </w:r>
      <w:r w:rsidR="007B218F" w:rsidRPr="003D7F32">
        <w:rPr>
          <w:b/>
        </w:rPr>
        <w:t xml:space="preserve">. godine u </w:t>
      </w:r>
      <w:r w:rsidR="00F81F9F">
        <w:rPr>
          <w:b/>
        </w:rPr>
        <w:t>10</w:t>
      </w:r>
      <w:r w:rsidR="007B218F" w:rsidRPr="003D7F32">
        <w:rPr>
          <w:b/>
        </w:rPr>
        <w:t>:</w:t>
      </w:r>
      <w:r w:rsidR="00492E37">
        <w:rPr>
          <w:b/>
        </w:rPr>
        <w:t>3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E22421" w:rsidP="007B218F" w:rsidR="00E22421"/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3E6886">
        <w:t>120</w:t>
      </w:r>
      <w:r>
        <w:t xml:space="preserve"> dana</w:t>
      </w:r>
      <w:r w:rsidR="002F0551">
        <w:t xml:space="preserve">, da ima </w:t>
      </w:r>
      <w:r w:rsidR="003E6886">
        <w:t>dvije</w:t>
      </w:r>
      <w:r w:rsidR="00FE1842">
        <w:t xml:space="preserve"> </w:t>
      </w:r>
      <w:r w:rsidR="00D63FAD">
        <w:t>zaposlen</w:t>
      </w:r>
      <w:r w:rsidR="003E6886">
        <w:t>e</w:t>
      </w:r>
      <w:r w:rsidR="00690169">
        <w:t xml:space="preserve"> osob</w:t>
      </w:r>
      <w:r w:rsidR="003E6886">
        <w:t>e,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FE1842">
        <w:t>i</w:t>
      </w:r>
      <w:r w:rsidR="00D134B2">
        <w:t xml:space="preserve"> račun kod </w:t>
      </w:r>
      <w:proofErr w:type="spellStart"/>
      <w:r w:rsidR="003E6886">
        <w:t>Sberbank</w:t>
      </w:r>
      <w:proofErr w:type="spellEnd"/>
      <w:r w:rsidR="003E6886">
        <w:t xml:space="preserve"> </w:t>
      </w:r>
      <w:r w:rsidR="00690169">
        <w:t xml:space="preserve"> d.d.</w:t>
      </w:r>
    </w:p>
    <w:p w:rsidRDefault="00526308" w:rsidP="00E22421" w:rsidR="003D7F32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F81F9F" w:rsidP="00E22421" w:rsidR="00F81F9F">
      <w:pPr>
        <w:jc w:val="both"/>
      </w:pPr>
    </w:p>
    <w:p w:rsidRDefault="00492E37" w:rsidP="003E6886" w:rsidR="003D7F32">
      <w:pPr>
        <w:jc w:val="right"/>
      </w:pPr>
      <w:r>
        <w:rPr>
          <w:b/>
        </w:rPr>
        <w:lastRenderedPageBreak/>
        <w:t>Broj: 7/St-639</w:t>
      </w:r>
      <w:r w:rsidR="003D7F32" w:rsidRPr="003D7F32">
        <w:rPr>
          <w:b/>
        </w:rPr>
        <w:t>/201</w:t>
      </w:r>
      <w:r w:rsidR="00F81F9F">
        <w:rPr>
          <w:b/>
        </w:rPr>
        <w:t>7</w:t>
      </w:r>
      <w:r w:rsidR="003D7F32" w:rsidRPr="003D7F32">
        <w:rPr>
          <w:b/>
        </w:rPr>
        <w:t>-</w:t>
      </w:r>
      <w:r w:rsidR="00F81F9F">
        <w:rPr>
          <w:b/>
        </w:rPr>
        <w:t>3</w:t>
      </w:r>
    </w:p>
    <w:p w:rsidRDefault="003D7F32" w:rsidP="00E22421" w:rsidR="003D7F32">
      <w:pPr>
        <w:jc w:val="both"/>
      </w:pP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3D7F32">
        <w:t xml:space="preserve">05. </w:t>
      </w:r>
      <w:r w:rsidR="00F81F9F">
        <w:t>listopada</w:t>
      </w:r>
      <w:r w:rsidR="007B218F" w:rsidRPr="00E22421">
        <w:t xml:space="preserve"> 201</w:t>
      </w:r>
      <w:r w:rsidR="00F81F9F">
        <w:t>7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 Stečajna sutkinja: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F81F9F">
        <w:t xml:space="preserve">    </w:t>
      </w:r>
      <w:r w:rsidR="008E478D">
        <w:t xml:space="preserve"> </w:t>
      </w:r>
      <w:r w:rsidR="00F2616F">
        <w:t xml:space="preserve"> </w:t>
      </w:r>
      <w:r w:rsidR="00953C42">
        <w:t>Mirna Vujčić</w:t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>- FINI, Regionalni centar Osijek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39F1"/>
    <w:rsid w:val="000248CD"/>
    <w:rsid w:val="000331E7"/>
    <w:rsid w:val="0004414C"/>
    <w:rsid w:val="00086331"/>
    <w:rsid w:val="000A5A3C"/>
    <w:rsid w:val="00104ADD"/>
    <w:rsid w:val="001117FD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4436AF"/>
    <w:rsid w:val="004777F4"/>
    <w:rsid w:val="00485448"/>
    <w:rsid w:val="00491C34"/>
    <w:rsid w:val="00492E37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A3275"/>
    <w:rsid w:val="007B1049"/>
    <w:rsid w:val="007B218F"/>
    <w:rsid w:val="007C6576"/>
    <w:rsid w:val="007E4D86"/>
    <w:rsid w:val="00803F3D"/>
    <w:rsid w:val="00827022"/>
    <w:rsid w:val="0085083F"/>
    <w:rsid w:val="0085247E"/>
    <w:rsid w:val="008735D8"/>
    <w:rsid w:val="00880A21"/>
    <w:rsid w:val="008861F7"/>
    <w:rsid w:val="008C0ABB"/>
    <w:rsid w:val="008E3CD8"/>
    <w:rsid w:val="008E478D"/>
    <w:rsid w:val="008F0165"/>
    <w:rsid w:val="009405CF"/>
    <w:rsid w:val="00953C42"/>
    <w:rsid w:val="00A27058"/>
    <w:rsid w:val="00A84625"/>
    <w:rsid w:val="00AC4B89"/>
    <w:rsid w:val="00B05CE1"/>
    <w:rsid w:val="00B113C9"/>
    <w:rsid w:val="00B3199A"/>
    <w:rsid w:val="00B52270"/>
    <w:rsid w:val="00B576D6"/>
    <w:rsid w:val="00B73EED"/>
    <w:rsid w:val="00BC00F5"/>
    <w:rsid w:val="00BF0BC9"/>
    <w:rsid w:val="00BF6EAE"/>
    <w:rsid w:val="00CA33FA"/>
    <w:rsid w:val="00CB17E5"/>
    <w:rsid w:val="00CC1AE6"/>
    <w:rsid w:val="00D134B2"/>
    <w:rsid w:val="00D13568"/>
    <w:rsid w:val="00D568BE"/>
    <w:rsid w:val="00D63FAD"/>
    <w:rsid w:val="00D716EA"/>
    <w:rsid w:val="00DA381F"/>
    <w:rsid w:val="00E22421"/>
    <w:rsid w:val="00E27A70"/>
    <w:rsid w:val="00E70155"/>
    <w:rsid w:val="00EB2F7C"/>
    <w:rsid w:val="00EB317E"/>
    <w:rsid w:val="00EB55E4"/>
    <w:rsid w:val="00EC3E7B"/>
    <w:rsid w:val="00ED31A8"/>
    <w:rsid w:val="00EF08E9"/>
    <w:rsid w:val="00F02173"/>
    <w:rsid w:val="00F030EE"/>
    <w:rsid w:val="00F168D4"/>
    <w:rsid w:val="00F2616F"/>
    <w:rsid w:val="00F62E57"/>
    <w:rsid w:val="00F7495B"/>
    <w:rsid w:val="00F81F9F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6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6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6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6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6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6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6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6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čl: 110. st.1.</izvorni_sadrzaj>
    <derivirana_varijabla naziv="DomainObject.Predmet.Opis_1">čl: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BAZA j.d.o.o. za ugostiteljstvo</izvorni_sadrzaj>
    <derivirana_varijabla naziv="DomainObject.Predmet.ProtustrankaFormated_1">  STARA BAZA j.d.o.o. za ugostiteljstvo</derivirana_varijabla>
  </DomainObject.Predmet.ProtustrankaFormated>
  <DomainObject.Predmet.ProtustrankaFormatedOIB>
    <izvorni_sadrzaj>  STARA BAZA j.d.o.o. za ugostiteljstvo, OIB 86477851640</izvorni_sadrzaj>
    <derivirana_varijabla naziv="DomainObject.Predmet.ProtustrankaFormatedOIB_1">  STARA BAZA j.d.o.o. za ugostiteljstvo, OIB 86477851640</derivirana_varijabla>
  </DomainObject.Predmet.ProtustrankaFormatedOIB>
  <DomainObject.Predmet.ProtustrankaFormatedWithAdress>
    <izvorni_sadrzaj> STARA BAZA j.d.o.o. za ugostiteljstvo, Zagrebačka 35, 34000 Požega</izvorni_sadrzaj>
    <derivirana_varijabla naziv="DomainObject.Predmet.ProtustrankaFormatedWithAdress_1"> STARA BAZA j.d.o.o. za ugostiteljstvo, Zagrebačka 35, 34000 Požega</derivirana_varijabla>
  </DomainObject.Predmet.ProtustrankaFormatedWithAdress>
  <DomainObject.Predmet.ProtustrankaFormatedWithAdressOIB>
    <izvorni_sadrzaj> STARA BAZA j.d.o.o. za ugostiteljstvo, OIB 86477851640, Zagrebačka 35, 34000 Požega</izvorni_sadrzaj>
    <derivirana_varijabla naziv="DomainObject.Predmet.ProtustrankaFormatedWithAdressOIB_1"> STARA BAZA j.d.o.o. za ugostiteljstvo, OIB 86477851640, Zagrebačka 35, 34000 Požega</derivirana_varijabla>
  </DomainObject.Predmet.ProtustrankaFormatedWithAdressOIB>
  <DomainObject.Predmet.ProtustrankaWithAdress>
    <izvorni_sadrzaj>STARA BAZA j.d.o.o. za ugostiteljstvo Zagrebačka 35, 34000 Požega</izvorni_sadrzaj>
    <derivirana_varijabla naziv="DomainObject.Predmet.ProtustrankaWithAdress_1">STARA BAZA j.d.o.o. za ugostiteljstvo Zagrebačka 35, 34000 Požega</derivirana_varijabla>
  </DomainObject.Predmet.ProtustrankaWithAdress>
  <DomainObject.Predmet.ProtustrankaWithAdressOIB>
    <izvorni_sadrzaj>STARA BAZA j.d.o.o. za ugostiteljstvo, OIB 86477851640, Zagrebačka 35, 34000 Požega</izvorni_sadrzaj>
    <derivirana_varijabla naziv="DomainObject.Predmet.ProtustrankaWithAdressOIB_1">STARA BAZA j.d.o.o. za ugostiteljstvo, OIB 86477851640, Zagrebačka 35, 34000 Požega</derivirana_varijabla>
  </DomainObject.Predmet.ProtustrankaWithAdressOIB>
  <DomainObject.Predmet.ProtustrankaNazivFormated>
    <izvorni_sadrzaj>STARA BAZA j.d.o.o. za ugostiteljstvo</izvorni_sadrzaj>
    <derivirana_varijabla naziv="DomainObject.Predmet.ProtustrankaNazivFormated_1">STARA BAZA j.d.o.o. za ugostiteljstvo</derivirana_varijabla>
  </DomainObject.Predmet.ProtustrankaNazivFormated>
  <DomainObject.Predmet.ProtustrankaNazivFormatedOIB>
    <izvorni_sadrzaj>STARA BAZA j.d.o.o. za ugostiteljstvo, OIB 86477851640</izvorni_sadrzaj>
    <derivirana_varijabla naziv="DomainObject.Predmet.ProtustrankaNazivFormatedOIB_1">STARA BAZA j.d.o.o. za ugostiteljstvo, OIB 86477851640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28945.75</izvorni_sadrzaj>
    <derivirana_varijabla naziv="DomainObject.Predmet.TrenutnaVrijednost_1">28945.75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STARA BAZA j.d.o.o. za ugostiteljstvo</item>
    </izvorni_sadrzaj>
    <derivirana_varijabla naziv="DomainObject.Predmet.ProtuStrankaListFormated_1">
      <item>STARA BAZA j.d.o.o. za ugostiteljstvo</item>
    </derivirana_varijabla>
  </DomainObject.Predmet.ProtuStrankaListFormated>
  <DomainObject.Predmet.ProtuStrankaListFormatedOIB>
    <izvorni_sadrzaj>
      <item>STARA BAZA j.d.o.o. za ugostiteljstvo, OIB 86477851640</item>
    </izvorni_sadrzaj>
    <derivirana_varijabla naziv="DomainObject.Predmet.ProtuStrankaListFormatedOIB_1">
      <item>STARA BAZA j.d.o.o. za ugostiteljstvo, OIB 86477851640</item>
    </derivirana_varijabla>
  </DomainObject.Predmet.ProtuStrankaListFormatedOIB>
  <DomainObject.Predmet.ProtuStrankaListFormatedWithAdress>
    <izvorni_sadrzaj>
      <item>STARA BAZA j.d.o.o. za ugostiteljstvo, Zagrebačka 35, 34000 Požega</item>
    </izvorni_sadrzaj>
    <derivirana_varijabla naziv="DomainObject.Predmet.ProtuStrankaListFormatedWithAdress_1">
      <item>STARA BAZA j.d.o.o. za ugostiteljstvo, Zagrebačka 35, 34000 Požega</item>
    </derivirana_varijabla>
  </DomainObject.Predmet.ProtuStrankaListFormatedWithAdress>
  <DomainObject.Predmet.ProtuStrankaListFormatedWithAdressOIB>
    <izvorni_sadrzaj>
      <item>STARA BAZA j.d.o.o. za ugostiteljstvo, OIB 86477851640, Zagrebačka 35, 34000 Požega</item>
    </izvorni_sadrzaj>
    <derivirana_varijabla naziv="DomainObject.Predmet.ProtuStrankaListFormatedWithAdressOIB_1">
      <item>STARA BAZA j.d.o.o. za ugostiteljstvo, OIB 86477851640, Zagrebačka 35, 34000 Požega</item>
    </derivirana_varijabla>
  </DomainObject.Predmet.ProtuStrankaListFormatedWithAdressOIB>
  <DomainObject.Predmet.ProtuStrankaListNazivFormated>
    <izvorni_sadrzaj>
      <item>STARA BAZA j.d.o.o. za ugostiteljstvo</item>
    </izvorni_sadrzaj>
    <derivirana_varijabla naziv="DomainObject.Predmet.ProtuStrankaListNazivFormated_1">
      <item>STARA BAZA j.d.o.o. za ugostiteljstvo</item>
    </derivirana_varijabla>
  </DomainObject.Predmet.ProtuStrankaListNazivFormated>
  <DomainObject.Predmet.ProtuStrankaListNazivFormatedOIB>
    <izvorni_sadrzaj>
      <item>STARA BAZA j.d.o.o. za ugostiteljstvo, OIB 86477851640</item>
    </izvorni_sadrzaj>
    <derivirana_varijabla naziv="DomainObject.Predmet.ProtuStrankaListNazivFormatedOIB_1">
      <item>STARA BAZA j.d.o.o. za ugostiteljstvo, OIB 86477851640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STARA BAZA j.d.o.o. za ugostiteljstvo</izvorni_sadrzaj>
    <derivirana_varijabla naziv="DomainObject.Predmet.ProtustrankaIDrugi_1">STARA BAZA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STARA BAZA j.d.o.o. za ugostiteljstvo, OIB 86477851640, Zagrebačka 35, 34000 Požega</izvorni_sadrzaj>
    <derivirana_varijabla naziv="DomainObject.Predmet.ProtustrankaIDrugiAdressOIB_1">STARA BAZA j.d.o.o. za ugostiteljstvo, OIB 86477851640, Zagrebačka 35,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STARA BAZA j.d.o.o. za ugostiteljstvo</item>
    </izvorni_sadrzaj>
    <derivirana_varijabla naziv="DomainObject.Predmet.SudioniciListNaziv_1">
      <item>Financijska agencija</item>
      <item>STARA BAZA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STARA BAZA j.d.o.o. za ugostiteljstvo, OIB 86477851640, Zagrebačka 35,34000 Požega</item>
    </izvorni_sadrzaj>
    <derivirana_varijabla naziv="DomainObject.Predmet.SudioniciListAdressOIB_1">
      <item>Financijska agencija, OIB 85821130368, Ulica grada Vukovara 70,10000 Zagreb</item>
      <item>STARA BAZA j.d.o.o. za ugostiteljstvo, OIB 86477851640, Zagrebačka 35,34000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86477851640</item>
    </izvorni_sadrzaj>
    <derivirana_varijabla naziv="DomainObject.Predmet.SudioniciListNazivOIB_1">
      <item>, OIB 85821130368</item>
      <item>, OIB 86477851640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398</properties:Words>
  <properties:Characters>2259</properties:Characters>
  <properties:Lines>73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2017-10-05T06:01:00Z</dcterms:created>
  <dc:creator>zbiondic</dc:creator>
  <cp:lastModifiedBy>wsadmin</cp:lastModifiedBy>
  <cp:lastPrinted>2016-09-05T11:00:00Z</cp:lastPrinted>
  <dcterms:modified xmlns:xsi="http://www.w3.org/2001/XMLSchema-instance" xsi:type="dcterms:W3CDTF">2017-10-05T11:50:00Z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