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6095"/>
      </w:tblGrid>
      <w:tr w:rsidTr="0053040A" w:rsidR="0053040A" w:rsidRPr="00C61EDF">
        <w:trPr>
          <w:trHeight w:val="2231"/>
        </w:trPr>
        <w:tc>
          <w:tcPr>
            <w:tcW w:type="dxa" w:w="3369"/>
            <w:vAlign w:val="center"/>
          </w:tcPr>
          <w:p w:rsidRDefault="0053040A" w:rsidP="00A66C00" w:rsidR="0053040A" w:rsidRPr="00C61EDF">
            <w:pPr>
              <w:spacing w:before="100"/>
              <w:jc w:val="center"/>
            </w:pPr>
            <w:bookmarkStart w:name="_GoBack" w:id="0"/>
            <w:bookmarkEnd w:id="0"/>
            <w:r w:rsidRPr="00C61EDF">
              <w:rPr>
                <w:noProof/>
                <w:lang w:eastAsia="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040A" w:rsidP="00A66C00" w:rsidR="0053040A" w:rsidRPr="00F24FD8">
            <w:pPr>
              <w:spacing w:before="100"/>
            </w:pPr>
            <w:r w:rsidRPr="00F24FD8">
              <w:t>REPUBLIKA HRVATSKA</w:t>
            </w:r>
          </w:p>
          <w:p w:rsidRDefault="0053040A" w:rsidP="00A66C00" w:rsidR="0053040A" w:rsidRPr="00F24FD8">
            <w:r w:rsidRPr="00F24FD8">
              <w:t>TRGOVAČKI SUD U SPLITU</w:t>
            </w:r>
          </w:p>
          <w:p w:rsidRDefault="0053040A" w:rsidP="00DA5B9D" w:rsidR="0053040A" w:rsidRPr="00C61EDF">
            <w:r w:rsidRPr="00F24FD8">
              <w:t>Split, Sukoišanska 6</w:t>
            </w:r>
          </w:p>
        </w:tc>
        <w:tc>
          <w:tcPr>
            <w:tcW w:type="dxa" w:w="6095"/>
          </w:tcPr>
          <w:p w:rsidRDefault="0053040A" w:rsidP="00DA5B9D" w:rsidR="0053040A">
            <w:pPr>
              <w:jc w:val="both"/>
            </w:pPr>
          </w:p>
          <w:p w:rsidRDefault="0053040A" w:rsidP="00DA5B9D" w:rsidR="0053040A">
            <w:pPr>
              <w:jc w:val="both"/>
            </w:pPr>
          </w:p>
          <w:p w:rsidRDefault="0053040A" w:rsidP="00DA5B9D" w:rsidR="0053040A">
            <w:pPr>
              <w:jc w:val="both"/>
            </w:pPr>
          </w:p>
          <w:p w:rsidRDefault="0053040A" w:rsidP="00DA5B9D" w:rsidR="0053040A">
            <w:pPr>
              <w:jc w:val="right"/>
            </w:pPr>
          </w:p>
          <w:p w:rsidRDefault="0053040A" w:rsidP="00DA5B9D" w:rsidR="0053040A">
            <w:pPr>
              <w:jc w:val="right"/>
            </w:pPr>
          </w:p>
          <w:p w:rsidRDefault="0053040A" w:rsidP="00DA5B9D" w:rsidR="0053040A">
            <w:pPr>
              <w:jc w:val="right"/>
              <w:rPr>
                <w:noProof/>
              </w:rPr>
            </w:pPr>
          </w:p>
          <w:p w:rsidRDefault="0053040A" w:rsidP="00DA5B9D" w:rsidR="0053040A">
            <w:pPr>
              <w:jc w:val="right"/>
              <w:rPr>
                <w:noProof/>
              </w:rPr>
            </w:pPr>
          </w:p>
          <w:p w:rsidRDefault="0053040A" w:rsidP="00DA5B9D" w:rsidR="0053040A">
            <w:pPr>
              <w:jc w:val="right"/>
              <w:rPr>
                <w:noProof/>
              </w:rPr>
            </w:pPr>
          </w:p>
          <w:p w:rsidRDefault="0053040A" w:rsidP="00246A4F" w:rsidR="0053040A" w:rsidRPr="00E003B6">
            <w:pPr>
              <w:jc w:val="right"/>
              <w:rPr>
                <w:noProof/>
              </w:rPr>
            </w:pPr>
            <w:r w:rsidRPr="00E003B6">
              <w:rPr>
                <w:noProof/>
              </w:rPr>
              <w:t>Poslovni broj: 11.St</w:t>
            </w:r>
            <w:r w:rsidR="00C809C1">
              <w:rPr>
                <w:noProof/>
              </w:rPr>
              <w:t>-42/2010-3</w:t>
            </w:r>
            <w:r w:rsidR="00246A4F">
              <w:rPr>
                <w:noProof/>
              </w:rPr>
              <w:t>40</w:t>
            </w:r>
          </w:p>
        </w:tc>
      </w:tr>
    </w:tbl>
    <w:p w14:textId="842c49e" w14:paraId="842c49e" w:rsidRDefault="00D17587" w:rsidP="00316894" w:rsidR="0094336B" w:rsidRPr="0052175D">
      <w:pPr>
        <w15:collapsed w:val="false"/>
      </w:pPr>
      <w:r w:rsidRPr="0052175D">
        <w:tab/>
      </w:r>
      <w:r w:rsidRPr="0052175D">
        <w:tab/>
      </w:r>
      <w:r w:rsidR="00D42569" w:rsidRPr="0052175D">
        <w:tab/>
      </w:r>
      <w:r w:rsidR="00D42569" w:rsidRPr="0052175D">
        <w:tab/>
      </w:r>
    </w:p>
    <w:p w:rsidRDefault="005578FE" w:rsidP="005578FE" w:rsidR="005578FE" w:rsidRPr="0052175D">
      <w:pPr>
        <w:spacing w:after="260" w:before="260"/>
        <w:jc w:val="center"/>
        <w:rPr>
          <w:rFonts w:eastAsiaTheme="minorHAnsi"/>
          <w:spacing w:val="60"/>
        </w:rPr>
      </w:pPr>
      <w:r w:rsidRPr="0052175D">
        <w:rPr>
          <w:rFonts w:eastAsiaTheme="minorHAnsi"/>
          <w:spacing w:val="60"/>
        </w:rPr>
        <w:t>REPUBLIKA HRVATSKA</w:t>
      </w:r>
    </w:p>
    <w:p w:rsidRDefault="004F58B9" w:rsidP="005578FE" w:rsidR="005578FE" w:rsidRPr="0052175D">
      <w:pPr>
        <w:spacing w:after="260" w:before="260"/>
        <w:jc w:val="center"/>
        <w:rPr>
          <w:rFonts w:eastAsiaTheme="minorHAnsi"/>
          <w:bCs/>
          <w:spacing w:val="60"/>
        </w:rPr>
      </w:pPr>
      <w:r w:rsidRPr="0052175D">
        <w:rPr>
          <w:rFonts w:eastAsiaTheme="minorHAnsi"/>
          <w:bCs/>
          <w:spacing w:val="60"/>
        </w:rPr>
        <w:t>ZAKLJUČAK</w:t>
      </w:r>
    </w:p>
    <w:p w:rsidRDefault="00E1387A" w:rsidP="001834E5" w:rsidR="001834E5" w:rsidRPr="0052175D">
      <w:pPr>
        <w:jc w:val="both"/>
      </w:pPr>
      <w:r w:rsidRPr="0052175D">
        <w:tab/>
        <w:t xml:space="preserve">Trgovački sud u Splitu, po sutkinji Ani Golub Gruić, u </w:t>
      </w:r>
      <w:r w:rsidR="008D7E9E" w:rsidRPr="0052175D">
        <w:t xml:space="preserve">stečajnom </w:t>
      </w:r>
      <w:r w:rsidRPr="0052175D">
        <w:t xml:space="preserve">postupku </w:t>
      </w:r>
      <w:r w:rsidR="001834E5" w:rsidRPr="0052175D">
        <w:t xml:space="preserve">koji se vodi </w:t>
      </w:r>
      <w:r w:rsidR="008D7E9E" w:rsidRPr="0052175D">
        <w:t xml:space="preserve">nad </w:t>
      </w:r>
      <w:r w:rsidR="00916B1D" w:rsidRPr="0052175D">
        <w:t xml:space="preserve">stečajnim </w:t>
      </w:r>
      <w:r w:rsidR="008D7E9E" w:rsidRPr="0052175D">
        <w:t>dužnikom</w:t>
      </w:r>
      <w:r w:rsidR="00426054" w:rsidRPr="0052175D">
        <w:t xml:space="preserve"> </w:t>
      </w:r>
      <w:r w:rsidR="00C809C1" w:rsidRPr="00C809C1">
        <w:t>KASTELI d.o.o. u stečaju, OIB: 11142315939, Split, Augusta Cesarca 4</w:t>
      </w:r>
      <w:r w:rsidR="007F44B8" w:rsidRPr="007F44B8">
        <w:t xml:space="preserve">, </w:t>
      </w:r>
      <w:r w:rsidR="00246A4F">
        <w:t>15. listopada</w:t>
      </w:r>
      <w:r w:rsidR="0053040A">
        <w:t xml:space="preserve"> 2018.</w:t>
      </w:r>
    </w:p>
    <w:p w:rsidRDefault="000E7AE7" w:rsidP="001834E5" w:rsidR="000E7AE7" w:rsidRPr="0052175D">
      <w:pPr>
        <w:jc w:val="both"/>
      </w:pPr>
    </w:p>
    <w:p w:rsidRDefault="00B24E55" w:rsidP="00B24E55" w:rsidR="00B24E55" w:rsidRPr="0052175D">
      <w:pPr>
        <w:pStyle w:val="Tijeloteksta"/>
        <w:tabs>
          <w:tab w:pos="1080" w:val="left"/>
        </w:tabs>
        <w:jc w:val="center"/>
      </w:pPr>
      <w:r w:rsidRPr="0052175D">
        <w:t xml:space="preserve">z a k l j u č i o    j e </w:t>
      </w:r>
    </w:p>
    <w:p w:rsidRDefault="00B24E55" w:rsidP="00756730" w:rsidR="0052175D" w:rsidRPr="0052175D">
      <w:pPr>
        <w:pStyle w:val="Tijeloteksta"/>
        <w:tabs>
          <w:tab w:pos="1080" w:val="left"/>
        </w:tabs>
        <w:rPr>
          <w:bCs/>
        </w:rPr>
      </w:pPr>
      <w:r w:rsidRPr="0052175D">
        <w:rPr>
          <w:bCs/>
        </w:rPr>
        <w:tab/>
      </w:r>
    </w:p>
    <w:p w:rsidRDefault="00424E33" w:rsidP="00424E33" w:rsidR="00424E33">
      <w:pPr>
        <w:pStyle w:val="Tijeloteksta"/>
        <w:tabs>
          <w:tab w:pos="709" w:val="left"/>
        </w:tabs>
        <w:rPr>
          <w:bCs/>
        </w:rPr>
      </w:pPr>
      <w:r>
        <w:rPr>
          <w:bCs/>
        </w:rPr>
        <w:tab/>
        <w:t xml:space="preserve">  </w:t>
      </w:r>
      <w:r w:rsidRPr="00424E33">
        <w:rPr>
          <w:bCs/>
        </w:rPr>
        <w:t xml:space="preserve">Nalaže se stečajnoj upraviteljici </w:t>
      </w:r>
      <w:r w:rsidR="00C809C1">
        <w:rPr>
          <w:bCs/>
        </w:rPr>
        <w:t xml:space="preserve">Meri </w:t>
      </w:r>
      <w:proofErr w:type="spellStart"/>
      <w:r w:rsidR="00C809C1">
        <w:rPr>
          <w:bCs/>
        </w:rPr>
        <w:t>Šitić</w:t>
      </w:r>
      <w:proofErr w:type="spellEnd"/>
      <w:r w:rsidRPr="00424E33">
        <w:rPr>
          <w:bCs/>
        </w:rPr>
        <w:t xml:space="preserve"> da u roku od 8 dana dostavi sudu obrazložen i argumentiran obračun troškova koji</w:t>
      </w:r>
      <w:r w:rsidR="00C809C1" w:rsidRPr="00C809C1">
        <w:rPr>
          <w:bCs/>
        </w:rPr>
        <w:t xml:space="preserve"> terete unovčenje </w:t>
      </w:r>
      <w:r w:rsidR="00246A4F">
        <w:rPr>
          <w:bCs/>
        </w:rPr>
        <w:t xml:space="preserve">motornog broda ˝No </w:t>
      </w:r>
      <w:proofErr w:type="spellStart"/>
      <w:r w:rsidR="00246A4F">
        <w:rPr>
          <w:bCs/>
        </w:rPr>
        <w:t>name</w:t>
      </w:r>
      <w:proofErr w:type="spellEnd"/>
      <w:r w:rsidR="00246A4F">
        <w:rPr>
          <w:bCs/>
        </w:rPr>
        <w:t>˝, upisan u upisniku pod brojem uloška 5Y-244 na strani 265</w:t>
      </w:r>
      <w:r w:rsidR="00C809C1" w:rsidRPr="00C809C1">
        <w:rPr>
          <w:bCs/>
        </w:rPr>
        <w:t>, a u smislu odredbe članka 254. Stečajnog zakona („Narodne novine“ 71/15 i 104/17).</w:t>
      </w:r>
    </w:p>
    <w:p w:rsidRDefault="00C809C1" w:rsidP="00424E33" w:rsidR="00C809C1">
      <w:pPr>
        <w:pStyle w:val="Tijeloteksta"/>
        <w:tabs>
          <w:tab w:pos="709" w:val="left"/>
        </w:tabs>
        <w:rPr>
          <w:bCs/>
        </w:rPr>
      </w:pPr>
    </w:p>
    <w:p w:rsidRDefault="00B24E55" w:rsidP="00B24E55" w:rsidR="00B24E55" w:rsidRPr="0052175D">
      <w:pPr>
        <w:jc w:val="center"/>
      </w:pPr>
      <w:r w:rsidRPr="0052175D">
        <w:t>U Splitu</w:t>
      </w:r>
      <w:r w:rsidR="0053040A">
        <w:t xml:space="preserve"> </w:t>
      </w:r>
      <w:r w:rsidR="00246A4F">
        <w:t>15. listopada</w:t>
      </w:r>
      <w:r w:rsidR="0053040A">
        <w:t xml:space="preserve"> 2018.</w:t>
      </w:r>
    </w:p>
    <w:p w:rsidRDefault="00B24E55" w:rsidP="00B24E55" w:rsidR="00B24E55" w:rsidRPr="0052175D"/>
    <w:p w:rsidRDefault="0053040A" w:rsidP="00B24E55" w:rsidR="00B24E55" w:rsidRPr="0052175D">
      <w:pPr>
        <w:ind w:left="6372"/>
        <w:jc w:val="center"/>
      </w:pPr>
      <w:r w:rsidRPr="0052175D">
        <w:t>Sutkinja</w:t>
      </w:r>
    </w:p>
    <w:p w:rsidRDefault="0053040A" w:rsidP="0094096C" w:rsidR="00DF354B">
      <w:pPr>
        <w:ind w:left="6372"/>
        <w:jc w:val="center"/>
      </w:pPr>
      <w:r w:rsidRPr="0052175D">
        <w:t>Ana Golub Gruić</w:t>
      </w:r>
      <w:r w:rsidR="00DF354B">
        <w:t>, v.r.</w:t>
      </w:r>
    </w:p>
    <w:p w:rsidRDefault="00DF354B" w:rsidP="008832A6" w:rsidR="00DF354B">
      <w:pPr>
        <w:jc w:val="right"/>
      </w:pPr>
      <w:r>
        <w:t>za točnost otpravka – ovlašteni službenik</w:t>
      </w:r>
    </w:p>
    <w:p w:rsidRDefault="00DF354B" w:rsidP="008832A6" w:rsidR="00DF354B">
      <w:pPr>
        <w:ind w:firstLine="708" w:left="4956"/>
        <w:jc w:val="center"/>
      </w:pPr>
      <w:r>
        <w:t xml:space="preserve">Ana </w:t>
      </w:r>
      <w:proofErr w:type="spellStart"/>
      <w:r>
        <w:t>Bosančić</w:t>
      </w:r>
      <w:proofErr w:type="spellEnd"/>
    </w:p>
    <w:p w:rsidRDefault="00B24E55" w:rsidP="008F02A1" w:rsidR="00B24E55">
      <w:pPr>
        <w:ind w:left="6372"/>
        <w:jc w:val="center"/>
      </w:pPr>
    </w:p>
    <w:p w:rsidRDefault="0047242D" w:rsidP="008F02A1" w:rsidR="0047242D" w:rsidRPr="0052175D">
      <w:pPr>
        <w:ind w:left="6372"/>
        <w:jc w:val="center"/>
      </w:pPr>
    </w:p>
    <w:p w:rsidRDefault="0053040A" w:rsidP="00424E33" w:rsidR="00424E33" w:rsidRPr="004F5501">
      <w:pPr>
        <w:jc w:val="both"/>
      </w:pPr>
      <w:r>
        <w:t>Uputa o pravnom lijeku</w:t>
      </w:r>
      <w:r w:rsidR="00424E33" w:rsidRPr="004F5501">
        <w:t xml:space="preserve">: Protiv  </w:t>
      </w:r>
      <w:r w:rsidR="00424E33">
        <w:t xml:space="preserve">ovog </w:t>
      </w:r>
      <w:r w:rsidR="00424E33" w:rsidRPr="004F5501">
        <w:t>zaključka  nije dopuštena  žalba.</w:t>
      </w:r>
    </w:p>
    <w:p w:rsidRDefault="00424E33" w:rsidP="00424E33" w:rsidR="00424E33" w:rsidRPr="004F5501"/>
    <w:sectPr w:rsidSect="001F3F5D" w:rsidR="00424E33" w:rsidRPr="004F5501">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506" w:rsidR="00640506">
      <w:r>
        <w:separator/>
      </w:r>
    </w:p>
  </w:endnote>
  <w:endnote w:id="0" w:type="continuationSeparator">
    <w:p w:rsidRDefault="00640506" w:rsidR="006405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4C48" w:rsidR="00B44C48">
    <w:pPr>
      <w:pStyle w:val="Podnoje"/>
      <w:jc w:val="center"/>
    </w:pPr>
  </w:p>
  <w:p w:rsidRDefault="00B44C48" w:rsidR="00B44C4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506" w:rsidR="00640506">
      <w:r>
        <w:separator/>
      </w:r>
    </w:p>
  </w:footnote>
  <w:footnote w:id="0" w:type="continuationSeparator">
    <w:p w:rsidRDefault="00640506" w:rsidR="006405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5C4" w:rsidP="00107B51" w:rsidR="00B44C48">
    <w:pPr>
      <w:pStyle w:val="Zaglavlje"/>
      <w:framePr w:y="1" w:xAlign="center" w:vAnchor="text" w:hAnchor="margin" w:wrap="around"/>
      <w:rPr>
        <w:rStyle w:val="Brojstranice"/>
      </w:rPr>
    </w:pPr>
    <w:r>
      <w:rPr>
        <w:rStyle w:val="Brojstranice"/>
      </w:rPr>
      <w:fldChar w:fldCharType="begin"/>
    </w:r>
    <w:r w:rsidR="00B44C48">
      <w:rPr>
        <w:rStyle w:val="Brojstranice"/>
      </w:rPr>
      <w:instrText xml:space="preserve">PAGE  </w:instrText>
    </w:r>
    <w:r>
      <w:rPr>
        <w:rStyle w:val="Brojstranice"/>
      </w:rPr>
      <w:fldChar w:fldCharType="separate"/>
    </w:r>
    <w:r w:rsidR="00B44C48">
      <w:rPr>
        <w:rStyle w:val="Brojstranice"/>
        <w:noProof/>
      </w:rPr>
      <w:t>3</w:t>
    </w:r>
    <w:r>
      <w:rPr>
        <w:rStyle w:val="Brojstranice"/>
      </w:rPr>
      <w:fldChar w:fldCharType="end"/>
    </w:r>
  </w:p>
  <w:p w:rsidRDefault="00B44C48" w:rsidP="00D42569" w:rsidR="00B44C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0682220"/>
      <w:docPartObj>
        <w:docPartGallery w:val="Page Numbers (Top of Page)"/>
        <w:docPartUnique/>
      </w:docPartObj>
    </w:sdtPr>
    <w:sdtEndPr/>
    <w:sdtContent>
      <w:p w:rsidRDefault="006845C4" w:rsidR="00D55952">
        <w:pPr>
          <w:pStyle w:val="Zaglavlje"/>
          <w:jc w:val="center"/>
        </w:pPr>
        <w:r>
          <w:fldChar w:fldCharType="begin"/>
        </w:r>
        <w:r w:rsidR="00D55952">
          <w:instrText>PAGE   \* MERGEFORMAT</w:instrText>
        </w:r>
        <w:r>
          <w:fldChar w:fldCharType="separate"/>
        </w:r>
        <w:r w:rsidR="00BD6EFB">
          <w:rPr>
            <w:noProof/>
          </w:rPr>
          <w:t>2</w:t>
        </w:r>
        <w:r>
          <w:fldChar w:fldCharType="end"/>
        </w:r>
      </w:p>
    </w:sdtContent>
  </w:sdt>
  <w:p w:rsidRDefault="008D7E9E" w:rsidP="006919C1" w:rsidR="00B44C48" w:rsidRPr="00DB623B">
    <w:pPr>
      <w:pStyle w:val="Zaglavlje"/>
      <w:tabs>
        <w:tab w:pos="8640" w:val="clear"/>
        <w:tab w:pos="9498" w:val="right"/>
      </w:tabs>
      <w:ind w:right="-94"/>
      <w:jc w:val="right"/>
    </w:pPr>
    <w:r>
      <w:t>11. St</w:t>
    </w:r>
    <w:r w:rsidR="007F44B8">
      <w:t>-52/2008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1FB3179"/>
    <w:multiLevelType w:val="hybridMultilevel"/>
    <w:tmpl w:val="706C3AFA"/>
    <w:lvl w:tplc="1FA0C5A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3F967FF"/>
    <w:multiLevelType w:val="hybridMultilevel"/>
    <w:tmpl w:val="EDAA4242"/>
    <w:lvl w:tplc="3CB65D7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5">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5C3660F"/>
    <w:multiLevelType w:val="hybridMultilevel"/>
    <w:tmpl w:val="B01242F6"/>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A787564"/>
    <w:multiLevelType w:val="hybridMultilevel"/>
    <w:tmpl w:val="7F3A4304"/>
    <w:lvl w:tplc="0E947F1A"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DA25E5C"/>
    <w:multiLevelType w:val="hybridMultilevel"/>
    <w:tmpl w:val="587A9966"/>
    <w:lvl w:tplc="6D724DC8" w:ilvl="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66ED62F0"/>
    <w:multiLevelType w:val="hybridMultilevel"/>
    <w:tmpl w:val="15F80876"/>
    <w:lvl w:tplc="2A9612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FCB1C1C"/>
    <w:multiLevelType w:val="hybridMultilevel"/>
    <w:tmpl w:val="3C9A5840"/>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abstractNum w:abstractNumId="16">
    <w:nsid w:val="7D161105"/>
    <w:multiLevelType w:val="hybridMultilevel"/>
    <w:tmpl w:val="CF4C3720"/>
    <w:lvl w:tplc="A3E05824"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Times New Roman"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Times New Roman"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Times New Roman"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0"/>
  </w:num>
  <w:num w:numId="3">
    <w:abstractNumId w:val="4"/>
  </w:num>
  <w:num w:numId="4">
    <w:abstractNumId w:val="2"/>
  </w:num>
  <w:num w:numId="5">
    <w:abstractNumId w:val="11"/>
  </w:num>
  <w:num w:numId="6">
    <w:abstractNumId w:val="14"/>
  </w:num>
  <w:num w:numId="7">
    <w:abstractNumId w:val="6"/>
  </w:num>
  <w:num w:numId="8">
    <w:abstractNumId w:val="10"/>
  </w:num>
  <w:num w:numId="9">
    <w:abstractNumId w:val="1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6"/>
  </w:num>
  <w:num w:numId="14">
    <w:abstractNumId w:val="1"/>
  </w:num>
  <w:num w:numId="15">
    <w:abstractNumId w:val="12"/>
  </w:num>
  <w:num w:numId="16">
    <w:abstractNumId w:val="8"/>
  </w:num>
  <w:num w:numId="17">
    <w:abstractNumId w:val="5"/>
  </w:num>
  <w:num w:numId="18">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noPunctuationKerning/>
  <w:characterSpacingControl w:val="doNotCompress"/>
  <w:savePreviewPicture/>
  <w:hdrShapeDefaults>
    <o:shapedefaults v:ext="edit" spidmax="1105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363B"/>
    <w:rsid w:val="0001426E"/>
    <w:rsid w:val="00015E79"/>
    <w:rsid w:val="000162DE"/>
    <w:rsid w:val="000163E5"/>
    <w:rsid w:val="00016722"/>
    <w:rsid w:val="000173CF"/>
    <w:rsid w:val="00017544"/>
    <w:rsid w:val="000175E6"/>
    <w:rsid w:val="000205F7"/>
    <w:rsid w:val="000214C4"/>
    <w:rsid w:val="00022F4D"/>
    <w:rsid w:val="0002380D"/>
    <w:rsid w:val="000240D4"/>
    <w:rsid w:val="000255E7"/>
    <w:rsid w:val="000257C6"/>
    <w:rsid w:val="00025B3B"/>
    <w:rsid w:val="000261E0"/>
    <w:rsid w:val="00032998"/>
    <w:rsid w:val="00032E9F"/>
    <w:rsid w:val="00034036"/>
    <w:rsid w:val="000347FC"/>
    <w:rsid w:val="00035006"/>
    <w:rsid w:val="00035749"/>
    <w:rsid w:val="00035B03"/>
    <w:rsid w:val="0003710C"/>
    <w:rsid w:val="00040B87"/>
    <w:rsid w:val="000445BD"/>
    <w:rsid w:val="00045BB1"/>
    <w:rsid w:val="00047FDD"/>
    <w:rsid w:val="000500F6"/>
    <w:rsid w:val="00050E21"/>
    <w:rsid w:val="0005125C"/>
    <w:rsid w:val="00051A1A"/>
    <w:rsid w:val="0005224C"/>
    <w:rsid w:val="0005289F"/>
    <w:rsid w:val="00053552"/>
    <w:rsid w:val="000536CA"/>
    <w:rsid w:val="00054D35"/>
    <w:rsid w:val="00057097"/>
    <w:rsid w:val="0006384A"/>
    <w:rsid w:val="00064AED"/>
    <w:rsid w:val="00064D06"/>
    <w:rsid w:val="0006542F"/>
    <w:rsid w:val="000655D5"/>
    <w:rsid w:val="0007058E"/>
    <w:rsid w:val="000711E1"/>
    <w:rsid w:val="00073255"/>
    <w:rsid w:val="00074560"/>
    <w:rsid w:val="00074AC0"/>
    <w:rsid w:val="000753CB"/>
    <w:rsid w:val="00076B08"/>
    <w:rsid w:val="00076CCC"/>
    <w:rsid w:val="0008157F"/>
    <w:rsid w:val="00081809"/>
    <w:rsid w:val="00083049"/>
    <w:rsid w:val="0008628E"/>
    <w:rsid w:val="00086A97"/>
    <w:rsid w:val="00090486"/>
    <w:rsid w:val="00094623"/>
    <w:rsid w:val="00095690"/>
    <w:rsid w:val="00097B32"/>
    <w:rsid w:val="000A0BD8"/>
    <w:rsid w:val="000A0C35"/>
    <w:rsid w:val="000A1E9D"/>
    <w:rsid w:val="000A27EA"/>
    <w:rsid w:val="000A36E4"/>
    <w:rsid w:val="000A41F7"/>
    <w:rsid w:val="000A4A72"/>
    <w:rsid w:val="000A522E"/>
    <w:rsid w:val="000A5494"/>
    <w:rsid w:val="000A7020"/>
    <w:rsid w:val="000B00B0"/>
    <w:rsid w:val="000B2844"/>
    <w:rsid w:val="000B3F3B"/>
    <w:rsid w:val="000B454D"/>
    <w:rsid w:val="000B5E1B"/>
    <w:rsid w:val="000C1BD6"/>
    <w:rsid w:val="000C1FD2"/>
    <w:rsid w:val="000C338F"/>
    <w:rsid w:val="000C378E"/>
    <w:rsid w:val="000C406B"/>
    <w:rsid w:val="000C4356"/>
    <w:rsid w:val="000C59B2"/>
    <w:rsid w:val="000C7270"/>
    <w:rsid w:val="000D03F2"/>
    <w:rsid w:val="000D0AE4"/>
    <w:rsid w:val="000D3AD5"/>
    <w:rsid w:val="000D51EE"/>
    <w:rsid w:val="000D5AD6"/>
    <w:rsid w:val="000D7BDC"/>
    <w:rsid w:val="000E1833"/>
    <w:rsid w:val="000E1B53"/>
    <w:rsid w:val="000E1BF5"/>
    <w:rsid w:val="000E1E4A"/>
    <w:rsid w:val="000E3D68"/>
    <w:rsid w:val="000E3E4C"/>
    <w:rsid w:val="000E4505"/>
    <w:rsid w:val="000E4B04"/>
    <w:rsid w:val="000E5F0D"/>
    <w:rsid w:val="000E7AE7"/>
    <w:rsid w:val="000F33A1"/>
    <w:rsid w:val="000F4502"/>
    <w:rsid w:val="000F4F09"/>
    <w:rsid w:val="001030CA"/>
    <w:rsid w:val="001037FC"/>
    <w:rsid w:val="00104425"/>
    <w:rsid w:val="00104B95"/>
    <w:rsid w:val="0010567E"/>
    <w:rsid w:val="0010667D"/>
    <w:rsid w:val="00107B51"/>
    <w:rsid w:val="0011181A"/>
    <w:rsid w:val="00113593"/>
    <w:rsid w:val="001142F7"/>
    <w:rsid w:val="00117983"/>
    <w:rsid w:val="00117C17"/>
    <w:rsid w:val="00127FA5"/>
    <w:rsid w:val="001303C1"/>
    <w:rsid w:val="001327D0"/>
    <w:rsid w:val="00133D16"/>
    <w:rsid w:val="0013544C"/>
    <w:rsid w:val="00135A65"/>
    <w:rsid w:val="00141557"/>
    <w:rsid w:val="0014484E"/>
    <w:rsid w:val="001449FD"/>
    <w:rsid w:val="00145A8D"/>
    <w:rsid w:val="001479DC"/>
    <w:rsid w:val="001507F8"/>
    <w:rsid w:val="00152134"/>
    <w:rsid w:val="001526D4"/>
    <w:rsid w:val="00154219"/>
    <w:rsid w:val="0015574C"/>
    <w:rsid w:val="00157536"/>
    <w:rsid w:val="00157E27"/>
    <w:rsid w:val="00160995"/>
    <w:rsid w:val="0016129E"/>
    <w:rsid w:val="00164612"/>
    <w:rsid w:val="00164C95"/>
    <w:rsid w:val="001661DD"/>
    <w:rsid w:val="00166990"/>
    <w:rsid w:val="00167978"/>
    <w:rsid w:val="00167FFD"/>
    <w:rsid w:val="00171359"/>
    <w:rsid w:val="001716F6"/>
    <w:rsid w:val="0017267A"/>
    <w:rsid w:val="00173062"/>
    <w:rsid w:val="0017311B"/>
    <w:rsid w:val="00173FDD"/>
    <w:rsid w:val="00177377"/>
    <w:rsid w:val="001775F7"/>
    <w:rsid w:val="00180B57"/>
    <w:rsid w:val="001828C8"/>
    <w:rsid w:val="0018295B"/>
    <w:rsid w:val="00182D10"/>
    <w:rsid w:val="00182F07"/>
    <w:rsid w:val="001834E5"/>
    <w:rsid w:val="00184935"/>
    <w:rsid w:val="00184ED8"/>
    <w:rsid w:val="001901FD"/>
    <w:rsid w:val="00192CEC"/>
    <w:rsid w:val="001933FE"/>
    <w:rsid w:val="00194A3B"/>
    <w:rsid w:val="00194AEC"/>
    <w:rsid w:val="001952A7"/>
    <w:rsid w:val="0019797B"/>
    <w:rsid w:val="001A0A26"/>
    <w:rsid w:val="001A0A31"/>
    <w:rsid w:val="001A3163"/>
    <w:rsid w:val="001A5F3C"/>
    <w:rsid w:val="001A7D13"/>
    <w:rsid w:val="001B172F"/>
    <w:rsid w:val="001B1C8A"/>
    <w:rsid w:val="001B2B68"/>
    <w:rsid w:val="001B2DEA"/>
    <w:rsid w:val="001B32F4"/>
    <w:rsid w:val="001B37C9"/>
    <w:rsid w:val="001B385B"/>
    <w:rsid w:val="001B505A"/>
    <w:rsid w:val="001B6FD9"/>
    <w:rsid w:val="001C0FB8"/>
    <w:rsid w:val="001C2BE3"/>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6D2C"/>
    <w:rsid w:val="001E7290"/>
    <w:rsid w:val="001F1622"/>
    <w:rsid w:val="001F1A56"/>
    <w:rsid w:val="001F28B9"/>
    <w:rsid w:val="001F3F5D"/>
    <w:rsid w:val="001F40F8"/>
    <w:rsid w:val="001F5DB6"/>
    <w:rsid w:val="001F65A5"/>
    <w:rsid w:val="0020127D"/>
    <w:rsid w:val="00201842"/>
    <w:rsid w:val="00204FBE"/>
    <w:rsid w:val="002077D0"/>
    <w:rsid w:val="002103DD"/>
    <w:rsid w:val="00212E17"/>
    <w:rsid w:val="002168A6"/>
    <w:rsid w:val="00216932"/>
    <w:rsid w:val="00222BF8"/>
    <w:rsid w:val="00223B0C"/>
    <w:rsid w:val="0022533C"/>
    <w:rsid w:val="00226039"/>
    <w:rsid w:val="0023048E"/>
    <w:rsid w:val="002322F1"/>
    <w:rsid w:val="0023485E"/>
    <w:rsid w:val="00234C39"/>
    <w:rsid w:val="00235B11"/>
    <w:rsid w:val="00236834"/>
    <w:rsid w:val="00236B2F"/>
    <w:rsid w:val="0024092C"/>
    <w:rsid w:val="0024219A"/>
    <w:rsid w:val="00243834"/>
    <w:rsid w:val="00244CDA"/>
    <w:rsid w:val="00244E21"/>
    <w:rsid w:val="00246A4F"/>
    <w:rsid w:val="00250F68"/>
    <w:rsid w:val="002511F1"/>
    <w:rsid w:val="002522B5"/>
    <w:rsid w:val="002531A1"/>
    <w:rsid w:val="002531D3"/>
    <w:rsid w:val="00253CB0"/>
    <w:rsid w:val="00255880"/>
    <w:rsid w:val="00257B28"/>
    <w:rsid w:val="0026015C"/>
    <w:rsid w:val="002633AE"/>
    <w:rsid w:val="00263577"/>
    <w:rsid w:val="00263E5E"/>
    <w:rsid w:val="00264A29"/>
    <w:rsid w:val="002653F5"/>
    <w:rsid w:val="002657B7"/>
    <w:rsid w:val="00266702"/>
    <w:rsid w:val="00270B3D"/>
    <w:rsid w:val="00271C4D"/>
    <w:rsid w:val="0027229E"/>
    <w:rsid w:val="00272ABF"/>
    <w:rsid w:val="00273C97"/>
    <w:rsid w:val="002744B2"/>
    <w:rsid w:val="00274C24"/>
    <w:rsid w:val="00275273"/>
    <w:rsid w:val="0028021A"/>
    <w:rsid w:val="00280754"/>
    <w:rsid w:val="002809C9"/>
    <w:rsid w:val="002833A6"/>
    <w:rsid w:val="00284137"/>
    <w:rsid w:val="00284A4A"/>
    <w:rsid w:val="00286469"/>
    <w:rsid w:val="0028766F"/>
    <w:rsid w:val="002932F2"/>
    <w:rsid w:val="002946FA"/>
    <w:rsid w:val="00295286"/>
    <w:rsid w:val="00297403"/>
    <w:rsid w:val="002A1917"/>
    <w:rsid w:val="002A4D29"/>
    <w:rsid w:val="002A76DF"/>
    <w:rsid w:val="002A7B77"/>
    <w:rsid w:val="002B5327"/>
    <w:rsid w:val="002C1947"/>
    <w:rsid w:val="002C2EF5"/>
    <w:rsid w:val="002C309D"/>
    <w:rsid w:val="002C4442"/>
    <w:rsid w:val="002C5FC3"/>
    <w:rsid w:val="002C616F"/>
    <w:rsid w:val="002C76E9"/>
    <w:rsid w:val="002D0407"/>
    <w:rsid w:val="002D158A"/>
    <w:rsid w:val="002D1960"/>
    <w:rsid w:val="002D30B8"/>
    <w:rsid w:val="002D44C6"/>
    <w:rsid w:val="002D4C40"/>
    <w:rsid w:val="002D7117"/>
    <w:rsid w:val="002E245E"/>
    <w:rsid w:val="002E29A6"/>
    <w:rsid w:val="002E5C3A"/>
    <w:rsid w:val="002E6067"/>
    <w:rsid w:val="002E6B45"/>
    <w:rsid w:val="002E6E24"/>
    <w:rsid w:val="002F01A5"/>
    <w:rsid w:val="002F15F1"/>
    <w:rsid w:val="002F1828"/>
    <w:rsid w:val="002F241B"/>
    <w:rsid w:val="002F2E1C"/>
    <w:rsid w:val="002F302F"/>
    <w:rsid w:val="002F4078"/>
    <w:rsid w:val="002F5400"/>
    <w:rsid w:val="002F5992"/>
    <w:rsid w:val="002F5DF7"/>
    <w:rsid w:val="002F6EA4"/>
    <w:rsid w:val="0030041D"/>
    <w:rsid w:val="00301C69"/>
    <w:rsid w:val="003034CB"/>
    <w:rsid w:val="00303DE5"/>
    <w:rsid w:val="00306B18"/>
    <w:rsid w:val="00311FB3"/>
    <w:rsid w:val="00312CE2"/>
    <w:rsid w:val="00314667"/>
    <w:rsid w:val="00315372"/>
    <w:rsid w:val="00315AE9"/>
    <w:rsid w:val="00316894"/>
    <w:rsid w:val="00316C7F"/>
    <w:rsid w:val="003231AA"/>
    <w:rsid w:val="0032625B"/>
    <w:rsid w:val="003264C9"/>
    <w:rsid w:val="0032701E"/>
    <w:rsid w:val="003270E2"/>
    <w:rsid w:val="0032767A"/>
    <w:rsid w:val="0033056D"/>
    <w:rsid w:val="00332C3E"/>
    <w:rsid w:val="0033627C"/>
    <w:rsid w:val="003408AC"/>
    <w:rsid w:val="00341B9A"/>
    <w:rsid w:val="003435DD"/>
    <w:rsid w:val="00344DF3"/>
    <w:rsid w:val="003465CF"/>
    <w:rsid w:val="00354F3B"/>
    <w:rsid w:val="0036228C"/>
    <w:rsid w:val="00363685"/>
    <w:rsid w:val="00363DDB"/>
    <w:rsid w:val="003647FD"/>
    <w:rsid w:val="00364983"/>
    <w:rsid w:val="00366040"/>
    <w:rsid w:val="00372F00"/>
    <w:rsid w:val="003739C8"/>
    <w:rsid w:val="003750F8"/>
    <w:rsid w:val="00377127"/>
    <w:rsid w:val="00381208"/>
    <w:rsid w:val="003822DB"/>
    <w:rsid w:val="0038352B"/>
    <w:rsid w:val="00386CCC"/>
    <w:rsid w:val="00387E5F"/>
    <w:rsid w:val="003923EF"/>
    <w:rsid w:val="00396014"/>
    <w:rsid w:val="003961A6"/>
    <w:rsid w:val="00397134"/>
    <w:rsid w:val="003A3779"/>
    <w:rsid w:val="003A38A8"/>
    <w:rsid w:val="003A3C73"/>
    <w:rsid w:val="003A3F74"/>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3F2C"/>
    <w:rsid w:val="003D4E6E"/>
    <w:rsid w:val="003D568B"/>
    <w:rsid w:val="003D5FDD"/>
    <w:rsid w:val="003E001D"/>
    <w:rsid w:val="003E1248"/>
    <w:rsid w:val="003E24B9"/>
    <w:rsid w:val="003E35F7"/>
    <w:rsid w:val="003E74C2"/>
    <w:rsid w:val="003E7E54"/>
    <w:rsid w:val="003F1214"/>
    <w:rsid w:val="003F1ABC"/>
    <w:rsid w:val="003F21E3"/>
    <w:rsid w:val="003F2DAC"/>
    <w:rsid w:val="003F4653"/>
    <w:rsid w:val="003F4BF3"/>
    <w:rsid w:val="003F5212"/>
    <w:rsid w:val="003F6CEB"/>
    <w:rsid w:val="00403087"/>
    <w:rsid w:val="00403600"/>
    <w:rsid w:val="004046B2"/>
    <w:rsid w:val="0040518F"/>
    <w:rsid w:val="004078C3"/>
    <w:rsid w:val="00410912"/>
    <w:rsid w:val="0041093E"/>
    <w:rsid w:val="00412A05"/>
    <w:rsid w:val="00412BF1"/>
    <w:rsid w:val="00413218"/>
    <w:rsid w:val="00413314"/>
    <w:rsid w:val="004154A4"/>
    <w:rsid w:val="004160F2"/>
    <w:rsid w:val="00416552"/>
    <w:rsid w:val="00416E76"/>
    <w:rsid w:val="004230A7"/>
    <w:rsid w:val="004235B9"/>
    <w:rsid w:val="00424E33"/>
    <w:rsid w:val="00425D95"/>
    <w:rsid w:val="00426054"/>
    <w:rsid w:val="00427DE4"/>
    <w:rsid w:val="0043260D"/>
    <w:rsid w:val="00433E64"/>
    <w:rsid w:val="00433F93"/>
    <w:rsid w:val="00434AF5"/>
    <w:rsid w:val="00437161"/>
    <w:rsid w:val="004447FC"/>
    <w:rsid w:val="004454E7"/>
    <w:rsid w:val="00450970"/>
    <w:rsid w:val="00450B87"/>
    <w:rsid w:val="00450FC1"/>
    <w:rsid w:val="00452D24"/>
    <w:rsid w:val="0045672A"/>
    <w:rsid w:val="00460058"/>
    <w:rsid w:val="00462D07"/>
    <w:rsid w:val="00462D0F"/>
    <w:rsid w:val="00463F5F"/>
    <w:rsid w:val="00465012"/>
    <w:rsid w:val="00466EB3"/>
    <w:rsid w:val="00471190"/>
    <w:rsid w:val="0047242D"/>
    <w:rsid w:val="00474CDC"/>
    <w:rsid w:val="00474F3D"/>
    <w:rsid w:val="0047589D"/>
    <w:rsid w:val="00475F13"/>
    <w:rsid w:val="00480D40"/>
    <w:rsid w:val="004855E2"/>
    <w:rsid w:val="00487283"/>
    <w:rsid w:val="00487784"/>
    <w:rsid w:val="004934BF"/>
    <w:rsid w:val="004952B7"/>
    <w:rsid w:val="00496EDF"/>
    <w:rsid w:val="004972B4"/>
    <w:rsid w:val="00497427"/>
    <w:rsid w:val="004A014E"/>
    <w:rsid w:val="004A55E6"/>
    <w:rsid w:val="004A6BE4"/>
    <w:rsid w:val="004B0393"/>
    <w:rsid w:val="004B4888"/>
    <w:rsid w:val="004B491D"/>
    <w:rsid w:val="004B5140"/>
    <w:rsid w:val="004B6C94"/>
    <w:rsid w:val="004B7022"/>
    <w:rsid w:val="004B73B9"/>
    <w:rsid w:val="004C0EA6"/>
    <w:rsid w:val="004C1500"/>
    <w:rsid w:val="004C2869"/>
    <w:rsid w:val="004C6343"/>
    <w:rsid w:val="004C7798"/>
    <w:rsid w:val="004C7816"/>
    <w:rsid w:val="004D07ED"/>
    <w:rsid w:val="004D2094"/>
    <w:rsid w:val="004D4B5A"/>
    <w:rsid w:val="004D5098"/>
    <w:rsid w:val="004D556D"/>
    <w:rsid w:val="004D6159"/>
    <w:rsid w:val="004D63A4"/>
    <w:rsid w:val="004D65C3"/>
    <w:rsid w:val="004D717C"/>
    <w:rsid w:val="004D71CA"/>
    <w:rsid w:val="004D72D1"/>
    <w:rsid w:val="004D7831"/>
    <w:rsid w:val="004D7CBA"/>
    <w:rsid w:val="004E16E9"/>
    <w:rsid w:val="004E2C62"/>
    <w:rsid w:val="004E3BD7"/>
    <w:rsid w:val="004E3FFC"/>
    <w:rsid w:val="004E4588"/>
    <w:rsid w:val="004E4671"/>
    <w:rsid w:val="004E7DC2"/>
    <w:rsid w:val="004F08DE"/>
    <w:rsid w:val="004F1870"/>
    <w:rsid w:val="004F58B9"/>
    <w:rsid w:val="004F694C"/>
    <w:rsid w:val="005005B3"/>
    <w:rsid w:val="005011CF"/>
    <w:rsid w:val="00502086"/>
    <w:rsid w:val="005033F9"/>
    <w:rsid w:val="005045B3"/>
    <w:rsid w:val="00504B45"/>
    <w:rsid w:val="00510358"/>
    <w:rsid w:val="0051051F"/>
    <w:rsid w:val="00512279"/>
    <w:rsid w:val="0051376B"/>
    <w:rsid w:val="00516315"/>
    <w:rsid w:val="005215CB"/>
    <w:rsid w:val="0052175D"/>
    <w:rsid w:val="00521C05"/>
    <w:rsid w:val="00522F2D"/>
    <w:rsid w:val="005232B2"/>
    <w:rsid w:val="005244C1"/>
    <w:rsid w:val="00524525"/>
    <w:rsid w:val="005248BA"/>
    <w:rsid w:val="00526C38"/>
    <w:rsid w:val="00527619"/>
    <w:rsid w:val="0053040A"/>
    <w:rsid w:val="0053386F"/>
    <w:rsid w:val="0053576E"/>
    <w:rsid w:val="00535E17"/>
    <w:rsid w:val="00536E23"/>
    <w:rsid w:val="00541A64"/>
    <w:rsid w:val="00542307"/>
    <w:rsid w:val="00544D76"/>
    <w:rsid w:val="00547550"/>
    <w:rsid w:val="00550C21"/>
    <w:rsid w:val="00551F88"/>
    <w:rsid w:val="005521EE"/>
    <w:rsid w:val="005524AC"/>
    <w:rsid w:val="00552C6B"/>
    <w:rsid w:val="00553C68"/>
    <w:rsid w:val="00553E88"/>
    <w:rsid w:val="005543F0"/>
    <w:rsid w:val="00554E9E"/>
    <w:rsid w:val="005565AF"/>
    <w:rsid w:val="005578FE"/>
    <w:rsid w:val="00560A2F"/>
    <w:rsid w:val="005616B9"/>
    <w:rsid w:val="00562549"/>
    <w:rsid w:val="005627C0"/>
    <w:rsid w:val="00563CB7"/>
    <w:rsid w:val="0056429E"/>
    <w:rsid w:val="0056450B"/>
    <w:rsid w:val="00565E8A"/>
    <w:rsid w:val="005677DA"/>
    <w:rsid w:val="00567D7D"/>
    <w:rsid w:val="00567F12"/>
    <w:rsid w:val="00581BBF"/>
    <w:rsid w:val="00582B26"/>
    <w:rsid w:val="00583755"/>
    <w:rsid w:val="00584431"/>
    <w:rsid w:val="00584C9C"/>
    <w:rsid w:val="00585C92"/>
    <w:rsid w:val="00585E8A"/>
    <w:rsid w:val="00587B80"/>
    <w:rsid w:val="00591442"/>
    <w:rsid w:val="00591F7D"/>
    <w:rsid w:val="0059412E"/>
    <w:rsid w:val="00594830"/>
    <w:rsid w:val="005949E8"/>
    <w:rsid w:val="00595D3B"/>
    <w:rsid w:val="00596983"/>
    <w:rsid w:val="00597A5D"/>
    <w:rsid w:val="005A1060"/>
    <w:rsid w:val="005A108B"/>
    <w:rsid w:val="005A28E1"/>
    <w:rsid w:val="005A3CB0"/>
    <w:rsid w:val="005A3F7D"/>
    <w:rsid w:val="005A631E"/>
    <w:rsid w:val="005B49E0"/>
    <w:rsid w:val="005B564B"/>
    <w:rsid w:val="005B78B3"/>
    <w:rsid w:val="005C0845"/>
    <w:rsid w:val="005C240F"/>
    <w:rsid w:val="005C284F"/>
    <w:rsid w:val="005C4389"/>
    <w:rsid w:val="005C523E"/>
    <w:rsid w:val="005C7617"/>
    <w:rsid w:val="005D0BBF"/>
    <w:rsid w:val="005D28F0"/>
    <w:rsid w:val="005D59CD"/>
    <w:rsid w:val="005D7B11"/>
    <w:rsid w:val="005E04CD"/>
    <w:rsid w:val="005E10EA"/>
    <w:rsid w:val="005E1F9F"/>
    <w:rsid w:val="005E2759"/>
    <w:rsid w:val="005E2D26"/>
    <w:rsid w:val="005E3C0C"/>
    <w:rsid w:val="005E5129"/>
    <w:rsid w:val="005E6165"/>
    <w:rsid w:val="005F081A"/>
    <w:rsid w:val="005F2BCB"/>
    <w:rsid w:val="005F4581"/>
    <w:rsid w:val="005F45E0"/>
    <w:rsid w:val="005F4BD2"/>
    <w:rsid w:val="005F6084"/>
    <w:rsid w:val="006002BE"/>
    <w:rsid w:val="00600E47"/>
    <w:rsid w:val="00602729"/>
    <w:rsid w:val="0060408B"/>
    <w:rsid w:val="00605CF0"/>
    <w:rsid w:val="00605DE0"/>
    <w:rsid w:val="00605E9B"/>
    <w:rsid w:val="006106C4"/>
    <w:rsid w:val="0061092D"/>
    <w:rsid w:val="00611532"/>
    <w:rsid w:val="00611D6D"/>
    <w:rsid w:val="00614A77"/>
    <w:rsid w:val="0061644C"/>
    <w:rsid w:val="00616BE6"/>
    <w:rsid w:val="006202E7"/>
    <w:rsid w:val="00620AC6"/>
    <w:rsid w:val="00620CE5"/>
    <w:rsid w:val="00622316"/>
    <w:rsid w:val="006223D5"/>
    <w:rsid w:val="00622F9C"/>
    <w:rsid w:val="006231D9"/>
    <w:rsid w:val="0062371A"/>
    <w:rsid w:val="006258A1"/>
    <w:rsid w:val="00625A35"/>
    <w:rsid w:val="00625B29"/>
    <w:rsid w:val="006264AB"/>
    <w:rsid w:val="00626A9F"/>
    <w:rsid w:val="00627994"/>
    <w:rsid w:val="00627E69"/>
    <w:rsid w:val="006316CC"/>
    <w:rsid w:val="00631ABD"/>
    <w:rsid w:val="00633423"/>
    <w:rsid w:val="006339B9"/>
    <w:rsid w:val="00635FCB"/>
    <w:rsid w:val="0063619F"/>
    <w:rsid w:val="00636639"/>
    <w:rsid w:val="00637881"/>
    <w:rsid w:val="00637C2E"/>
    <w:rsid w:val="00640506"/>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1BE"/>
    <w:rsid w:val="006779D7"/>
    <w:rsid w:val="00681D5F"/>
    <w:rsid w:val="00682A53"/>
    <w:rsid w:val="006832E0"/>
    <w:rsid w:val="00683384"/>
    <w:rsid w:val="00683975"/>
    <w:rsid w:val="006840BD"/>
    <w:rsid w:val="006845C4"/>
    <w:rsid w:val="00684A7E"/>
    <w:rsid w:val="00684CA3"/>
    <w:rsid w:val="00685558"/>
    <w:rsid w:val="00685DFB"/>
    <w:rsid w:val="00686255"/>
    <w:rsid w:val="00686FDE"/>
    <w:rsid w:val="006876C4"/>
    <w:rsid w:val="00690D78"/>
    <w:rsid w:val="006919C1"/>
    <w:rsid w:val="00694F7C"/>
    <w:rsid w:val="0069644C"/>
    <w:rsid w:val="006972BD"/>
    <w:rsid w:val="006A23E9"/>
    <w:rsid w:val="006A2615"/>
    <w:rsid w:val="006A55EC"/>
    <w:rsid w:val="006B0B2F"/>
    <w:rsid w:val="006B0F55"/>
    <w:rsid w:val="006B1A4C"/>
    <w:rsid w:val="006B5AD3"/>
    <w:rsid w:val="006B7649"/>
    <w:rsid w:val="006C1ED1"/>
    <w:rsid w:val="006C32EB"/>
    <w:rsid w:val="006C3FDA"/>
    <w:rsid w:val="006C7781"/>
    <w:rsid w:val="006D0BDD"/>
    <w:rsid w:val="006D2CBF"/>
    <w:rsid w:val="006D2D50"/>
    <w:rsid w:val="006D532E"/>
    <w:rsid w:val="006E10FE"/>
    <w:rsid w:val="006E401D"/>
    <w:rsid w:val="006E761C"/>
    <w:rsid w:val="006F2272"/>
    <w:rsid w:val="006F5644"/>
    <w:rsid w:val="006F66F6"/>
    <w:rsid w:val="006F6F93"/>
    <w:rsid w:val="00700517"/>
    <w:rsid w:val="00700D61"/>
    <w:rsid w:val="007024A9"/>
    <w:rsid w:val="007031F6"/>
    <w:rsid w:val="00703408"/>
    <w:rsid w:val="00703B2B"/>
    <w:rsid w:val="00706090"/>
    <w:rsid w:val="00710676"/>
    <w:rsid w:val="00710710"/>
    <w:rsid w:val="00710967"/>
    <w:rsid w:val="00710985"/>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3454"/>
    <w:rsid w:val="007350D9"/>
    <w:rsid w:val="007356D1"/>
    <w:rsid w:val="0073697F"/>
    <w:rsid w:val="00737007"/>
    <w:rsid w:val="007376AE"/>
    <w:rsid w:val="0074164A"/>
    <w:rsid w:val="0074281F"/>
    <w:rsid w:val="00743FC6"/>
    <w:rsid w:val="0075089C"/>
    <w:rsid w:val="00750A8B"/>
    <w:rsid w:val="00751A5C"/>
    <w:rsid w:val="007528E9"/>
    <w:rsid w:val="007539C5"/>
    <w:rsid w:val="00753B89"/>
    <w:rsid w:val="007552D9"/>
    <w:rsid w:val="00756706"/>
    <w:rsid w:val="00756730"/>
    <w:rsid w:val="0075750A"/>
    <w:rsid w:val="00757FD7"/>
    <w:rsid w:val="007600A0"/>
    <w:rsid w:val="0076092C"/>
    <w:rsid w:val="00760BFF"/>
    <w:rsid w:val="007614FC"/>
    <w:rsid w:val="00763A9A"/>
    <w:rsid w:val="00763FCD"/>
    <w:rsid w:val="007647E1"/>
    <w:rsid w:val="00766324"/>
    <w:rsid w:val="0077002B"/>
    <w:rsid w:val="00770298"/>
    <w:rsid w:val="00772857"/>
    <w:rsid w:val="00772A03"/>
    <w:rsid w:val="0077346F"/>
    <w:rsid w:val="00773C52"/>
    <w:rsid w:val="00774033"/>
    <w:rsid w:val="0077560A"/>
    <w:rsid w:val="0077573F"/>
    <w:rsid w:val="007761AE"/>
    <w:rsid w:val="00777FB0"/>
    <w:rsid w:val="0078035C"/>
    <w:rsid w:val="00782EC5"/>
    <w:rsid w:val="00783AFF"/>
    <w:rsid w:val="00783D7F"/>
    <w:rsid w:val="007856F3"/>
    <w:rsid w:val="00785CE2"/>
    <w:rsid w:val="00786031"/>
    <w:rsid w:val="00786B8B"/>
    <w:rsid w:val="007901EE"/>
    <w:rsid w:val="0079134C"/>
    <w:rsid w:val="00791B1F"/>
    <w:rsid w:val="00791DAD"/>
    <w:rsid w:val="00794C4C"/>
    <w:rsid w:val="0079556C"/>
    <w:rsid w:val="00796A47"/>
    <w:rsid w:val="007A0C9F"/>
    <w:rsid w:val="007A2F44"/>
    <w:rsid w:val="007A3A4C"/>
    <w:rsid w:val="007A4438"/>
    <w:rsid w:val="007A5BDE"/>
    <w:rsid w:val="007A6383"/>
    <w:rsid w:val="007A6DB5"/>
    <w:rsid w:val="007A76EA"/>
    <w:rsid w:val="007B137E"/>
    <w:rsid w:val="007B2475"/>
    <w:rsid w:val="007B5000"/>
    <w:rsid w:val="007B6389"/>
    <w:rsid w:val="007B7D2C"/>
    <w:rsid w:val="007B7F03"/>
    <w:rsid w:val="007C0AD7"/>
    <w:rsid w:val="007C2E96"/>
    <w:rsid w:val="007C424C"/>
    <w:rsid w:val="007C42A5"/>
    <w:rsid w:val="007C6537"/>
    <w:rsid w:val="007C7F7A"/>
    <w:rsid w:val="007D0A53"/>
    <w:rsid w:val="007D1846"/>
    <w:rsid w:val="007D49BE"/>
    <w:rsid w:val="007D53FA"/>
    <w:rsid w:val="007D7040"/>
    <w:rsid w:val="007D7C7C"/>
    <w:rsid w:val="007E0357"/>
    <w:rsid w:val="007E636B"/>
    <w:rsid w:val="007F0420"/>
    <w:rsid w:val="007F07AB"/>
    <w:rsid w:val="007F18EA"/>
    <w:rsid w:val="007F3A1A"/>
    <w:rsid w:val="007F44B8"/>
    <w:rsid w:val="007F4A15"/>
    <w:rsid w:val="007F6512"/>
    <w:rsid w:val="007F6F29"/>
    <w:rsid w:val="00801271"/>
    <w:rsid w:val="00802BD5"/>
    <w:rsid w:val="0080315E"/>
    <w:rsid w:val="00805CBF"/>
    <w:rsid w:val="00807767"/>
    <w:rsid w:val="00807DDF"/>
    <w:rsid w:val="008107F4"/>
    <w:rsid w:val="00810868"/>
    <w:rsid w:val="00811E49"/>
    <w:rsid w:val="00813DAA"/>
    <w:rsid w:val="00814B97"/>
    <w:rsid w:val="008170A6"/>
    <w:rsid w:val="00822F05"/>
    <w:rsid w:val="008268D4"/>
    <w:rsid w:val="00831AE8"/>
    <w:rsid w:val="008321C0"/>
    <w:rsid w:val="0083295D"/>
    <w:rsid w:val="00832A17"/>
    <w:rsid w:val="00832B0D"/>
    <w:rsid w:val="00832C91"/>
    <w:rsid w:val="00832CC9"/>
    <w:rsid w:val="00833428"/>
    <w:rsid w:val="00835CC3"/>
    <w:rsid w:val="008363E2"/>
    <w:rsid w:val="00836CBB"/>
    <w:rsid w:val="00837F57"/>
    <w:rsid w:val="008402F1"/>
    <w:rsid w:val="00840E42"/>
    <w:rsid w:val="0084212D"/>
    <w:rsid w:val="008446DB"/>
    <w:rsid w:val="00846003"/>
    <w:rsid w:val="00846E6C"/>
    <w:rsid w:val="0085158E"/>
    <w:rsid w:val="008529E6"/>
    <w:rsid w:val="00852E77"/>
    <w:rsid w:val="00854A4D"/>
    <w:rsid w:val="0085680C"/>
    <w:rsid w:val="00860F51"/>
    <w:rsid w:val="00862312"/>
    <w:rsid w:val="00862944"/>
    <w:rsid w:val="00863250"/>
    <w:rsid w:val="00863E53"/>
    <w:rsid w:val="00864A6F"/>
    <w:rsid w:val="00864D24"/>
    <w:rsid w:val="00866F69"/>
    <w:rsid w:val="00867789"/>
    <w:rsid w:val="0087024A"/>
    <w:rsid w:val="00872442"/>
    <w:rsid w:val="00872F5B"/>
    <w:rsid w:val="0087415B"/>
    <w:rsid w:val="008750C3"/>
    <w:rsid w:val="008757A5"/>
    <w:rsid w:val="00881B1B"/>
    <w:rsid w:val="008846CD"/>
    <w:rsid w:val="008856C6"/>
    <w:rsid w:val="008869F2"/>
    <w:rsid w:val="00887061"/>
    <w:rsid w:val="008879D1"/>
    <w:rsid w:val="00887EC8"/>
    <w:rsid w:val="00891050"/>
    <w:rsid w:val="00895F2F"/>
    <w:rsid w:val="00896F53"/>
    <w:rsid w:val="008A0868"/>
    <w:rsid w:val="008A1D78"/>
    <w:rsid w:val="008A2538"/>
    <w:rsid w:val="008A3168"/>
    <w:rsid w:val="008A3DED"/>
    <w:rsid w:val="008B079C"/>
    <w:rsid w:val="008B1BA0"/>
    <w:rsid w:val="008B29F6"/>
    <w:rsid w:val="008B579C"/>
    <w:rsid w:val="008B6A3A"/>
    <w:rsid w:val="008B6A99"/>
    <w:rsid w:val="008B6A9D"/>
    <w:rsid w:val="008C224C"/>
    <w:rsid w:val="008C3FC3"/>
    <w:rsid w:val="008C53C7"/>
    <w:rsid w:val="008D0676"/>
    <w:rsid w:val="008D1AD9"/>
    <w:rsid w:val="008D1DF6"/>
    <w:rsid w:val="008D27BA"/>
    <w:rsid w:val="008D2E77"/>
    <w:rsid w:val="008D681D"/>
    <w:rsid w:val="008D6EAE"/>
    <w:rsid w:val="008D7E9E"/>
    <w:rsid w:val="008E102D"/>
    <w:rsid w:val="008E2F03"/>
    <w:rsid w:val="008E3217"/>
    <w:rsid w:val="008E325C"/>
    <w:rsid w:val="008E41C3"/>
    <w:rsid w:val="008E4600"/>
    <w:rsid w:val="008E46C6"/>
    <w:rsid w:val="008F02A1"/>
    <w:rsid w:val="008F03F0"/>
    <w:rsid w:val="008F17EA"/>
    <w:rsid w:val="008F1A0C"/>
    <w:rsid w:val="008F2395"/>
    <w:rsid w:val="008F3F39"/>
    <w:rsid w:val="008F4E9D"/>
    <w:rsid w:val="008F4ECE"/>
    <w:rsid w:val="008F562E"/>
    <w:rsid w:val="00900A1B"/>
    <w:rsid w:val="00900C44"/>
    <w:rsid w:val="00900D3B"/>
    <w:rsid w:val="00903F8D"/>
    <w:rsid w:val="00904670"/>
    <w:rsid w:val="0090538D"/>
    <w:rsid w:val="00905708"/>
    <w:rsid w:val="009063C5"/>
    <w:rsid w:val="0091152B"/>
    <w:rsid w:val="00912A41"/>
    <w:rsid w:val="00912FDE"/>
    <w:rsid w:val="009148B7"/>
    <w:rsid w:val="00916B1D"/>
    <w:rsid w:val="0091770F"/>
    <w:rsid w:val="009226FE"/>
    <w:rsid w:val="00922CF0"/>
    <w:rsid w:val="00924B09"/>
    <w:rsid w:val="00925017"/>
    <w:rsid w:val="0092533B"/>
    <w:rsid w:val="0092557B"/>
    <w:rsid w:val="00925E82"/>
    <w:rsid w:val="00927C65"/>
    <w:rsid w:val="009306DA"/>
    <w:rsid w:val="00930E5A"/>
    <w:rsid w:val="0093278B"/>
    <w:rsid w:val="00932F24"/>
    <w:rsid w:val="00933722"/>
    <w:rsid w:val="00936A3E"/>
    <w:rsid w:val="00941348"/>
    <w:rsid w:val="0094199E"/>
    <w:rsid w:val="00943170"/>
    <w:rsid w:val="0094329D"/>
    <w:rsid w:val="0094336B"/>
    <w:rsid w:val="00943F9F"/>
    <w:rsid w:val="00943FA8"/>
    <w:rsid w:val="009446E9"/>
    <w:rsid w:val="00947063"/>
    <w:rsid w:val="00951BC1"/>
    <w:rsid w:val="0095267D"/>
    <w:rsid w:val="00954C31"/>
    <w:rsid w:val="0095635E"/>
    <w:rsid w:val="00961710"/>
    <w:rsid w:val="009617DB"/>
    <w:rsid w:val="00961843"/>
    <w:rsid w:val="00966530"/>
    <w:rsid w:val="00966BA5"/>
    <w:rsid w:val="00967EF5"/>
    <w:rsid w:val="009719F3"/>
    <w:rsid w:val="00974628"/>
    <w:rsid w:val="00974F29"/>
    <w:rsid w:val="00975DA4"/>
    <w:rsid w:val="00976627"/>
    <w:rsid w:val="00976636"/>
    <w:rsid w:val="009800E5"/>
    <w:rsid w:val="00983FD2"/>
    <w:rsid w:val="0098441C"/>
    <w:rsid w:val="00984AA1"/>
    <w:rsid w:val="00985DC2"/>
    <w:rsid w:val="009868F9"/>
    <w:rsid w:val="009872A7"/>
    <w:rsid w:val="00990446"/>
    <w:rsid w:val="00991209"/>
    <w:rsid w:val="00992707"/>
    <w:rsid w:val="009930BC"/>
    <w:rsid w:val="0099444B"/>
    <w:rsid w:val="0099676F"/>
    <w:rsid w:val="009A7284"/>
    <w:rsid w:val="009A734F"/>
    <w:rsid w:val="009B0F57"/>
    <w:rsid w:val="009B169B"/>
    <w:rsid w:val="009B1C5C"/>
    <w:rsid w:val="009B23A9"/>
    <w:rsid w:val="009B292A"/>
    <w:rsid w:val="009B4A6C"/>
    <w:rsid w:val="009B4E62"/>
    <w:rsid w:val="009B608C"/>
    <w:rsid w:val="009B68B1"/>
    <w:rsid w:val="009C02A5"/>
    <w:rsid w:val="009C4845"/>
    <w:rsid w:val="009C5674"/>
    <w:rsid w:val="009C5C31"/>
    <w:rsid w:val="009C6350"/>
    <w:rsid w:val="009C6631"/>
    <w:rsid w:val="009C7CD3"/>
    <w:rsid w:val="009D0748"/>
    <w:rsid w:val="009D0780"/>
    <w:rsid w:val="009D5064"/>
    <w:rsid w:val="009D6141"/>
    <w:rsid w:val="009D6B33"/>
    <w:rsid w:val="009E0933"/>
    <w:rsid w:val="009E09BF"/>
    <w:rsid w:val="009E17EE"/>
    <w:rsid w:val="009E1E5A"/>
    <w:rsid w:val="009E494C"/>
    <w:rsid w:val="009E5935"/>
    <w:rsid w:val="009E6CE6"/>
    <w:rsid w:val="009E7C9B"/>
    <w:rsid w:val="009E7EC0"/>
    <w:rsid w:val="009F08D8"/>
    <w:rsid w:val="009F1510"/>
    <w:rsid w:val="009F1726"/>
    <w:rsid w:val="009F2214"/>
    <w:rsid w:val="009F2364"/>
    <w:rsid w:val="009F4C96"/>
    <w:rsid w:val="009F5091"/>
    <w:rsid w:val="009F579D"/>
    <w:rsid w:val="009F7D91"/>
    <w:rsid w:val="00A00D62"/>
    <w:rsid w:val="00A01881"/>
    <w:rsid w:val="00A02147"/>
    <w:rsid w:val="00A06FB8"/>
    <w:rsid w:val="00A11837"/>
    <w:rsid w:val="00A14A3E"/>
    <w:rsid w:val="00A15D09"/>
    <w:rsid w:val="00A173C9"/>
    <w:rsid w:val="00A17973"/>
    <w:rsid w:val="00A208FA"/>
    <w:rsid w:val="00A236E6"/>
    <w:rsid w:val="00A248E2"/>
    <w:rsid w:val="00A27357"/>
    <w:rsid w:val="00A31120"/>
    <w:rsid w:val="00A315ED"/>
    <w:rsid w:val="00A33007"/>
    <w:rsid w:val="00A36DA9"/>
    <w:rsid w:val="00A40AB5"/>
    <w:rsid w:val="00A415D3"/>
    <w:rsid w:val="00A4416C"/>
    <w:rsid w:val="00A50560"/>
    <w:rsid w:val="00A50F18"/>
    <w:rsid w:val="00A52236"/>
    <w:rsid w:val="00A528F6"/>
    <w:rsid w:val="00A5339A"/>
    <w:rsid w:val="00A54D6C"/>
    <w:rsid w:val="00A5517E"/>
    <w:rsid w:val="00A62805"/>
    <w:rsid w:val="00A634D6"/>
    <w:rsid w:val="00A642C4"/>
    <w:rsid w:val="00A66A2A"/>
    <w:rsid w:val="00A67393"/>
    <w:rsid w:val="00A72B34"/>
    <w:rsid w:val="00A73F96"/>
    <w:rsid w:val="00A74B51"/>
    <w:rsid w:val="00A7651A"/>
    <w:rsid w:val="00A7686F"/>
    <w:rsid w:val="00A77432"/>
    <w:rsid w:val="00A77EB1"/>
    <w:rsid w:val="00A82307"/>
    <w:rsid w:val="00A823FA"/>
    <w:rsid w:val="00A8568B"/>
    <w:rsid w:val="00A86505"/>
    <w:rsid w:val="00A8655C"/>
    <w:rsid w:val="00A872D8"/>
    <w:rsid w:val="00A90D24"/>
    <w:rsid w:val="00A941E7"/>
    <w:rsid w:val="00A9452C"/>
    <w:rsid w:val="00A9458F"/>
    <w:rsid w:val="00A95380"/>
    <w:rsid w:val="00A97392"/>
    <w:rsid w:val="00AA0FE7"/>
    <w:rsid w:val="00AA1E97"/>
    <w:rsid w:val="00AA1F4D"/>
    <w:rsid w:val="00AA3350"/>
    <w:rsid w:val="00AA414C"/>
    <w:rsid w:val="00AA4E35"/>
    <w:rsid w:val="00AA5204"/>
    <w:rsid w:val="00AB12FA"/>
    <w:rsid w:val="00AC0829"/>
    <w:rsid w:val="00AC500D"/>
    <w:rsid w:val="00AC533E"/>
    <w:rsid w:val="00AC5932"/>
    <w:rsid w:val="00AC61EA"/>
    <w:rsid w:val="00AD170E"/>
    <w:rsid w:val="00AD1B24"/>
    <w:rsid w:val="00AD2AC9"/>
    <w:rsid w:val="00AD65D3"/>
    <w:rsid w:val="00AD765C"/>
    <w:rsid w:val="00AE10F2"/>
    <w:rsid w:val="00AE2C88"/>
    <w:rsid w:val="00AE3969"/>
    <w:rsid w:val="00AE7F83"/>
    <w:rsid w:val="00AF0314"/>
    <w:rsid w:val="00AF5F89"/>
    <w:rsid w:val="00AF6688"/>
    <w:rsid w:val="00B00255"/>
    <w:rsid w:val="00B003AE"/>
    <w:rsid w:val="00B016B3"/>
    <w:rsid w:val="00B0298A"/>
    <w:rsid w:val="00B05D22"/>
    <w:rsid w:val="00B05DCB"/>
    <w:rsid w:val="00B0626E"/>
    <w:rsid w:val="00B065C7"/>
    <w:rsid w:val="00B073F0"/>
    <w:rsid w:val="00B11059"/>
    <w:rsid w:val="00B1484A"/>
    <w:rsid w:val="00B16CB4"/>
    <w:rsid w:val="00B1772A"/>
    <w:rsid w:val="00B17D89"/>
    <w:rsid w:val="00B17E78"/>
    <w:rsid w:val="00B2037F"/>
    <w:rsid w:val="00B20F16"/>
    <w:rsid w:val="00B21D4B"/>
    <w:rsid w:val="00B222C4"/>
    <w:rsid w:val="00B24E55"/>
    <w:rsid w:val="00B257B2"/>
    <w:rsid w:val="00B261AE"/>
    <w:rsid w:val="00B26EA2"/>
    <w:rsid w:val="00B31E78"/>
    <w:rsid w:val="00B33071"/>
    <w:rsid w:val="00B34517"/>
    <w:rsid w:val="00B35632"/>
    <w:rsid w:val="00B37C68"/>
    <w:rsid w:val="00B40EB7"/>
    <w:rsid w:val="00B42427"/>
    <w:rsid w:val="00B42E06"/>
    <w:rsid w:val="00B43F9C"/>
    <w:rsid w:val="00B44915"/>
    <w:rsid w:val="00B44C48"/>
    <w:rsid w:val="00B45731"/>
    <w:rsid w:val="00B566B6"/>
    <w:rsid w:val="00B60BBD"/>
    <w:rsid w:val="00B61179"/>
    <w:rsid w:val="00B62BF2"/>
    <w:rsid w:val="00B62EF8"/>
    <w:rsid w:val="00B65451"/>
    <w:rsid w:val="00B71242"/>
    <w:rsid w:val="00B73204"/>
    <w:rsid w:val="00B7581F"/>
    <w:rsid w:val="00B821B0"/>
    <w:rsid w:val="00B8266D"/>
    <w:rsid w:val="00B83209"/>
    <w:rsid w:val="00B83796"/>
    <w:rsid w:val="00B8385E"/>
    <w:rsid w:val="00B83CCE"/>
    <w:rsid w:val="00B83FC5"/>
    <w:rsid w:val="00B841B9"/>
    <w:rsid w:val="00B8548E"/>
    <w:rsid w:val="00B92BE6"/>
    <w:rsid w:val="00B94915"/>
    <w:rsid w:val="00B94939"/>
    <w:rsid w:val="00B96869"/>
    <w:rsid w:val="00B96CA7"/>
    <w:rsid w:val="00BA34C9"/>
    <w:rsid w:val="00BA35E3"/>
    <w:rsid w:val="00BA3692"/>
    <w:rsid w:val="00BA496A"/>
    <w:rsid w:val="00BA71D1"/>
    <w:rsid w:val="00BA7660"/>
    <w:rsid w:val="00BB12F5"/>
    <w:rsid w:val="00BB2056"/>
    <w:rsid w:val="00BB2C21"/>
    <w:rsid w:val="00BB666F"/>
    <w:rsid w:val="00BC108C"/>
    <w:rsid w:val="00BC2095"/>
    <w:rsid w:val="00BC51AA"/>
    <w:rsid w:val="00BC5579"/>
    <w:rsid w:val="00BC71E6"/>
    <w:rsid w:val="00BC7CAA"/>
    <w:rsid w:val="00BD193C"/>
    <w:rsid w:val="00BD40EE"/>
    <w:rsid w:val="00BD5418"/>
    <w:rsid w:val="00BD54C3"/>
    <w:rsid w:val="00BD57F3"/>
    <w:rsid w:val="00BD6D22"/>
    <w:rsid w:val="00BD6EFB"/>
    <w:rsid w:val="00BD7648"/>
    <w:rsid w:val="00BE405B"/>
    <w:rsid w:val="00BE42F4"/>
    <w:rsid w:val="00BE4694"/>
    <w:rsid w:val="00BE52A3"/>
    <w:rsid w:val="00BE5B7D"/>
    <w:rsid w:val="00BE7318"/>
    <w:rsid w:val="00BF6D10"/>
    <w:rsid w:val="00BF7584"/>
    <w:rsid w:val="00BF7748"/>
    <w:rsid w:val="00C02388"/>
    <w:rsid w:val="00C04084"/>
    <w:rsid w:val="00C0501C"/>
    <w:rsid w:val="00C05BE2"/>
    <w:rsid w:val="00C10C06"/>
    <w:rsid w:val="00C124AF"/>
    <w:rsid w:val="00C1586D"/>
    <w:rsid w:val="00C1725B"/>
    <w:rsid w:val="00C17302"/>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2A1D"/>
    <w:rsid w:val="00C538C6"/>
    <w:rsid w:val="00C5461A"/>
    <w:rsid w:val="00C54BD1"/>
    <w:rsid w:val="00C625BE"/>
    <w:rsid w:val="00C63461"/>
    <w:rsid w:val="00C64167"/>
    <w:rsid w:val="00C672FF"/>
    <w:rsid w:val="00C70AC0"/>
    <w:rsid w:val="00C7391E"/>
    <w:rsid w:val="00C75CB2"/>
    <w:rsid w:val="00C76293"/>
    <w:rsid w:val="00C7654A"/>
    <w:rsid w:val="00C76891"/>
    <w:rsid w:val="00C76C1C"/>
    <w:rsid w:val="00C809C1"/>
    <w:rsid w:val="00C80C8B"/>
    <w:rsid w:val="00C82277"/>
    <w:rsid w:val="00C82ABA"/>
    <w:rsid w:val="00C85B9E"/>
    <w:rsid w:val="00C90833"/>
    <w:rsid w:val="00C919E0"/>
    <w:rsid w:val="00C94999"/>
    <w:rsid w:val="00C957AC"/>
    <w:rsid w:val="00C96C06"/>
    <w:rsid w:val="00C973C4"/>
    <w:rsid w:val="00C97D2A"/>
    <w:rsid w:val="00CA04E0"/>
    <w:rsid w:val="00CA1975"/>
    <w:rsid w:val="00CA49AE"/>
    <w:rsid w:val="00CA4ADF"/>
    <w:rsid w:val="00CA500F"/>
    <w:rsid w:val="00CA5BED"/>
    <w:rsid w:val="00CB0CBF"/>
    <w:rsid w:val="00CB15CC"/>
    <w:rsid w:val="00CB527D"/>
    <w:rsid w:val="00CB63FC"/>
    <w:rsid w:val="00CC310E"/>
    <w:rsid w:val="00CC368A"/>
    <w:rsid w:val="00CC3B7E"/>
    <w:rsid w:val="00CC4711"/>
    <w:rsid w:val="00CC6542"/>
    <w:rsid w:val="00CC6FA5"/>
    <w:rsid w:val="00CD46CF"/>
    <w:rsid w:val="00CD4CF6"/>
    <w:rsid w:val="00CE0AA6"/>
    <w:rsid w:val="00CE299D"/>
    <w:rsid w:val="00CE36BA"/>
    <w:rsid w:val="00CE7168"/>
    <w:rsid w:val="00CF2B09"/>
    <w:rsid w:val="00CF3046"/>
    <w:rsid w:val="00CF5885"/>
    <w:rsid w:val="00D01B12"/>
    <w:rsid w:val="00D02954"/>
    <w:rsid w:val="00D0310A"/>
    <w:rsid w:val="00D049B4"/>
    <w:rsid w:val="00D06C21"/>
    <w:rsid w:val="00D07467"/>
    <w:rsid w:val="00D12D98"/>
    <w:rsid w:val="00D12E4A"/>
    <w:rsid w:val="00D12ED4"/>
    <w:rsid w:val="00D13365"/>
    <w:rsid w:val="00D14B60"/>
    <w:rsid w:val="00D17199"/>
    <w:rsid w:val="00D17587"/>
    <w:rsid w:val="00D2083B"/>
    <w:rsid w:val="00D2091D"/>
    <w:rsid w:val="00D223C9"/>
    <w:rsid w:val="00D236BF"/>
    <w:rsid w:val="00D2435C"/>
    <w:rsid w:val="00D2496E"/>
    <w:rsid w:val="00D26042"/>
    <w:rsid w:val="00D276B4"/>
    <w:rsid w:val="00D2788F"/>
    <w:rsid w:val="00D30216"/>
    <w:rsid w:val="00D30680"/>
    <w:rsid w:val="00D360D8"/>
    <w:rsid w:val="00D4035D"/>
    <w:rsid w:val="00D404F5"/>
    <w:rsid w:val="00D40FD7"/>
    <w:rsid w:val="00D4122F"/>
    <w:rsid w:val="00D41958"/>
    <w:rsid w:val="00D42569"/>
    <w:rsid w:val="00D460D2"/>
    <w:rsid w:val="00D4666E"/>
    <w:rsid w:val="00D46D70"/>
    <w:rsid w:val="00D553A7"/>
    <w:rsid w:val="00D55952"/>
    <w:rsid w:val="00D55E17"/>
    <w:rsid w:val="00D563CF"/>
    <w:rsid w:val="00D565AB"/>
    <w:rsid w:val="00D566E7"/>
    <w:rsid w:val="00D57B89"/>
    <w:rsid w:val="00D65AD4"/>
    <w:rsid w:val="00D66C72"/>
    <w:rsid w:val="00D674C9"/>
    <w:rsid w:val="00D72BC3"/>
    <w:rsid w:val="00D73F5C"/>
    <w:rsid w:val="00D7614C"/>
    <w:rsid w:val="00D76677"/>
    <w:rsid w:val="00D766AC"/>
    <w:rsid w:val="00D77D68"/>
    <w:rsid w:val="00D802A0"/>
    <w:rsid w:val="00D80BF4"/>
    <w:rsid w:val="00D826DD"/>
    <w:rsid w:val="00D84051"/>
    <w:rsid w:val="00D865E4"/>
    <w:rsid w:val="00D87999"/>
    <w:rsid w:val="00D87B66"/>
    <w:rsid w:val="00D92C84"/>
    <w:rsid w:val="00D92DCF"/>
    <w:rsid w:val="00D92F7A"/>
    <w:rsid w:val="00D936F7"/>
    <w:rsid w:val="00D94C5D"/>
    <w:rsid w:val="00D96FF1"/>
    <w:rsid w:val="00D975E9"/>
    <w:rsid w:val="00DA0633"/>
    <w:rsid w:val="00DA1778"/>
    <w:rsid w:val="00DA2A25"/>
    <w:rsid w:val="00DA4939"/>
    <w:rsid w:val="00DA6CEC"/>
    <w:rsid w:val="00DA73D9"/>
    <w:rsid w:val="00DA7BF0"/>
    <w:rsid w:val="00DB06A0"/>
    <w:rsid w:val="00DB2DB8"/>
    <w:rsid w:val="00DB2F3A"/>
    <w:rsid w:val="00DB31AE"/>
    <w:rsid w:val="00DB52E5"/>
    <w:rsid w:val="00DB623B"/>
    <w:rsid w:val="00DB6DB9"/>
    <w:rsid w:val="00DB71E4"/>
    <w:rsid w:val="00DB7935"/>
    <w:rsid w:val="00DC02BD"/>
    <w:rsid w:val="00DC263A"/>
    <w:rsid w:val="00DC30C6"/>
    <w:rsid w:val="00DC7903"/>
    <w:rsid w:val="00DD2E44"/>
    <w:rsid w:val="00DD2FF8"/>
    <w:rsid w:val="00DD4579"/>
    <w:rsid w:val="00DD4B1E"/>
    <w:rsid w:val="00DD5156"/>
    <w:rsid w:val="00DD5DCF"/>
    <w:rsid w:val="00DD6691"/>
    <w:rsid w:val="00DD732B"/>
    <w:rsid w:val="00DE0F66"/>
    <w:rsid w:val="00DE1E42"/>
    <w:rsid w:val="00DE4E7D"/>
    <w:rsid w:val="00DE6AE0"/>
    <w:rsid w:val="00DE73E8"/>
    <w:rsid w:val="00DF14E1"/>
    <w:rsid w:val="00DF2F56"/>
    <w:rsid w:val="00DF354B"/>
    <w:rsid w:val="00DF6107"/>
    <w:rsid w:val="00DF6265"/>
    <w:rsid w:val="00DF6B31"/>
    <w:rsid w:val="00DF70CD"/>
    <w:rsid w:val="00E030F5"/>
    <w:rsid w:val="00E03198"/>
    <w:rsid w:val="00E04735"/>
    <w:rsid w:val="00E05BD1"/>
    <w:rsid w:val="00E10731"/>
    <w:rsid w:val="00E133D4"/>
    <w:rsid w:val="00E1387A"/>
    <w:rsid w:val="00E13991"/>
    <w:rsid w:val="00E14563"/>
    <w:rsid w:val="00E14792"/>
    <w:rsid w:val="00E15C39"/>
    <w:rsid w:val="00E2168D"/>
    <w:rsid w:val="00E22062"/>
    <w:rsid w:val="00E30F8C"/>
    <w:rsid w:val="00E34EED"/>
    <w:rsid w:val="00E34FF9"/>
    <w:rsid w:val="00E353DB"/>
    <w:rsid w:val="00E36360"/>
    <w:rsid w:val="00E3726E"/>
    <w:rsid w:val="00E372C7"/>
    <w:rsid w:val="00E4057B"/>
    <w:rsid w:val="00E41C70"/>
    <w:rsid w:val="00E4346B"/>
    <w:rsid w:val="00E435FC"/>
    <w:rsid w:val="00E44C60"/>
    <w:rsid w:val="00E46A39"/>
    <w:rsid w:val="00E46B33"/>
    <w:rsid w:val="00E50189"/>
    <w:rsid w:val="00E50785"/>
    <w:rsid w:val="00E5106F"/>
    <w:rsid w:val="00E513AD"/>
    <w:rsid w:val="00E52422"/>
    <w:rsid w:val="00E5653B"/>
    <w:rsid w:val="00E6348B"/>
    <w:rsid w:val="00E63498"/>
    <w:rsid w:val="00E639EA"/>
    <w:rsid w:val="00E63DB0"/>
    <w:rsid w:val="00E6758D"/>
    <w:rsid w:val="00E7102B"/>
    <w:rsid w:val="00E76954"/>
    <w:rsid w:val="00E83874"/>
    <w:rsid w:val="00E84874"/>
    <w:rsid w:val="00E91505"/>
    <w:rsid w:val="00E94B2A"/>
    <w:rsid w:val="00EA2FA0"/>
    <w:rsid w:val="00EA3C6C"/>
    <w:rsid w:val="00EA5607"/>
    <w:rsid w:val="00EA56A4"/>
    <w:rsid w:val="00EA5E55"/>
    <w:rsid w:val="00EB0BD8"/>
    <w:rsid w:val="00EB2754"/>
    <w:rsid w:val="00EB3E12"/>
    <w:rsid w:val="00EB52FC"/>
    <w:rsid w:val="00EB5B49"/>
    <w:rsid w:val="00EB5E47"/>
    <w:rsid w:val="00EB76B8"/>
    <w:rsid w:val="00EC09D4"/>
    <w:rsid w:val="00EC0AB8"/>
    <w:rsid w:val="00EC2876"/>
    <w:rsid w:val="00EC2D47"/>
    <w:rsid w:val="00EC5FE2"/>
    <w:rsid w:val="00ED20E6"/>
    <w:rsid w:val="00ED23E2"/>
    <w:rsid w:val="00ED28AE"/>
    <w:rsid w:val="00ED3855"/>
    <w:rsid w:val="00ED40F5"/>
    <w:rsid w:val="00ED5809"/>
    <w:rsid w:val="00ED61EE"/>
    <w:rsid w:val="00ED6A27"/>
    <w:rsid w:val="00EE2910"/>
    <w:rsid w:val="00EE29E3"/>
    <w:rsid w:val="00EE4810"/>
    <w:rsid w:val="00EE4836"/>
    <w:rsid w:val="00EE61D3"/>
    <w:rsid w:val="00EE77A9"/>
    <w:rsid w:val="00EE78EB"/>
    <w:rsid w:val="00EF0550"/>
    <w:rsid w:val="00EF16D0"/>
    <w:rsid w:val="00EF18E1"/>
    <w:rsid w:val="00EF35A3"/>
    <w:rsid w:val="00EF4898"/>
    <w:rsid w:val="00EF6E80"/>
    <w:rsid w:val="00EF7CAA"/>
    <w:rsid w:val="00F018A0"/>
    <w:rsid w:val="00F01A8A"/>
    <w:rsid w:val="00F02483"/>
    <w:rsid w:val="00F04770"/>
    <w:rsid w:val="00F05321"/>
    <w:rsid w:val="00F07039"/>
    <w:rsid w:val="00F07C35"/>
    <w:rsid w:val="00F10400"/>
    <w:rsid w:val="00F11FC3"/>
    <w:rsid w:val="00F1299E"/>
    <w:rsid w:val="00F14DD4"/>
    <w:rsid w:val="00F15138"/>
    <w:rsid w:val="00F1586E"/>
    <w:rsid w:val="00F172FF"/>
    <w:rsid w:val="00F22AA1"/>
    <w:rsid w:val="00F2412F"/>
    <w:rsid w:val="00F25000"/>
    <w:rsid w:val="00F25338"/>
    <w:rsid w:val="00F256FE"/>
    <w:rsid w:val="00F263F6"/>
    <w:rsid w:val="00F26692"/>
    <w:rsid w:val="00F27028"/>
    <w:rsid w:val="00F30B2A"/>
    <w:rsid w:val="00F30F3C"/>
    <w:rsid w:val="00F332CD"/>
    <w:rsid w:val="00F35116"/>
    <w:rsid w:val="00F35221"/>
    <w:rsid w:val="00F410F3"/>
    <w:rsid w:val="00F417D9"/>
    <w:rsid w:val="00F451CE"/>
    <w:rsid w:val="00F47771"/>
    <w:rsid w:val="00F47BFB"/>
    <w:rsid w:val="00F47DE2"/>
    <w:rsid w:val="00F50659"/>
    <w:rsid w:val="00F51666"/>
    <w:rsid w:val="00F54862"/>
    <w:rsid w:val="00F55010"/>
    <w:rsid w:val="00F63DBF"/>
    <w:rsid w:val="00F64C7C"/>
    <w:rsid w:val="00F72BF3"/>
    <w:rsid w:val="00F734EC"/>
    <w:rsid w:val="00F73CD9"/>
    <w:rsid w:val="00F75D2B"/>
    <w:rsid w:val="00F8137A"/>
    <w:rsid w:val="00F81B12"/>
    <w:rsid w:val="00F8302B"/>
    <w:rsid w:val="00F84103"/>
    <w:rsid w:val="00F84796"/>
    <w:rsid w:val="00F85485"/>
    <w:rsid w:val="00F85B21"/>
    <w:rsid w:val="00F9181A"/>
    <w:rsid w:val="00F9292C"/>
    <w:rsid w:val="00F94FF4"/>
    <w:rsid w:val="00F9726A"/>
    <w:rsid w:val="00FA09D8"/>
    <w:rsid w:val="00FA23F4"/>
    <w:rsid w:val="00FA60BF"/>
    <w:rsid w:val="00FA7028"/>
    <w:rsid w:val="00FA7581"/>
    <w:rsid w:val="00FA77A9"/>
    <w:rsid w:val="00FB1063"/>
    <w:rsid w:val="00FB12FB"/>
    <w:rsid w:val="00FB3DE7"/>
    <w:rsid w:val="00FB4E17"/>
    <w:rsid w:val="00FB5682"/>
    <w:rsid w:val="00FB6F01"/>
    <w:rsid w:val="00FB770B"/>
    <w:rsid w:val="00FC1563"/>
    <w:rsid w:val="00FC1824"/>
    <w:rsid w:val="00FC5150"/>
    <w:rsid w:val="00FC606D"/>
    <w:rsid w:val="00FD1695"/>
    <w:rsid w:val="00FD2CAA"/>
    <w:rsid w:val="00FD3B6A"/>
    <w:rsid w:val="00FD5B17"/>
    <w:rsid w:val="00FD5E2E"/>
    <w:rsid w:val="00FD6106"/>
    <w:rsid w:val="00FD6E67"/>
    <w:rsid w:val="00FE0686"/>
    <w:rsid w:val="00FE1020"/>
    <w:rsid w:val="00FE1C02"/>
    <w:rsid w:val="00FE1D12"/>
    <w:rsid w:val="00FE44C1"/>
    <w:rsid w:val="00FE7E4F"/>
    <w:rsid w:val="00FE7E96"/>
    <w:rsid w:val="00FF1152"/>
    <w:rsid w:val="00FF410C"/>
    <w:rsid w:val="00FF4FEF"/>
    <w:rsid w:val="00FF617A"/>
    <w:rsid w:val="00FF650A"/>
    <w:rsid w:val="00FF672D"/>
    <w:rsid w:val="00FF73F9"/>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eastAsia="Calibri" w:hAnsi="Calibri" w:ascii="Calibri"/>
      <w:sz w:val="22"/>
      <w:szCs w:val="22"/>
      <w:lang w:eastAsia="en-US"/>
    </w:rPr>
  </w:style>
  <w:style w:customStyle="true" w:styleId="ZaglavljeChar" w:type="character">
    <w:name w:val="Zaglavlje Char"/>
    <w:link w:val="Zaglavlje"/>
    <w:uiPriority w:val="99"/>
    <w:rsid w:val="00270B3D"/>
    <w:rPr>
      <w:sz w:val="24"/>
      <w:szCs w:val="24"/>
      <w:lang w:eastAsia="en-US"/>
    </w:rPr>
  </w:style>
  <w:style w:customStyle="true" w:styleId="Naslov1Char" w:type="character">
    <w:name w:val="Naslov 1 Char"/>
    <w:link w:val="Naslov1"/>
    <w:rsid w:val="00DE73E8"/>
    <w:rPr>
      <w:rFonts w:eastAsia="Arial Unicode MS"/>
      <w:b/>
      <w:bCs/>
      <w:sz w:val="24"/>
      <w:szCs w:val="24"/>
    </w:rPr>
  </w:style>
  <w:style w:customStyle="true" w:styleId="Naslov2Char" w:type="character">
    <w:name w:val="Naslov 2 Char"/>
    <w:link w:val="Naslov2"/>
    <w:semiHidden/>
    <w:rsid w:val="00DE73E8"/>
    <w:rPr>
      <w:rFonts w:eastAsia="Arial Unicode MS"/>
      <w:sz w:val="24"/>
      <w:lang w:eastAsia="en-US"/>
    </w:rPr>
  </w:style>
  <w:style w:customStyle="true"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true" w:styleId="st" w:type="character">
    <w:name w:val="st"/>
    <w:basedOn w:val="Zadanifontodlomka"/>
    <w:rsid w:val="00C672FF"/>
  </w:style>
  <w:style w:styleId="Reetkatablice" w:type="table">
    <w:name w:val="Table Grid"/>
    <w:basedOn w:val="Obinatablica"/>
    <w:rsid w:val="005304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F354B"/>
    <w:rPr>
      <w:color w:val="808080"/>
      <w:bdr w:space="0" w:sz="0" w:color="auto" w:val="none"/>
      <w:shd w:fill="auto" w:color="auto" w:val="clear"/>
    </w:rPr>
  </w:style>
  <w:style w:customStyle="true" w:styleId="eSPISCCParagraphDefaultFont" w:type="character">
    <w:name w:val="eSPIS_CC_Paragraph Default Font"/>
    <w:basedOn w:val="Zadanifontodlomka"/>
    <w:rsid w:val="00DF35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354B"/>
    <w:rPr>
      <w:bdr w:space="0" w:sz="0" w:color="auto" w:val="none"/>
      <w:shd w:fill="FFFFCC" w:color="auto" w:val="clear"/>
      <w:lang w:val="hr-HR"/>
    </w:rPr>
  </w:style>
  <w:style w:customStyle="true" w:styleId="PozadinaSvijetloCrvena" w:type="character">
    <w:name w:val="Pozadina_SvijetloCrvena"/>
    <w:basedOn w:val="eSPISCCParagraphDefaultFont"/>
    <w:rsid w:val="00DF35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35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DE73E8"/>
    <w:pPr>
      <w:keepNext/>
      <w:jc w:val="center"/>
      <w:outlineLvl w:val="0"/>
    </w:pPr>
    <w:rPr>
      <w:rFonts w:eastAsia="Arial Unicode MS"/>
      <w:b/>
      <w:bCs/>
      <w:lang w:eastAsia="hr-HR"/>
    </w:rPr>
  </w:style>
  <w:style w:styleId="Naslov2" w:type="paragraph">
    <w:name w:val="heading 2"/>
    <w:basedOn w:val="Normal"/>
    <w:next w:val="Normal"/>
    <w:link w:val="Naslov2Char"/>
    <w:semiHidden/>
    <w:unhideWhenUsed/>
    <w:qFormat/>
    <w:rsid w:val="00DE73E8"/>
    <w:pPr>
      <w:keepNext/>
      <w:jc w:val="center"/>
      <w:outlineLvl w:val="1"/>
    </w:pPr>
    <w:rPr>
      <w:rFonts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050E21"/>
    <w:rPr>
      <w:rFonts w:ascii="Calibri" w:eastAsia="Calibri" w:hAnsi="Calibri"/>
      <w:sz w:val="22"/>
      <w:szCs w:val="22"/>
      <w:lang w:eastAsia="en-US"/>
    </w:rPr>
  </w:style>
  <w:style w:customStyle="1" w:styleId="ZaglavljeChar" w:type="character">
    <w:name w:val="Zaglavlje Char"/>
    <w:link w:val="Zaglavlje"/>
    <w:uiPriority w:val="99"/>
    <w:rsid w:val="00270B3D"/>
    <w:rPr>
      <w:sz w:val="24"/>
      <w:szCs w:val="24"/>
      <w:lang w:eastAsia="en-US"/>
    </w:rPr>
  </w:style>
  <w:style w:customStyle="1" w:styleId="Naslov1Char" w:type="character">
    <w:name w:val="Naslov 1 Char"/>
    <w:link w:val="Naslov1"/>
    <w:rsid w:val="00DE73E8"/>
    <w:rPr>
      <w:rFonts w:eastAsia="Arial Unicode MS"/>
      <w:b/>
      <w:bCs/>
      <w:sz w:val="24"/>
      <w:szCs w:val="24"/>
    </w:rPr>
  </w:style>
  <w:style w:customStyle="1" w:styleId="Naslov2Char" w:type="character">
    <w:name w:val="Naslov 2 Char"/>
    <w:link w:val="Naslov2"/>
    <w:semiHidden/>
    <w:rsid w:val="00DE73E8"/>
    <w:rPr>
      <w:rFonts w:eastAsia="Arial Unicode MS"/>
      <w:sz w:val="24"/>
      <w:lang w:eastAsia="en-US"/>
    </w:rPr>
  </w:style>
  <w:style w:customStyle="1" w:styleId="PodnojeChar" w:type="character">
    <w:name w:val="Podnožje Char"/>
    <w:basedOn w:val="Zadanifontodlomka"/>
    <w:link w:val="Podnoje"/>
    <w:uiPriority w:val="99"/>
    <w:rsid w:val="00690D78"/>
    <w:rPr>
      <w:sz w:val="24"/>
      <w:szCs w:val="24"/>
      <w:lang w:eastAsia="en-US"/>
    </w:rPr>
  </w:style>
  <w:style w:styleId="Naglaeno" w:type="character">
    <w:name w:val="Strong"/>
    <w:uiPriority w:val="22"/>
    <w:qFormat/>
    <w:rsid w:val="008107F4"/>
    <w:rPr>
      <w:b/>
      <w:bCs/>
    </w:rPr>
  </w:style>
  <w:style w:customStyle="1" w:styleId="st" w:type="character">
    <w:name w:val="st"/>
    <w:basedOn w:val="Zadanifontodlomka"/>
    <w:rsid w:val="00C672FF"/>
  </w:style>
  <w:style w:styleId="Reetkatablice" w:type="table">
    <w:name w:val="Table Grid"/>
    <w:basedOn w:val="Obinatablica"/>
    <w:rsid w:val="005304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F354B"/>
    <w:rPr>
      <w:color w:val="808080"/>
      <w:bdr w:color="auto" w:space="0" w:sz="0" w:val="none"/>
      <w:shd w:color="auto" w:fill="auto" w:val="clear"/>
    </w:rPr>
  </w:style>
  <w:style w:customStyle="1" w:styleId="eSPISCCParagraphDefaultFont" w:type="character">
    <w:name w:val="eSPIS_CC_Paragraph Default Font"/>
    <w:basedOn w:val="Zadanifontodlomka"/>
    <w:rsid w:val="00DF35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354B"/>
    <w:rPr>
      <w:bdr w:color="auto" w:space="0" w:sz="0" w:val="none"/>
      <w:shd w:color="auto" w:fill="FFFFCC" w:val="clear"/>
      <w:lang w:val="hr-HR"/>
    </w:rPr>
  </w:style>
  <w:style w:customStyle="1" w:styleId="PozadinaSvijetloCrvena" w:type="character">
    <w:name w:val="Pozadina_SvijetloCrvena"/>
    <w:basedOn w:val="eSPISCCParagraphDefaultFont"/>
    <w:rsid w:val="00DF35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35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8734171">
      <w:bodyDiv w:val="true"/>
      <w:marLeft w:val="0"/>
      <w:marRight w:val="0"/>
      <w:marTop w:val="0"/>
      <w:marBottom w:val="0"/>
      <w:divBdr>
        <w:top w:space="0" w:sz="0" w:color="auto" w:val="none"/>
        <w:left w:space="0" w:sz="0" w:color="auto" w:val="none"/>
        <w:bottom w:space="0" w:sz="0" w:color="auto" w:val="none"/>
        <w:right w:space="0" w:sz="0" w:color="auto" w:val="none"/>
      </w:divBdr>
    </w:div>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 w:id="2014724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2010.</izvorni_sadrzaj>
    <derivirana_varijabla naziv="DomainObject.Predmet.DatumOsnivanja_1">9.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St-42/2010</izvorni_sadrzaj>
    <derivirana_varijabla naziv="DomainObject.Predmet.OznakaBroj_1">St-42/2010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KASTELI, d.o.o. za trgovinu i usluge "u stečaju"</izvorni_sadrzaj>
    <derivirana_varijabla naziv="DomainObject.Predmet.ProtustrankaFormated_1">  KASTELI, d.o.o. za trgovinu i usluge "u stečaju"</derivirana_varijabla>
  </DomainObject.Predmet.ProtustrankaFormated>
  <DomainObject.Predmet.ProtustrankaFormatedOIB>
    <izvorni_sadrzaj>  KASTELI, d.o.o. za trgovinu i usluge "u stečaju", OIB 11142315939</izvorni_sadrzaj>
    <derivirana_varijabla naziv="DomainObject.Predmet.ProtustrankaFormatedOIB_1">  KASTELI, d.o.o. za trgovinu i usluge "u stečaju", OIB 11142315939</derivirana_varijabla>
  </DomainObject.Predmet.ProtustrankaFormatedOIB>
  <DomainObject.Predmet.ProtustrankaFormatedWithAdress>
    <izvorni_sadrzaj> KASTELI, d.o.o. za trgovinu i usluge "u stečaju", Augusta Cesarca 4, 21000 Split</izvorni_sadrzaj>
    <derivirana_varijabla naziv="DomainObject.Predmet.ProtustrankaFormatedWithAdress_1"> KASTELI, d.o.o. za trgovinu i usluge "u stečaju", Augusta Cesarca 4, 21000 Split</derivirana_varijabla>
  </DomainObject.Predmet.ProtustrankaFormatedWithAdress>
  <DomainObject.Predmet.ProtustrankaFormatedWithAdressOIB>
    <izvorni_sadrzaj> KASTELI, d.o.o. za trgovinu i usluge "u stečaju", OIB 11142315939, Augusta Cesarca 4, 21000 Split</izvorni_sadrzaj>
    <derivirana_varijabla naziv="DomainObject.Predmet.ProtustrankaFormatedWithAdressOIB_1"> KASTELI, d.o.o. za trgovinu i usluge "u stečaju", OIB 11142315939, Augusta Cesarca 4, 21000 Split</derivirana_varijabla>
  </DomainObject.Predmet.ProtustrankaFormatedWithAdressOIB>
  <DomainObject.Predmet.ProtustrankaWithAdress>
    <izvorni_sadrzaj>KASTELI, d.o.o. za trgovinu i usluge "u stečaju" Augusta Cesarca 4, 21000 Split</izvorni_sadrzaj>
    <derivirana_varijabla naziv="DomainObject.Predmet.ProtustrankaWithAdress_1">KASTELI, d.o.o. za trgovinu i usluge "u stečaju" Augusta Cesarca 4, 21000 Split</derivirana_varijabla>
  </DomainObject.Predmet.ProtustrankaWithAdress>
  <DomainObject.Predmet.ProtustrankaWithAdressOIB>
    <izvorni_sadrzaj>KASTELI, d.o.o. za trgovinu i usluge "u stečaju", OIB 11142315939, Augusta Cesarca 4, 21000 Split</izvorni_sadrzaj>
    <derivirana_varijabla naziv="DomainObject.Predmet.ProtustrankaWithAdressOIB_1">KASTELI, d.o.o. za trgovinu i usluge "u stečaju", OIB 11142315939, Augusta Cesarca 4, 21000 Split</derivirana_varijabla>
  </DomainObject.Predmet.ProtustrankaWithAdressOIB>
  <DomainObject.Predmet.ProtustrankaNazivFormated>
    <izvorni_sadrzaj>KASTELI, d.o.o. za trgovinu i usluge "u stečaju"</izvorni_sadrzaj>
    <derivirana_varijabla naziv="DomainObject.Predmet.ProtustrankaNazivFormated_1">KASTELI, d.o.o. za trgovinu i usluge "u stečaju"</derivirana_varijabla>
  </DomainObject.Predmet.ProtustrankaNazivFormated>
  <DomainObject.Predmet.ProtustrankaNazivFormatedOIB>
    <izvorni_sadrzaj>KASTELI, d.o.o. za trgovinu i usluge "u stečaju", OIB 11142315939</izvorni_sadrzaj>
    <derivirana_varijabla naziv="DomainObject.Predmet.ProtustrankaNazivFormatedOIB_1">KASTELI, d.o.o. za trgovinu i usluge "u stečaju", OIB 11142315939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MERCATOR - H  društvo s ograničenom odgovornošću za trgovinu i proizvodnju zastupanog po punomoćniku Tomislav Kos; GRAĐA - PRODAJNI CENTRI d.o.o. za trgovinu zastupanog po punomoćniku Ivan Vidović; FLIO d.o.o. za trgovinu, ugostiteljstvo i poslovanje nekretninama zastupanog po punomoćniku Mijo Jeličić; KERUM društvo s ograničenom odgovornošću, za unutarnju i vanjsku trgovinu, promet i usluge; BR-EMA društvo s ograničenom odgovornošću za ugostiteljstvo, trgovinu i usluge; Hrvatski Telekom d.d.; Hrvatske vode, pravna osoba za upravljanje vodama; TRGOVAČKI CENTAR ZAGREB d.o.o. za trgovinu nekretninama; MAKARSKI KOMUNALAC društvo s ograničenom odgovornošću za obavljanje komunalnih poslova; GENERALI OSIGURANJE dioničko društvo; ČISTOĆA društvo s ograničenom odgovornošću za obavljanje komunalnih djelatnosti održavanja čistoće i odlaganja komunaln; Raiffeisenbank Austria d.d.; VENETO BANKA dioničko društvo; VODOVOD I KANALIZACIJA, društvo s ograničenom odgovornošću za vodoopskrbu, odvodnju i pročišćavanje otpadnih voda; SOCIETE GENERALE-SPLITSKA BANKA dioničko društvo; HARO društvo s ograničenom odgovornošću za trgovinu i usluge zastupanog po punomoćniku ANTOLIĆ I SURADNICI odvjetničko društvo, javno trgovačko društvo; Nebojša Antolić; GLOBALNI SERVIS d.o.o. za upravljanje i održavanje objekata zastupanog po punomoćniku Mr. sc. Tin Matić; BONAČIĆ SECURITY za zaštitu osoba i imovine, društvo s ograničenom odgovornošću; CARGO-PARTNER d.o.o. za otpremništvo, zastupanje u prometu roba i usluge skladištenja; FLIO d.o.o. za trgovinu, ugostiteljstvo i poslovanje nekretninama; DHL International d.o.o, hitna dostava širom svijeta zastupanog po punomoćniku Krešimir Lisak; KERUM društvo s ograničenom odgovornošću, za unutarnju i vanjsku trgovinu, promet i usluge; VODOVOD-OSIJEK d.o.o. za vodoopskrbu i odvodnju; MARKO MIHOVILOVIĆ; HRVATSKA POŠTANSKA BANKA, dioničko društvo; Hrvatske vode, pravna osoba za upravljanje vodama; FLIBA, društvo s ograničenom odgovornošću za trgovinu zastupanog po punomoćniku Edi Biočić; ZAGREBAČKI HOLDING, društvo s ograničenom odgovornošću za javni prijevoz, opskrbu vodom, održavanje čistoće, putnička a; SIMILIS društvo s ograničenom odgovornošću za trgovinu i usluge; IMEX BANKA dioničko društvo; GRIP GRADNJA d.o.o. za gradnju, trgovinu, turizam, ugostiteljstvo i usluge zastupanog po punomoćniku Dora Živković; OT-OPTIMA TELEKOM d.d. za telekomunikacije; Hrvatska radiotelevizija; AFIRMACIJA MARSONIA društvo s ograničenom odgovornošću za poslovanje nekretninama; VIPnet usluge d.o.o. za telekomunikacijske usluge; Raiffeisenbank Austria d.d.; GENERALI OSIGURANJE dioničko društvo; HYPO ALPE-ADRIA-BANK dioničko društvo; TRGOVAČKI CENTAR ZAGREB d.o.o. za trgovinu nekretninama zastupanog po punomoćniku PEĆAREVIĆ &amp; RELIĆ odvjetničko društvo; Hrvatski Telekom d.d.; VODOVOD-OSIJEK d.o.o. za vodoopskrbu i odvodnju; HEP - Opskrba d.o.o. za opskrbu potrošača električnom, toplinskom energijom i plinom; AFIRMACIJA MARSONIA društvo s ograničenom odgovornošću za poslovanje nekretninama zastupanog po punomoćniku JAGAR &amp; GREBENAR, ODVJETNIČKO DRUŠTVO; OPTIMA LEASING d.o.o. za usluge zastupanog po punomoćniku Goran Božić; INKASATOR d.o.o. za obavljanje poslova naplate troškova stanovanja i drugih knjigovodstvenih usluga; HYPO-LEASING KROATIEN, društvo za financiranje, d.o.o.; APLANOS za trgovinu i usluge društvo s ograničenom odgovornošću zastupanog po punomoćniku ŽELJKO LUBINA; SHOPPING CENTER, društvo s ograničenom odgovornošću za graditeljstvo i trgovinu; HRVATSKE ŠUME TOURS društvo s ograničenom odgovornošću - putnička agencija - u likvidaciji zastupanog po punomoćniku Odvjetničko društvo TOMIĆ &amp; ŠUŠNJAR j.t.d. u likvidaciji; VARTEKS varaždinska tekstilna industrija  d. d.; MARANA d.o.o. proizvodnja, trgovina, usluge, export-import zastupanog po punomoćniku Odvjetničko društvo MATULIĆ, BILIĆ I PARTNERI, j.t.d.; MICRONIC, d.o.o. za proizvodnju, trgovinu i usluge; KONTINENTAL PAKIRANJE d.o.o. za graditeljstvo i usluge; KABRIO društvo s ograničenom odgovornošću za trgovinu i usluge zastupanog po punomoćniku GOLUBIĆ I PARTNERI odvjetničko društvo; Financijska agencija; HRVATSKE ŠUME društvo s ograničenom odgovornošću; GRAĐA dioničko društvo za trgovinu na veliko i malo; TOWER CENTER RIJEKA društvo s ograničenom odgovornošću za usluge; HEP-Operator distribucijskog sustava d.o.o. za distribuciju i opskrbu električne energije; GRAD RIJEKA zastupanog po punomoćniku Vinko Samardžić; Zajednički odvjetnički ured Veljko Knežević, Edi Bradamante, Mira Hinić, Ivana Radić, Bojana Pavković, Senka Perhat i Neven Knežević</izvorni_sadrzaj>
    <derivirana_varijabla naziv="DomainObject.Predmet.StrankaFormated_1">  MERCATOR - H  društvo s ograničenom odgovornošću za trgovinu i proizvodnju zastupanog po punomoćniku Tomislav Kos; GRAĐA - PRODAJNI CENTRI d.o.o. za trgovinu zastupanog po punomoćniku Ivan Vidović; FLIO d.o.o. za trgovinu, ugostiteljstvo i poslovanje nekretninama zastupanog po punomoćniku Mijo Jeličić; KERUM društvo s ograničenom odgovornošću, za unutarnju i vanjsku trgovinu, promet i usluge; BR-EMA društvo s ograničenom odgovornošću za ugostiteljstvo, trgovinu i usluge; Hrvatski Telekom d.d.; Hrvatske vode, pravna osoba za upravljanje vodama; TRGOVAČKI CENTAR ZAGREB d.o.o. za trgovinu nekretninama; MAKARSKI KOMUNALAC društvo s ograničenom odgovornošću za obavljanje komunalnih poslova; GENERALI OSIGURANJE dioničko društvo; ČISTOĆA društvo s ograničenom odgovornošću za obavljanje komunalnih djelatnosti održavanja čistoće i odlaganja komunaln; Raiffeisenbank Austria d.d.; VENETO BANKA dioničko društvo; VODOVOD I KANALIZACIJA, društvo s ograničenom odgovornošću za vodoopskrbu, odvodnju i pročišćavanje otpadnih voda; SOCIETE GENERALE-SPLITSKA BANKA dioničko društvo; HARO društvo s ograničenom odgovornošću za trgovinu i usluge zastupanog po punomoćniku ANTOLIĆ I SURADNICI odvjetničko društvo, javno trgovačko društvo; Nebojša Antolić; GLOBALNI SERVIS d.o.o. za upravljanje i održavanje objekata zastupanog po punomoćniku Mr. sc. Tin Matić; BONAČIĆ SECURITY za zaštitu osoba i imovine, društvo s ograničenom odgovornošću; CARGO-PARTNER d.o.o. za otpremništvo, zastupanje u prometu roba i usluge skladištenja; FLIO d.o.o. za trgovinu, ugostiteljstvo i poslovanje nekretninama; DHL International d.o.o, hitna dostava širom svijeta zastupanog po punomoćniku Krešimir Lisak; KERUM društvo s ograničenom odgovornošću, za unutarnju i vanjsku trgovinu, promet i usluge; VODOVOD-OSIJEK d.o.o. za vodoopskrbu i odvodnju; MARKO MIHOVILOVIĆ; HRVATSKA POŠTANSKA BANKA, dioničko društvo; Hrvatske vode, pravna osoba za upravljanje vodama; FLIBA, društvo s ograničenom odgovornošću za trgovinu zastupanog po punomoćniku Edi Biočić; ZAGREBAČKI HOLDING, društvo s ograničenom odgovornošću za javni prijevoz, opskrbu vodom, održavanje čistoće, putnička a; SIMILIS društvo s ograničenom odgovornošću za trgovinu i usluge; IMEX BANKA dioničko društvo; GRIP GRADNJA d.o.o. za gradnju, trgovinu, turizam, ugostiteljstvo i usluge zastupanog po punomoćniku Dora Živković; OT-OPTIMA TELEKOM d.d. za telekomunikacije; Hrvatska radiotelevizija; AFIRMACIJA MARSONIA društvo s ograničenom odgovornošću za poslovanje nekretninama; VIPnet usluge d.o.o. za telekomunikacijske usluge; Raiffeisenbank Austria d.d.; GENERALI OSIGURANJE dioničko društvo; HYPO ALPE-ADRIA-BANK dioničko društvo; TRGOVAČKI CENTAR ZAGREB d.o.o. za trgovinu nekretninama zastupanog po punomoćniku PEĆAREVIĆ &amp; RELIĆ odvjetničko društvo; Hrvatski Telekom d.d.; VODOVOD-OSIJEK d.o.o. za vodoopskrbu i odvodnju; HEP - Opskrba d.o.o. za opskrbu potrošača električnom, toplinskom energijom i plinom; AFIRMACIJA MARSONIA društvo s ograničenom odgovornošću za poslovanje nekretninama zastupanog po punomoćniku JAGAR &amp; GREBENAR, ODVJETNIČKO DRUŠTVO; OPTIMA LEASING d.o.o. za usluge zastupanog po punomoćniku Goran Božić; INKASATOR d.o.o. za obavljanje poslova naplate troškova stanovanja i drugih knjigovodstvenih usluga; HYPO-LEASING KROATIEN, društvo za financiranje, d.o.o.; APLANOS za trgovinu i usluge društvo s ograničenom odgovornošću zastupanog po punomoćniku ŽELJKO LUBINA; SHOPPING CENTER, društvo s ograničenom odgovornošću za graditeljstvo i trgovinu; HRVATSKE ŠUME TOURS društvo s ograničenom odgovornošću - putnička agencija - u likvidaciji zastupanog po punomoćniku Odvjetničko društvo TOMIĆ &amp; ŠUŠNJAR j.t.d. u likvidaciji; VARTEKS varaždinska tekstilna industrija  d. d.; MARANA d.o.o. proizvodnja, trgovina, usluge, export-import zastupanog po punomoćniku Odvjetničko društvo MATULIĆ, BILIĆ I PARTNERI, j.t.d.; MICRONIC, d.o.o. za proizvodnju, trgovinu i usluge; KONTINENTAL PAKIRANJE d.o.o. za graditeljstvo i usluge; KABRIO društvo s ograničenom odgovornošću za trgovinu i usluge zastupanog po punomoćniku GOLUBIĆ I PARTNERI odvjetničko društvo; Financijska agencija; HRVATSKE ŠUME društvo s ograničenom odgovornošću; GRAĐA dioničko društvo za trgovinu na veliko i malo; TOWER CENTER RIJEKA društvo s ograničenom odgovornošću za usluge; HEP-Operator distribucijskog sustava d.o.o. za distribuciju i opskrbu električne energije; GRAD RIJEKA zastupanog po punomoćniku Vinko Samardžić; Zajednički odvjetnički ured Veljko Knežević, Edi Bradamante, Mira Hinić, Ivana Radić, Bojana Pavković, Senka Perhat i Neven Knežević</derivirana_varijabla>
  </DomainObject.Predmet.StrankaFormated>
  <DomainObject.Predmet.StrankaFormatedOIB>
    <izvorni_sadrzaj>  MERCATOR - H  društvo s ograničenom odgovornošću za trgovinu i proizvodnju, OIB 10045107278 zastupanog po punomoćniku Tomislav Kos; GRAĐA - PRODAJNI CENTRI d.o.o. za trgovinu, OIB 70571833346 zastupanog po punomoćniku Ivan Vidović; FLIO d.o.o. za trgovinu, ugostiteljstvo i poslovanje nekretninama, OIB 39808838633 zastupanog po punomoćniku Mijo Jeličić; KERUM društvo s ograničenom odgovornošću, za unutarnju i vanjsku trgovinu, promet i usluge, OIB 66124057408; BR-EMA društvo s ograničenom odgovornošću za ugostiteljstvo, trgovinu i usluge, OIB 55690591528; Hrvatski Telekom d.d., OIB 81793146560; Hrvatske vode, pravna osoba za upravljanje vodama, OIB 28921383001; TRGOVAČKI CENTAR ZAGREB d.o.o. za trgovinu nekretninama, OIB 57136792631; MAKARSKI KOMUNALAC društvo s ograničenom odgovornošću za obavljanje komunalnih poslova, OIB 12733878804; GENERALI OSIGURANJE dioničko društvo, OIB 10840749604; ČISTOĆA društvo s ograničenom odgovornošću za obavljanje komunalnih djelatnosti održavanja čistoće i odlaganja komunaln, OIB 38812451417; Raiffeisenbank Austria d.d., OIB 53056966535; VENETO BANKA dioničko društvo, OIB 81712716992; VODOVOD I KANALIZACIJA, društvo s ograničenom odgovornošću za vodoopskrbu, odvodnju i pročišćavanje otpadnih voda, OIB 56826138353; SOCIETE GENERALE-SPLITSKA BANKA dioničko društvo, OIB 69326397242; HARO društvo s ograničenom odgovornošću za trgovinu i usluge, OIB 21478700168 zastupanog po punomoćniku ANTOLIĆ I SURADNICI odvjetničko društvo, javno trgovačko društvo; Nebojša Antolić; GLOBALNI SERVIS d.o.o. za upravljanje i održavanje objekata, OIB 16428352077 zastupanog po punomoćniku Mr. sc. Tin Matić; BONAČIĆ SECURITY za zaštitu osoba i imovine, društvo s ograničenom odgovornošću, OIB 63135369237; CARGO-PARTNER d.o.o. za otpremništvo, zastupanje u prometu roba i usluge skladištenja, OIB 84596041174; FLIO d.o.o. za trgovinu, ugostiteljstvo i poslovanje nekretninama, OIB 39808838633; DHL International d.o.o, hitna dostava širom svijeta, OIB 79069474349 zastupanog po punomoćniku Krešimir Lisak; KERUM društvo s ograničenom odgovornošću, za unutarnju i vanjsku trgovinu, promet i usluge, OIB 66124057408; VODOVOD-OSIJEK d.o.o. za vodoopskrbu i odvodnju, OIB 43654507669; MARKO MIHOVILOVIĆ, OIB 05481546487; HRVATSKA POŠTANSKA BANKA, dioničko društvo, OIB 87939104217; Hrvatske vode, pravna osoba za upravljanje vodama, OIB 28921383001; FLIBA, društvo s ograničenom odgovornošću za trgovinu, OIB 30777726033 zastupanog po punomoćniku Edi Biočić; ZAGREBAČKI HOLDING, društvo s ograničenom odgovornošću za javni prijevoz, opskrbu vodom, održavanje čistoće, putnička a, OIB 85584865987; SIMILIS društvo s ograničenom odgovornošću za trgovinu i usluge, OIB 35016480287; IMEX BANKA dioničko društvo, OIB 99326633206; GRIP GRADNJA d.o.o. za gradnju, trgovinu, turizam, ugostiteljstvo i usluge, OIB 45163761671 zastupanog po punomoćniku Dora Živković; OT-OPTIMA TELEKOM d.d. za telekomunikacije, OIB 36004425025; Hrvatska radiotelevizija, OIB 68419124305; AFIRMACIJA MARSONIA društvo s ograničenom odgovornošću za poslovanje nekretninama, OIB 67378156267; VIPnet usluge d.o.o. za telekomunikacijske usluge, OIB 00565279090; Raiffeisenbank Austria d.d., OIB 53056966535; GENERALI OSIGURANJE dioničko društvo, OIB 10840749604; HYPO ALPE-ADRIA-BANK dioničko društvo, OIB 14036333877; TRGOVAČKI CENTAR ZAGREB d.o.o. za trgovinu nekretninama, OIB 57136792631 zastupanog po punomoćniku PEĆAREVIĆ &amp; RELIĆ odvjetničko društvo; Hrvatski Telekom d.d., OIB 81793146560; VODOVOD-OSIJEK d.o.o. za vodoopskrbu i odvodnju, OIB 43654507669; HEP - Opskrba d.o.o. za opskrbu potrošača električnom, toplinskom energijom i plinom, OIB 63073332379; AFIRMACIJA MARSONIA društvo s ograničenom odgovornošću za poslovanje nekretninama, OIB 67378156267 zastupanog po punomoćniku JAGAR &amp; GREBENAR, ODVJETNIČKO DRUŠTVO; OPTIMA LEASING d.o.o. za usluge, OIB 71463153978 zastupanog po punomoćniku Goran Božić; INKASATOR d.o.o. za obavljanje poslova naplate troškova stanovanja i drugih knjigovodstvenih usluga, OIB 51671452481; HYPO-LEASING KROATIEN, društvo za financiranje, d.o.o., OIB 87064273078; APLANOS za trgovinu i usluge društvo s ograničenom odgovornošću, OIB 86169679468 zastupanog po punomoćniku ŽELJKO LUBINA; SHOPPING CENTER, društvo s ograničenom odgovornošću za graditeljstvo i trgovinu, OIB 48527883403; HRVATSKE ŠUME TOURS društvo s ograničenom odgovornošću - putnička agencija - u likvidaciji, OIB 39596197214 zastupanog po punomoćniku Odvjetničko društvo TOMIĆ &amp; ŠUŠNJAR j.t.d. u likvidaciji; VARTEKS varaždinska tekstilna industrija  d. d., OIB 00872098033; MARANA d.o.o. proizvodnja, trgovina, usluge, export-import, OIB 20038755624 zastupanog po punomoćniku Odvjetničko društvo MATULIĆ, BILIĆ I PARTNERI, j.t.d.; MICRONIC, d.o.o. za proizvodnju, trgovinu i usluge, OIB 89489773101; KONTINENTAL PAKIRANJE d.o.o. za graditeljstvo i usluge, OIB 87358951669; KABRIO društvo s ograničenom odgovornošću za trgovinu i usluge, OIB 02014925756 zastupanog po punomoćniku GOLUBIĆ I PARTNERI odvjetničko društvo; Financijska agencija, OIB 85821130368; HRVATSKE ŠUME društvo s ograničenom odgovornošću, OIB 69693144506; GRAĐA dioničko društvo za trgovinu na veliko i malo, OIB 75628884500; TOWER CENTER RIJEKA društvo s ograničenom odgovornošću za usluge, OIB 84184387126; HEP-Operator distribucijskog sustava d.o.o. za distribuciju i opskrbu električne energije, OIB 46830600751; GRAD RIJEKA, OIB 54382731928 zastupanog po punomoćniku Vinko Samardžić; Zajednički odvjetnički ured Veljko Knežević, Edi Bradamante, Mira Hinić, Ivana Radić, Bojana Pavković, Senka Perhat i Neven Knežević</izvorni_sadrzaj>
    <derivirana_varijabla naziv="DomainObject.Predmet.StrankaFormatedOIB_1">  MERCATOR - H  društvo s ograničenom odgovornošću za trgovinu i proizvodnju, OIB 10045107278 zastupanog po punomoćniku Tomislav Kos; GRAĐA - PRODAJNI CENTRI d.o.o. za trgovinu, OIB 70571833346 zastupanog po punomoćniku Ivan Vidović; FLIO d.o.o. za trgovinu, ugostiteljstvo i poslovanje nekretninama, OIB 39808838633 zastupanog po punomoćniku Mijo Jeličić; KERUM društvo s ograničenom odgovornošću, za unutarnju i vanjsku trgovinu, promet i usluge, OIB 66124057408; BR-EMA društvo s ograničenom odgovornošću za ugostiteljstvo, trgovinu i usluge, OIB 55690591528; Hrvatski Telekom d.d., OIB 81793146560; Hrvatske vode, pravna osoba za upravljanje vodama, OIB 28921383001; TRGOVAČKI CENTAR ZAGREB d.o.o. za trgovinu nekretninama, OIB 57136792631; MAKARSKI KOMUNALAC društvo s ograničenom odgovornošću za obavljanje komunalnih poslova, OIB 12733878804; GENERALI OSIGURANJE dioničko društvo, OIB 10840749604; ČISTOĆA društvo s ograničenom odgovornošću za obavljanje komunalnih djelatnosti održavanja čistoće i odlaganja komunaln, OIB 38812451417; Raiffeisenbank Austria d.d., OIB 53056966535; VENETO BANKA dioničko društvo, OIB 81712716992; VODOVOD I KANALIZACIJA, društvo s ograničenom odgovornošću za vodoopskrbu, odvodnju i pročišćavanje otpadnih voda, OIB 56826138353; SOCIETE GENERALE-SPLITSKA BANKA dioničko društvo, OIB 69326397242; HARO društvo s ograničenom odgovornošću za trgovinu i usluge, OIB 21478700168 zastupanog po punomoćniku ANTOLIĆ I SURADNICI odvjetničko društvo, javno trgovačko društvo; Nebojša Antolić; GLOBALNI SERVIS d.o.o. za upravljanje i održavanje objekata, OIB 16428352077 zastupanog po punomoćniku Mr. sc. Tin Matić; BONAČIĆ SECURITY za zaštitu osoba i imovine, društvo s ograničenom odgovornošću, OIB 63135369237; CARGO-PARTNER d.o.o. za otpremništvo, zastupanje u prometu roba i usluge skladištenja, OIB 84596041174; FLIO d.o.o. za trgovinu, ugostiteljstvo i poslovanje nekretninama, OIB 39808838633; DHL International d.o.o, hitna dostava širom svijeta, OIB 79069474349 zastupanog po punomoćniku Krešimir Lisak; KERUM društvo s ograničenom odgovornošću, za unutarnju i vanjsku trgovinu, promet i usluge, OIB 66124057408; VODOVOD-OSIJEK d.o.o. za vodoopskrbu i odvodnju, OIB 43654507669; MARKO MIHOVILOVIĆ, OIB 05481546487; HRVATSKA POŠTANSKA BANKA, dioničko društvo, OIB 87939104217; Hrvatske vode, pravna osoba za upravljanje vodama, OIB 28921383001; FLIBA, društvo s ograničenom odgovornošću za trgovinu, OIB 30777726033 zastupanog po punomoćniku Edi Biočić; ZAGREBAČKI HOLDING, društvo s ograničenom odgovornošću za javni prijevoz, opskrbu vodom, održavanje čistoće, putnička a, OIB 85584865987; SIMILIS društvo s ograničenom odgovornošću za trgovinu i usluge, OIB 35016480287; IMEX BANKA dioničko društvo, OIB 99326633206; GRIP GRADNJA d.o.o. za gradnju, trgovinu, turizam, ugostiteljstvo i usluge, OIB 45163761671 zastupanog po punomoćniku Dora Živković; OT-OPTIMA TELEKOM d.d. za telekomunikacije, OIB 36004425025; Hrvatska radiotelevizija, OIB 68419124305; AFIRMACIJA MARSONIA društvo s ograničenom odgovornošću za poslovanje nekretninama, OIB 67378156267; VIPnet usluge d.o.o. za telekomunikacijske usluge, OIB 00565279090; Raiffeisenbank Austria d.d., OIB 53056966535; GENERALI OSIGURANJE dioničko društvo, OIB 10840749604; HYPO ALPE-ADRIA-BANK dioničko društvo, OIB 14036333877; TRGOVAČKI CENTAR ZAGREB d.o.o. za trgovinu nekretninama, OIB 57136792631 zastupanog po punomoćniku PEĆAREVIĆ &amp; RELIĆ odvjetničko društvo; Hrvatski Telekom d.d., OIB 81793146560; VODOVOD-OSIJEK d.o.o. za vodoopskrbu i odvodnju, OIB 43654507669; HEP - Opskrba d.o.o. za opskrbu potrošača električnom, toplinskom energijom i plinom, OIB 63073332379; AFIRMACIJA MARSONIA društvo s ograničenom odgovornošću za poslovanje nekretninama, OIB 67378156267 zastupanog po punomoćniku JAGAR &amp; GREBENAR, ODVJETNIČKO DRUŠTVO; OPTIMA LEASING d.o.o. za usluge, OIB 71463153978 zastupanog po punomoćniku Goran Božić; INKASATOR d.o.o. za obavljanje poslova naplate troškova stanovanja i drugih knjigovodstvenih usluga, OIB 51671452481; HYPO-LEASING KROATIEN, društvo za financiranje, d.o.o., OIB 87064273078; APLANOS za trgovinu i usluge društvo s ograničenom odgovornošću, OIB 86169679468 zastupanog po punomoćniku ŽELJKO LUBINA; SHOPPING CENTER, društvo s ograničenom odgovornošću za graditeljstvo i trgovinu, OIB 48527883403; HRVATSKE ŠUME TOURS društvo s ograničenom odgovornošću - putnička agencija - u likvidaciji, OIB 39596197214 zastupanog po punomoćniku Odvjetničko društvo TOMIĆ &amp; ŠUŠNJAR j.t.d. u likvidaciji; VARTEKS varaždinska tekstilna industrija  d. d., OIB 00872098033; MARANA d.o.o. proizvodnja, trgovina, usluge, export-import, OIB 20038755624 zastupanog po punomoćniku Odvjetničko društvo MATULIĆ, BILIĆ I PARTNERI, j.t.d.; MICRONIC, d.o.o. za proizvodnju, trgovinu i usluge, OIB 89489773101; KONTINENTAL PAKIRANJE d.o.o. za graditeljstvo i usluge, OIB 87358951669; KABRIO društvo s ograničenom odgovornošću za trgovinu i usluge, OIB 02014925756 zastupanog po punomoćniku GOLUBIĆ I PARTNERI odvjetničko društvo; Financijska agencija, OIB 85821130368; HRVATSKE ŠUME društvo s ograničenom odgovornošću, OIB 69693144506; GRAĐA dioničko društvo za trgovinu na veliko i malo, OIB 75628884500; TOWER CENTER RIJEKA društvo s ograničenom odgovornošću za usluge, OIB 84184387126; HEP-Operator distribucijskog sustava d.o.o. za distribuciju i opskrbu električne energije, OIB 46830600751; GRAD RIJEKA, OIB 54382731928 zastupanog po punomoćniku Vinko Samardžić; Zajednički odvjetnički ured Veljko Knežević, Edi Bradamante, Mira Hinić, Ivana Radić, Bojana Pavković, Senka Perhat i Neven Knežević</derivirana_varijabla>
  </DomainObject.Predmet.StrankaFormatedOIB>
  <DomainObject.Predmet.StrankaFormatedWithAdress>
    <izvorni_sadrzaj> MERCATOR - H  društvo s ograničenom odgovornošću za trgovinu i proizvodnju, Ljudevita Posavskog 5, Sesvete zastupanog po punomoćniku Tomislav Kos; GRAĐA - PRODAJNI CENTRI d.o.o. za trgovinu, Vranjički put 2, Solin zastupanog po punomoćniku Ivan Vidović; FLIO d.o.o. za trgovinu, ugostiteljstvo i poslovanje nekretninama, Slavonska avenija 56, 10000 Zagreb zastupanog po punomoćniku Mijo Jeličić; KERUM društvo s ograničenom odgovornošću, za unutarnju i vanjsku trgovinu, promet i usluge, Zrinjsko Frankopanska 68, Split; BR-EMA društvo s ograničenom odgovornošću za ugostiteljstvo, trgovinu i usluge, Vinogradska 8, 41319 Repušnica; Hrvatski Telekom d.d., Savska cesta 32, 10000 Zagreb; Hrvatske vode, pravna osoba za upravljanje vodama, Grada Vukovara 220, 10000 Zagreb; TRGOVAČKI CENTAR ZAGREB d.o.o. za trgovinu nekretninama, Zaprešićka 2, Jablanovec; MAKARSKI KOMUNALAC društvo s ograničenom odgovornošću za obavljanje komunalnih poslova, Trg Tina Ujevića 1, Makarska; GENERALI OSIGURANJE dioničko društvo, Bani 110, 10000 Zagreb; ČISTOĆA društvo s ograničenom odgovornošću za obavljanje komunalnih djelatnosti održavanja čistoće i odlaganja komunaln, Put Plokita 81, Split; Raiffeisenbank Austria d.d., Petrinjska 59, 10000 Zagreb; VENETO BANKA dioničko društvo, Draškovićeva 58, 10000 Zagreb; VODOVOD I KANALIZACIJA, društvo s ograničenom odgovornošću za vodoopskrbu, odvodnju i pročišćavanje otpadnih voda, Biokovska 3, Split; SOCIETE GENERALE-SPLITSKA BANKA dioničko društvo, Ruđera Boškovića 16, Split; HARO društvo s ograničenom odgovornošću za trgovinu i usluge, Virovska 29, 10000 Zagreb zastupanog po punomoćniku ANTOLIĆ I SURADNICI odvjetničko društvo, javno trgovačko društvo; Nebojša Antolić; GLOBALNI SERVIS d.o.o. za upravljanje i održavanje objekata, Jaruščica 9d, 10000 Zagreb zastupanog po punomoćniku Mr. sc. Tin Matić; BONAČIĆ SECURITY za zaštitu osoba i imovine, društvo s ograničenom odgovornošću, Dinka Šimunovića 2 A, 21000 Split; CARGO-PARTNER d.o.o. za otpremništvo, zastupanje u prometu roba i usluge skladištenja, Jankomir 25 J, 10000 Zagreb; FLIO d.o.o. za trgovinu, ugostiteljstvo i poslovanje nekretninama, Slavonska avenija 56, 10000 Zagreb; DHL International d.o.o, hitna dostava širom svijeta, Utinjska 40, 10000 Zagreb zastupanog po punomoćniku Krešimir Lisak; KERUM društvo s ograničenom odgovornošću, za unutarnju i vanjsku trgovinu, promet i usluge, Zrinjsko Frankopanska 68, Split; VODOVOD-OSIJEK d.o.o. za vodoopskrbu i odvodnju, Poljski Put 1, Osijek; MARKO MIHOVILOVIĆ, Augusta Cesarca 4, Split; HRVATSKA POŠTANSKA BANKA, dioničko društvo, Jurišićeva 4, 10000 Zagreb; Hrvatske vode, pravna osoba za upravljanje vodama, Ulica grada Vukovara 220, 10000 Zagreb; FLIBA, društvo s ograničenom odgovornošću za trgovinu, Gospodarska ulica 5, Donji Stupnik zastupanog po punomoćniku Edi Biočić; ZAGREBAČKI HOLDING, društvo s ograničenom odgovornošću za javni prijevoz, opskrbu vodom, održavanje čistoće, putnička a, Ulica grada Vukovara 41, 10000 Zagreb; SIMILIS društvo s ograničenom odgovornošću za trgovinu i usluge, Duga 17, Vinkovci; IMEX BANKA dioničko društvo, Tolstojeva 6, Split; GRIP GRADNJA d.o.o. za gradnju, trgovinu, turizam, ugostiteljstvo i usluge, Oko Sv.Kaje 30, Solin zastupanog po punomoćniku Dora Živković; OT-OPTIMA TELEKOM d.d. za telekomunikacije, Bani 75/a, 10000 Zagreb; Hrvatska radiotelevizija, Prisavlje 3, 10000 Zagreb; AFIRMACIJA MARSONIA društvo s ograničenom odgovornošću za poslovanje nekretninama, Škorpikova 24/4, 10000 Zagreb; VIPnet usluge d.o.o. za telekomunikacijske usluge, Vrtni put 1, 10000 Zagreb; Raiffeisenbank Austria d.d., Petrinjska 59, 10000 Zagreb; GENERALI OSIGURANJE dioničko društvo, Bani 110, 10000 Zagreb; HYPO ALPE-ADRIA-BANK dioničko društvo, Slavonska avenija 6, 10000 Zagreb; TRGOVAČKI CENTAR ZAGREB d.o.o. za trgovinu nekretninama, Zaprešićka 2, Jablanovec zastupanog po punomoćniku PEĆAREVIĆ &amp; RELIĆ odvjetničko društvo; Hrvatski Telekom d.d., Savska cesta 32, 10000 Zagreb; VODOVOD-OSIJEK d.o.o. za vodoopskrbu i odvodnju, Poljski put 1, 31000 Osijek; HEP - Opskrba d.o.o. za opskrbu potrošača električnom, toplinskom energijom i plinom, Ulica Grada Vukovara 37, 10000 Zagreb; AFIRMACIJA MARSONIA društvo s ograničenom odgovornošću za poslovanje nekretninama, Škorpikova 24/4, 10000 Zagreb zastupanog po punomoćniku JAGAR &amp; GREBENAR, ODVJETNIČKO DRUŠTVO; OPTIMA LEASING d.o.o. za usluge, Ivana Lučića 2 A, 10000 Zagreb zastupanog po punomoćniku Goran Božić; INKASATOR d.o.o. za obavljanje poslova naplate troškova stanovanja i drugih knjigovodstvenih usluga, Trg Josipa Broza 4, Karlovac; HYPO-LEASING KROATIEN, društvo za financiranje, d.o.o., Koranska 16, 10000 Zagreb; APLANOS za trgovinu i usluge društvo s ograničenom odgovornošću, Ulica Bruna Bušića 8, Kaštel Gomilica zastupanog po punomoćniku ŽELJKO LUBINA; SHOPPING CENTER, društvo s ograničenom odgovornošću za graditeljstvo i trgovinu, Branimirova 29, 10000 Zagreb; HRVATSKE ŠUME TOURS društvo s ograničenom odgovornošću - putnička agencija - u likvidaciji, Ljudevita Farkaša Vukotinovića 2, 10000 Zagreb zastupanog po punomoćniku Odvjetničko društvo TOMIĆ &amp; ŠUŠNJAR j.t.d. u likvidaciji; VARTEKS varaždinska tekstilna industrija  d. d., Zagrebačka 94, 42000 Varaždin; MARANA d.o.o. proizvodnja, trgovina, usluge, export-import, Put plokita 14, 21000 Split zastupanog po punomoćniku Odvjetničko društvo MATULIĆ, BILIĆ I PARTNERI, j.t.d.; MICRONIC, d.o.o. za proizvodnju, trgovinu i usluge, Gotovčeva 8, 21000 Split; KONTINENTAL PAKIRANJE d.o.o. za graditeljstvo i usluge, Pod Kosom 40, Split; KABRIO društvo s ograničenom odgovornošću za trgovinu i usluge, Zagrebačka avenija 100 a, 10000 Zagreb zastupanog po punomoćniku GOLUBIĆ I PARTNERI odvjetničko društvo; Financijska agencija, Vrtni put 3, 10000 Zagreb; HRVATSKE ŠUME društvo s ograničenom odgovornošću, Ul.Ljudevita Farkaša Vukotinovića 2, 10000 Zagreb; GRAĐA dioničko društvo za trgovinu na veliko i malo, Vranjički put 2, Solin; TOWER CENTER RIJEKA društvo s ograničenom odgovornošću za usluge, Strossmayerova 16, Rijeka; HEP-Operator distribucijskog sustava d.o.o. za distribuciju i opskrbu električne energije, Vergerijeva 6, 52100 Pula; GRAD RIJEKA, Korzo 16, 51000 Rijeka zastupanog po punomoćniku Vinko Samardžić; Zajednički odvjetnički ured Veljko Knežević, Edi Bradamante, Mira Hinić, Ivana Radić, Bojana Pavković, Senka Perhat i Neven Knežević</izvorni_sadrzaj>
    <derivirana_varijabla naziv="DomainObject.Predmet.StrankaFormatedWithAdress_1"> MERCATOR - H  društvo s ograničenom odgovornošću za trgovinu i proizvodnju, Ljudevita Posavskog 5, Sesvete zastupanog po punomoćniku Tomislav Kos; GRAĐA - PRODAJNI CENTRI d.o.o. za trgovinu, Vranjički put 2, Solin zastupanog po punomoćniku Ivan Vidović; FLIO d.o.o. za trgovinu, ugostiteljstvo i poslovanje nekretninama, Slavonska avenija 56, 10000 Zagreb zastupanog po punomoćniku Mijo Jeličić; KERUM društvo s ograničenom odgovornošću, za unutarnju i vanjsku trgovinu, promet i usluge, Zrinjsko Frankopanska 68, Split; BR-EMA društvo s ograničenom odgovornošću za ugostiteljstvo, trgovinu i usluge, Vinogradska 8, 41319 Repušnica; Hrvatski Telekom d.d., Savska cesta 32, 10000 Zagreb; Hrvatske vode, pravna osoba za upravljanje vodama, Grada Vukovara 220, 10000 Zagreb; TRGOVAČKI CENTAR ZAGREB d.o.o. za trgovinu nekretninama, Zaprešićka 2, Jablanovec; MAKARSKI KOMUNALAC društvo s ograničenom odgovornošću za obavljanje komunalnih poslova, Trg Tina Ujevića 1, Makarska; GENERALI OSIGURANJE dioničko društvo, Bani 110, 10000 Zagreb; ČISTOĆA društvo s ograničenom odgovornošću za obavljanje komunalnih djelatnosti održavanja čistoće i odlaganja komunaln, Put Plokita 81, Split; Raiffeisenbank Austria d.d., Petrinjska 59, 10000 Zagreb; VENETO BANKA dioničko društvo, Draškovićeva 58, 10000 Zagreb; VODOVOD I KANALIZACIJA, društvo s ograničenom odgovornošću za vodoopskrbu, odvodnju i pročišćavanje otpadnih voda, Biokovska 3, Split; SOCIETE GENERALE-SPLITSKA BANKA dioničko društvo, Ruđera Boškovića 16, Split; HARO društvo s ograničenom odgovornošću za trgovinu i usluge, Virovska 29, 10000 Zagreb zastupanog po punomoćniku ANTOLIĆ I SURADNICI odvjetničko društvo, javno trgovačko društvo; Nebojša Antolić; GLOBALNI SERVIS d.o.o. za upravljanje i održavanje objekata, Jaruščica 9d, 10000 Zagreb zastupanog po punomoćniku Mr. sc. Tin Matić; BONAČIĆ SECURITY za zaštitu osoba i imovine, društvo s ograničenom odgovornošću, Dinka Šimunovića 2 A, 21000 Split; CARGO-PARTNER d.o.o. za otpremništvo, zastupanje u prometu roba i usluge skladištenja, Jankomir 25 J, 10000 Zagreb; FLIO d.o.o. za trgovinu, ugostiteljstvo i poslovanje nekretninama, Slavonska avenija 56, 10000 Zagreb; DHL International d.o.o, hitna dostava širom svijeta, Utinjska 40, 10000 Zagreb zastupanog po punomoćniku Krešimir Lisak; KERUM društvo s ograničenom odgovornošću, za unutarnju i vanjsku trgovinu, promet i usluge, Zrinjsko Frankopanska 68, Split; VODOVOD-OSIJEK d.o.o. za vodoopskrbu i odvodnju, Poljski Put 1, Osijek; MARKO MIHOVILOVIĆ, Augusta Cesarca 4, Split; HRVATSKA POŠTANSKA BANKA, dioničko društvo, Jurišićeva 4, 10000 Zagreb; Hrvatske vode, pravna osoba za upravljanje vodama, Ulica grada Vukovara 220, 10000 Zagreb; FLIBA, društvo s ograničenom odgovornošću za trgovinu, Gospodarska ulica 5, Donji Stupnik zastupanog po punomoćniku Edi Biočić; ZAGREBAČKI HOLDING, društvo s ograničenom odgovornošću za javni prijevoz, opskrbu vodom, održavanje čistoće, putnička a, Ulica grada Vukovara 41, 10000 Zagreb; SIMILIS društvo s ograničenom odgovornošću za trgovinu i usluge, Duga 17, Vinkovci; IMEX BANKA dioničko društvo, Tolstojeva 6, Split; GRIP GRADNJA d.o.o. za gradnju, trgovinu, turizam, ugostiteljstvo i usluge, Oko Sv.Kaje 30, Solin zastupanog po punomoćniku Dora Živković; OT-OPTIMA TELEKOM d.d. za telekomunikacije, Bani 75/a, 10000 Zagreb; Hrvatska radiotelevizija, Prisavlje 3, 10000 Zagreb; AFIRMACIJA MARSONIA društvo s ograničenom odgovornošću za poslovanje nekretninama, Škorpikova 24/4, 10000 Zagreb; VIPnet usluge d.o.o. za telekomunikacijske usluge, Vrtni put 1, 10000 Zagreb; Raiffeisenbank Austria d.d., Petrinjska 59, 10000 Zagreb; GENERALI OSIGURANJE dioničko društvo, Bani 110, 10000 Zagreb; HYPO ALPE-ADRIA-BANK dioničko društvo, Slavonska avenija 6, 10000 Zagreb; TRGOVAČKI CENTAR ZAGREB d.o.o. za trgovinu nekretninama, Zaprešićka 2, Jablanovec zastupanog po punomoćniku PEĆAREVIĆ &amp; RELIĆ odvjetničko društvo; Hrvatski Telekom d.d., Savska cesta 32, 10000 Zagreb; VODOVOD-OSIJEK d.o.o. za vodoopskrbu i odvodnju, Poljski put 1, 31000 Osijek; HEP - Opskrba d.o.o. za opskrbu potrošača električnom, toplinskom energijom i plinom, Ulica Grada Vukovara 37, 10000 Zagreb; AFIRMACIJA MARSONIA društvo s ograničenom odgovornošću za poslovanje nekretninama, Škorpikova 24/4, 10000 Zagreb zastupanog po punomoćniku JAGAR &amp; GREBENAR, ODVJETNIČKO DRUŠTVO; OPTIMA LEASING d.o.o. za usluge, Ivana Lučića 2 A, 10000 Zagreb zastupanog po punomoćniku Goran Božić; INKASATOR d.o.o. za obavljanje poslova naplate troškova stanovanja i drugih knjigovodstvenih usluga, Trg Josipa Broza 4, Karlovac; HYPO-LEASING KROATIEN, društvo za financiranje, d.o.o., Koranska 16, 10000 Zagreb; APLANOS za trgovinu i usluge društvo s ograničenom odgovornošću, Ulica Bruna Bušića 8, Kaštel Gomilica zastupanog po punomoćniku ŽELJKO LUBINA; SHOPPING CENTER, društvo s ograničenom odgovornošću za graditeljstvo i trgovinu, Branimirova 29, 10000 Zagreb; HRVATSKE ŠUME TOURS društvo s ograničenom odgovornošću - putnička agencija - u likvidaciji, Ljudevita Farkaša Vukotinovića 2, 10000 Zagreb zastupanog po punomoćniku Odvjetničko društvo TOMIĆ &amp; ŠUŠNJAR j.t.d. u likvidaciji; VARTEKS varaždinska tekstilna industrija  d. d., Zagrebačka 94, 42000 Varaždin; MARANA d.o.o. proizvodnja, trgovina, usluge, export-import, Put plokita 14, 21000 Split zastupanog po punomoćniku Odvjetničko društvo MATULIĆ, BILIĆ I PARTNERI, j.t.d.; MICRONIC, d.o.o. za proizvodnju, trgovinu i usluge, Gotovčeva 8, 21000 Split; KONTINENTAL PAKIRANJE d.o.o. za graditeljstvo i usluge, Pod Kosom 40, Split; KABRIO društvo s ograničenom odgovornošću za trgovinu i usluge, Zagrebačka avenija 100 a, 10000 Zagreb zastupanog po punomoćniku GOLUBIĆ I PARTNERI odvjetničko društvo; Financijska agencija, Vrtni put 3, 10000 Zagreb; HRVATSKE ŠUME društvo s ograničenom odgovornošću, Ul.Ljudevita Farkaša Vukotinovića 2, 10000 Zagreb; GRAĐA dioničko društvo za trgovinu na veliko i malo, Vranjički put 2, Solin; TOWER CENTER RIJEKA društvo s ograničenom odgovornošću za usluge, Strossmayerova 16, Rijeka; HEP-Operator distribucijskog sustava d.o.o. za distribuciju i opskrbu električne energije, Vergerijeva 6, 52100 Pula; GRAD RIJEKA, Korzo 16, 51000 Rijeka zastupanog po punomoćniku Vinko Samardžić; Zajednički odvjetnički ured Veljko Knežević, Edi Bradamante, Mira Hinić, Ivana Radić, Bojana Pavković, Senka Perhat i Neven Knežević</derivirana_varijabla>
  </DomainObject.Predmet.StrankaFormatedWithAdress>
  <DomainObject.Predmet.StrankaFormatedWithAdressOIB>
    <izvorni_sadrzaj> MERCATOR - H  društvo s ograničenom odgovornošću za trgovinu i proizvodnju, OIB 10045107278, Ljudevita Posavskog 5, Sesvete zastupanog po punomoćniku Tomislav Kos; GRAĐA - PRODAJNI CENTRI d.o.o. za trgovinu, OIB 70571833346, Vranjički put 2, Solin zastupanog po punomoćniku Ivan Vidović; FLIO d.o.o. za trgovinu, ugostiteljstvo i poslovanje nekretninama, OIB 39808838633, Slavonska avenija 56, 10000 Zagreb zastupanog po punomoćniku Mijo Jeličić; KERUM društvo s ograničenom odgovornošću, za unutarnju i vanjsku trgovinu, promet i usluge, OIB 66124057408, Zrinjsko Frankopanska 68, Split; BR-EMA društvo s ograničenom odgovornošću za ugostiteljstvo, trgovinu i usluge, OIB 55690591528, Vinogradska 8, 41319 Repušnica; Hrvatski Telekom d.d., OIB 81793146560, Savska cesta 32, 10000 Zagreb; Hrvatske vode, pravna osoba za upravljanje vodama, OIB 28921383001, Grada Vukovara 220, 10000 Zagreb; TRGOVAČKI CENTAR ZAGREB d.o.o. za trgovinu nekretninama, OIB 57136792631, Zaprešićka 2, Jablanovec; MAKARSKI KOMUNALAC društvo s ograničenom odgovornošću za obavljanje komunalnih poslova, OIB 12733878804, Trg Tina Ujevića 1, Makarska; GENERALI OSIGURANJE dioničko društvo, OIB 10840749604, Bani 110, 10000 Zagreb; ČISTOĆA društvo s ograničenom odgovornošću za obavljanje komunalnih djelatnosti održavanja čistoće i odlaganja komunaln, OIB 38812451417, Put Plokita 81, Split; Raiffeisenbank Austria d.d., OIB 53056966535, Petrinjska 59, 10000 Zagreb; VENETO BANKA dioničko društvo, OIB 81712716992, Draškovićeva 58, 10000 Zagreb; VODOVOD I KANALIZACIJA, društvo s ograničenom odgovornošću za vodoopskrbu, odvodnju i pročišćavanje otpadnih voda, OIB 56826138353, Biokovska 3, Split; SOCIETE GENERALE-SPLITSKA BANKA dioničko društvo, OIB 69326397242, Ruđera Boškovića 16, Split; HARO društvo s ograničenom odgovornošću za trgovinu i usluge, OIB 21478700168, Virovska 29, 10000 Zagreb zastupanog po punomoćniku ANTOLIĆ I SURADNICI odvjetničko društvo, javno trgovačko društvo; Nebojša Antolić; GLOBALNI SERVIS d.o.o. za upravljanje i održavanje objekata, OIB 16428352077, Jaruščica 9d, 10000 Zagreb zastupanog po punomoćniku Mr. sc. Tin Matić; BONAČIĆ SECURITY za zaštitu osoba i imovine, društvo s ograničenom odgovornošću, OIB 63135369237, Dinka Šimunovića 2 A, 21000 Split; CARGO-PARTNER d.o.o. za otpremništvo, zastupanje u prometu roba i usluge skladištenja, OIB 84596041174, Jankomir 25 J, 10000 Zagreb; FLIO d.o.o. za trgovinu, ugostiteljstvo i poslovanje nekretninama, OIB 39808838633, Slavonska avenija 56, 10000 Zagreb; DHL International d.o.o, hitna dostava širom svijeta, OIB 79069474349, Utinjska 40, 10000 Zagreb zastupanog po punomoćniku Krešimir Lisak; KERUM društvo s ograničenom odgovornošću, za unutarnju i vanjsku trgovinu, promet i usluge, OIB 66124057408, Zrinjsko Frankopanska 68, Split; VODOVOD-OSIJEK d.o.o. za vodoopskrbu i odvodnju, OIB 43654507669, Poljski Put 1, Osijek; MARKO MIHOVILOVIĆ, OIB 05481546487, Augusta Cesarca 4, Split; HRVATSKA POŠTANSKA BANKA, dioničko društvo, OIB 87939104217, Jurišićeva 4, 10000 Zagreb; Hrvatske vode, pravna osoba za upravljanje vodama, OIB 28921383001, Ulica grada Vukovara 220, 10000 Zagreb; FLIBA, društvo s ograničenom odgovornošću za trgovinu, OIB 30777726033, Gospodarska ulica 5, Donji Stupnik zastupanog po punomoćniku Edi Biočić; ZAGREBAČKI HOLDING, društvo s ograničenom odgovornošću za javni prijevoz, opskrbu vodom, održavanje čistoće, putnička a, OIB 85584865987, Ulica grada Vukovara 41, 10000 Zagreb; SIMILIS društvo s ograničenom odgovornošću za trgovinu i usluge, OIB 35016480287, Duga 17, Vinkovci; IMEX BANKA dioničko društvo, OIB 99326633206, Tolstojeva 6, Split; GRIP GRADNJA d.o.o. za gradnju, trgovinu, turizam, ugostiteljstvo i usluge, OIB 45163761671, Oko Sv.Kaje 30, Solin zastupanog po punomoćniku Dora Živković; OT-OPTIMA TELEKOM d.d. za telekomunikacije, OIB 36004425025, Bani 75/a, 10000 Zagreb; Hrvatska radiotelevizija, OIB 68419124305, Prisavlje 3, 10000 Zagreb; AFIRMACIJA MARSONIA društvo s ograničenom odgovornošću za poslovanje nekretninama, OIB 67378156267, Škorpikova 24/4, 10000 Zagreb; VIPnet usluge d.o.o. za telekomunikacijske usluge, OIB 00565279090, Vrtni put 1, 10000 Zagreb; Raiffeisenbank Austria d.d., OIB 53056966535, Petrinjska 59, 10000 Zagreb; GENERALI OSIGURANJE dioničko društvo, OIB 10840749604, Bani 110, 10000 Zagreb; HYPO ALPE-ADRIA-BANK dioničko društvo, OIB 14036333877, Slavonska avenija 6, 10000 Zagreb; TRGOVAČKI CENTAR ZAGREB d.o.o. za trgovinu nekretninama, OIB 57136792631, Zaprešićka 2, Jablanovec zastupanog po punomoćniku PEĆAREVIĆ &amp; RELIĆ odvjetničko društvo; Hrvatski Telekom d.d., OIB 81793146560, Savska cesta 32, 10000 Zagreb; VODOVOD-OSIJEK d.o.o. za vodoopskrbu i odvodnju, OIB 43654507669, Poljski put 1, 31000 Osijek; HEP - Opskrba d.o.o. za opskrbu potrošača električnom, toplinskom energijom i plinom, OIB 63073332379, Ulica Grada Vukovara 37, 10000 Zagreb; AFIRMACIJA MARSONIA društvo s ograničenom odgovornošću za poslovanje nekretninama, OIB 67378156267, Škorpikova 24/4, 10000 Zagreb zastupanog po punomoćniku JAGAR &amp; GREBENAR, ODVJETNIČKO DRUŠTVO; OPTIMA LEASING d.o.o. za usluge, OIB 71463153978, Ivana Lučića 2 A, 10000 Zagreb zastupanog po punomoćniku Goran Božić; INKASATOR d.o.o. za obavljanje poslova naplate troškova stanovanja i drugih knjigovodstvenih usluga, OIB 51671452481, Trg Josipa Broza 4, Karlovac; HYPO-LEASING KROATIEN, društvo za financiranje, d.o.o., OIB 87064273078, Koranska 16, 10000 Zagreb; APLANOS za trgovinu i usluge društvo s ograničenom odgovornošću, OIB 86169679468, Ulica Bruna Bušića 8, Kaštel Gomilica zastupanog po punomoćniku ŽELJKO LUBINA; SHOPPING CENTER, društvo s ograničenom odgovornošću za graditeljstvo i trgovinu, OIB 48527883403, Branimirova 29, 10000 Zagreb; HRVATSKE ŠUME TOURS društvo s ograničenom odgovornošću - putnička agencija - u likvidaciji, OIB 39596197214, Ljudevita Farkaša Vukotinovića 2, 10000 Zagreb zastupanog po punomoćniku Odvjetničko društvo TOMIĆ &amp; ŠUŠNJAR j.t.d. u likvidaciji; VARTEKS varaždinska tekstilna industrija  d. d., OIB 00872098033, Zagrebačka 94, 42000 Varaždin; MARANA d.o.o. proizvodnja, trgovina, usluge, export-import, OIB 20038755624, Put plokita 14, 21000 Split zastupanog po punomoćniku Odvjetničko društvo MATULIĆ, BILIĆ I PARTNERI, j.t.d.; MICRONIC, d.o.o. za proizvodnju, trgovinu i usluge, OIB 89489773101, Gotovčeva 8, 21000 Split; KONTINENTAL PAKIRANJE d.o.o. za graditeljstvo i usluge, OIB 87358951669, Pod Kosom 40, Split; KABRIO društvo s ograničenom odgovornošću za trgovinu i usluge, OIB 02014925756, Zagrebačka avenija 100 a, 10000 Zagreb zastupanog po punomoćniku GOLUBIĆ I PARTNERI odvjetničko društvo; Financijska agencija, OIB 85821130368, Vrtni put 3, 10000 Zagreb; HRVATSKE ŠUME društvo s ograničenom odgovornošću, OIB 69693144506, Ul.Ljudevita Farkaša Vukotinovića 2, 10000 Zagreb; GRAĐA dioničko društvo za trgovinu na veliko i malo, OIB 75628884500, Vranjički put 2, Solin; TOWER CENTER RIJEKA društvo s ograničenom odgovornošću za usluge, OIB 84184387126, Strossmayerova 16, Rijeka; HEP-Operator distribucijskog sustava d.o.o. za distribuciju i opskrbu električne energije, OIB 46830600751, Vergerijeva 6, 52100 Pula; GRAD RIJEKA, OIB 54382731928, Korzo 16, 51000 Rijeka zastupanog po punomoćniku Vinko Samardžić; Zajednički odvjetnički ured Veljko Knežević, Edi Bradamante, Mira Hinić, Ivana Radić, Bojana Pavković, Senka Perhat i Neven Knežević</izvorni_sadrzaj>
    <derivirana_varijabla naziv="DomainObject.Predmet.StrankaFormatedWithAdressOIB_1"> MERCATOR - H  društvo s ograničenom odgovornošću za trgovinu i proizvodnju, OIB 10045107278, Ljudevita Posavskog 5, Sesvete zastupanog po punomoćniku Tomislav Kos; GRAĐA - PRODAJNI CENTRI d.o.o. za trgovinu, OIB 70571833346, Vranjički put 2, Solin zastupanog po punomoćniku Ivan Vidović; FLIO d.o.o. za trgovinu, ugostiteljstvo i poslovanje nekretninama, OIB 39808838633, Slavonska avenija 56, 10000 Zagreb zastupanog po punomoćniku Mijo Jeličić; KERUM društvo s ograničenom odgovornošću, za unutarnju i vanjsku trgovinu, promet i usluge, OIB 66124057408, Zrinjsko Frankopanska 68, Split; BR-EMA društvo s ograničenom odgovornošću za ugostiteljstvo, trgovinu i usluge, OIB 55690591528, Vinogradska 8, 41319 Repušnica; Hrvatski Telekom d.d., OIB 81793146560, Savska cesta 32, 10000 Zagreb; Hrvatske vode, pravna osoba za upravljanje vodama, OIB 28921383001, Grada Vukovara 220, 10000 Zagreb; TRGOVAČKI CENTAR ZAGREB d.o.o. za trgovinu nekretninama, OIB 57136792631, Zaprešićka 2, Jablanovec; MAKARSKI KOMUNALAC društvo s ograničenom odgovornošću za obavljanje komunalnih poslova, OIB 12733878804, Trg Tina Ujevića 1, Makarska; GENERALI OSIGURANJE dioničko društvo, OIB 10840749604, Bani 110, 10000 Zagreb; ČISTOĆA društvo s ograničenom odgovornošću za obavljanje komunalnih djelatnosti održavanja čistoće i odlaganja komunaln, OIB 38812451417, Put Plokita 81, Split; Raiffeisenbank Austria d.d., OIB 53056966535, Petrinjska 59, 10000 Zagreb; VENETO BANKA dioničko društvo, OIB 81712716992, Draškovićeva 58, 10000 Zagreb; VODOVOD I KANALIZACIJA, društvo s ograničenom odgovornošću za vodoopskrbu, odvodnju i pročišćavanje otpadnih voda, OIB 56826138353, Biokovska 3, Split; SOCIETE GENERALE-SPLITSKA BANKA dioničko društvo, OIB 69326397242, Ruđera Boškovića 16, Split; HARO društvo s ograničenom odgovornošću za trgovinu i usluge, OIB 21478700168, Virovska 29, 10000 Zagreb zastupanog po punomoćniku ANTOLIĆ I SURADNICI odvjetničko društvo, javno trgovačko društvo; Nebojša Antolić; GLOBALNI SERVIS d.o.o. za upravljanje i održavanje objekata, OIB 16428352077, Jaruščica 9d, 10000 Zagreb zastupanog po punomoćniku Mr. sc. Tin Matić; BONAČIĆ SECURITY za zaštitu osoba i imovine, društvo s ograničenom odgovornošću, OIB 63135369237, Dinka Šimunovića 2 A, 21000 Split; CARGO-PARTNER d.o.o. za otpremništvo, zastupanje u prometu roba i usluge skladištenja, OIB 84596041174, Jankomir 25 J, 10000 Zagreb; FLIO d.o.o. za trgovinu, ugostiteljstvo i poslovanje nekretninama, OIB 39808838633, Slavonska avenija 56, 10000 Zagreb; DHL International d.o.o, hitna dostava širom svijeta, OIB 79069474349, Utinjska 40, 10000 Zagreb zastupanog po punomoćniku Krešimir Lisak; KERUM društvo s ograničenom odgovornošću, za unutarnju i vanjsku trgovinu, promet i usluge, OIB 66124057408, Zrinjsko Frankopanska 68, Split; VODOVOD-OSIJEK d.o.o. za vodoopskrbu i odvodnju, OIB 43654507669, Poljski Put 1, Osijek; MARKO MIHOVILOVIĆ, OIB 05481546487, Augusta Cesarca 4, Split; HRVATSKA POŠTANSKA BANKA, dioničko društvo, OIB 87939104217, Jurišićeva 4, 10000 Zagreb; Hrvatske vode, pravna osoba za upravljanje vodama, OIB 28921383001, Ulica grada Vukovara 220, 10000 Zagreb; FLIBA, društvo s ograničenom odgovornošću za trgovinu, OIB 30777726033, Gospodarska ulica 5, Donji Stupnik zastupanog po punomoćniku Edi Biočić; ZAGREBAČKI HOLDING, društvo s ograničenom odgovornošću za javni prijevoz, opskrbu vodom, održavanje čistoće, putnička a, OIB 85584865987, Ulica grada Vukovara 41, 10000 Zagreb; SIMILIS društvo s ograničenom odgovornošću za trgovinu i usluge, OIB 35016480287, Duga 17, Vinkovci; IMEX BANKA dioničko društvo, OIB 99326633206, Tolstojeva 6, Split; GRIP GRADNJA d.o.o. za gradnju, trgovinu, turizam, ugostiteljstvo i usluge, OIB 45163761671, Oko Sv.Kaje 30, Solin zastupanog po punomoćniku Dora Živković; OT-OPTIMA TELEKOM d.d. za telekomunikacije, OIB 36004425025, Bani 75/a, 10000 Zagreb; Hrvatska radiotelevizija, OIB 68419124305, Prisavlje 3, 10000 Zagreb; AFIRMACIJA MARSONIA društvo s ograničenom odgovornošću za poslovanje nekretninama, OIB 67378156267, Škorpikova 24/4, 10000 Zagreb; VIPnet usluge d.o.o. za telekomunikacijske usluge, OIB 00565279090, Vrtni put 1, 10000 Zagreb; Raiffeisenbank Austria d.d., OIB 53056966535, Petrinjska 59, 10000 Zagreb; GENERALI OSIGURANJE dioničko društvo, OIB 10840749604, Bani 110, 10000 Zagreb; HYPO ALPE-ADRIA-BANK dioničko društvo, OIB 14036333877, Slavonska avenija 6, 10000 Zagreb; TRGOVAČKI CENTAR ZAGREB d.o.o. za trgovinu nekretninama, OIB 57136792631, Zaprešićka 2, Jablanovec zastupanog po punomoćniku PEĆAREVIĆ &amp; RELIĆ odvjetničko društvo; Hrvatski Telekom d.d., OIB 81793146560, Savska cesta 32, 10000 Zagreb; VODOVOD-OSIJEK d.o.o. za vodoopskrbu i odvodnju, OIB 43654507669, Poljski put 1, 31000 Osijek; HEP - Opskrba d.o.o. za opskrbu potrošača električnom, toplinskom energijom i plinom, OIB 63073332379, Ulica Grada Vukovara 37, 10000 Zagreb; AFIRMACIJA MARSONIA društvo s ograničenom odgovornošću za poslovanje nekretninama, OIB 67378156267, Škorpikova 24/4, 10000 Zagreb zastupanog po punomoćniku JAGAR &amp; GREBENAR, ODVJETNIČKO DRUŠTVO; OPTIMA LEASING d.o.o. za usluge, OIB 71463153978, Ivana Lučića 2 A, 10000 Zagreb zastupanog po punomoćniku Goran Božić; INKASATOR d.o.o. za obavljanje poslova naplate troškova stanovanja i drugih knjigovodstvenih usluga, OIB 51671452481, Trg Josipa Broza 4, Karlovac; HYPO-LEASING KROATIEN, društvo za financiranje, d.o.o., OIB 87064273078, Koranska 16, 10000 Zagreb; APLANOS za trgovinu i usluge društvo s ograničenom odgovornošću, OIB 86169679468, Ulica Bruna Bušića 8, Kaštel Gomilica zastupanog po punomoćniku ŽELJKO LUBINA; SHOPPING CENTER, društvo s ograničenom odgovornošću za graditeljstvo i trgovinu, OIB 48527883403, Branimirova 29, 10000 Zagreb; HRVATSKE ŠUME TOURS društvo s ograničenom odgovornošću - putnička agencija - u likvidaciji, OIB 39596197214, Ljudevita Farkaša Vukotinovića 2, 10000 Zagreb zastupanog po punomoćniku Odvjetničko društvo TOMIĆ &amp; ŠUŠNJAR j.t.d. u likvidaciji; VARTEKS varaždinska tekstilna industrija  d. d., OIB 00872098033, Zagrebačka 94, 42000 Varaždin; MARANA d.o.o. proizvodnja, trgovina, usluge, export-import, OIB 20038755624, Put plokita 14, 21000 Split zastupanog po punomoćniku Odvjetničko društvo MATULIĆ, BILIĆ I PARTNERI, j.t.d.; MICRONIC, d.o.o. za proizvodnju, trgovinu i usluge, OIB 89489773101, Gotovčeva 8, 21000 Split; KONTINENTAL PAKIRANJE d.o.o. za graditeljstvo i usluge, OIB 87358951669, Pod Kosom 40, Split; KABRIO društvo s ograničenom odgovornošću za trgovinu i usluge, OIB 02014925756, Zagrebačka avenija 100 a, 10000 Zagreb zastupanog po punomoćniku GOLUBIĆ I PARTNERI odvjetničko društvo; Financijska agencija, OIB 85821130368, Vrtni put 3, 10000 Zagreb; HRVATSKE ŠUME društvo s ograničenom odgovornošću, OIB 69693144506, Ul.Ljudevita Farkaša Vukotinovića 2, 10000 Zagreb; GRAĐA dioničko društvo za trgovinu na veliko i malo, OIB 75628884500, Vranjički put 2, Solin; TOWER CENTER RIJEKA društvo s ograničenom odgovornošću za usluge, OIB 84184387126, Strossmayerova 16, Rijeka; HEP-Operator distribucijskog sustava d.o.o. za distribuciju i opskrbu električne energije, OIB 46830600751, Vergerijeva 6, 52100 Pula; GRAD RIJEKA, OIB 54382731928, Korzo 16, 51000 Rijeka zastupanog po punomoćniku Vinko Samardžić; Zajednički odvjetnički ured Veljko Knežević, Edi Bradamante, Mira Hinić, Ivana Radić, Bojana Pavković, Senka Perhat i Neven Knežević</derivirana_varijabla>
  </DomainObject.Predmet.StrankaFormatedWithAdressOIB>
  <DomainObject.Predmet.StrankaWithAdress>
    <izvorni_sadrzaj>MERCATOR - H  društvo s ograničenom odgovornošću za trgovinu i proizvodnju Ljudevita Posavskog 5,Sesvete,GRAĐA - PRODAJNI CENTRI d.o.o. za trgovinu Vranjički put 2,Solin,FLIO d.o.o. za trgovinu, ugostiteljstvo i poslovanje nekretninama Slavonska avenija 56,10000 Zagreb,KERUM društvo s ograničenom odgovornošću, za unutarnju i vanjsku trgovinu, promet i usluge Zrinjsko Frankopanska 68,Split,BR-EMA društvo s ograničenom odgovornošću za ugostiteljstvo, trgovinu i usluge Vinogradska 8,41319 Repušnica,Hrvatski Telekom d.d. Savska cesta 32,10000 Zagreb,Hrvatske vode, pravna osoba za upravljanje vodama Grada Vukovara 220,10000 Zagreb,TRGOVAČKI CENTAR ZAGREB d.o.o. za trgovinu nekretninama Zaprešićka 2,Jablanovec,MAKARSKI KOMUNALAC društvo s ograničenom odgovornošću za obavljanje komunalnih poslova Trg Tina Ujevića 1,Makarska,GENERALI OSIGURANJE dioničko društvo Bani 110,10000 Zagreb,ČISTOĆA društvo s ograničenom odgovornošću za obavljanje komunalnih djelatnosti održavanja čistoće i odlaganja komunaln Put Plokita 81,Split,Raiffeisenbank Austria d.d. Petrinjska 59,10000 Zagreb,VENETO BANKA dioničko društvo Draškovićeva 58,10000 Zagreb,VODOVOD I KANALIZACIJA, društvo s ograničenom odgovornošću za vodoopskrbu, odvodnju i pročišćavanje otpadnih voda Biokovska 3,Split,SOCIETE GENERALE-SPLITSKA BANKA dioničko društvo Ruđera Boškovića 16,Split,HARO društvo s ograničenom odgovornošću za trgovinu i usluge Virovska 29,10000 Zagreb,GLOBALNI SERVIS d.o.o. za upravljanje i održavanje objekata Jaruščica 9d,10000 Zagreb,BONAČIĆ SECURITY za zaštitu osoba i imovine, društvo s ograničenom odgovornošću Dinka Šimunovića 2 A,21000 Split,CARGO-PARTNER d.o.o. za otpremništvo, zastupanje u prometu roba i usluge skladištenja Jankomir 25 J,10000 Zagreb,FLIO d.o.o. za trgovinu, ugostiteljstvo i poslovanje nekretninama Slavonska avenija 56,10000 Zagreb,DHL International d.o.o, hitna dostava širom svijeta Utinjska 40,10000 Zagreb,KERUM društvo s ograničenom odgovornošću, za unutarnju i vanjsku trgovinu, promet i usluge Zrinjsko Frankopanska 68,Split,VODOVOD-OSIJEK d.o.o. za vodoopskrbu i odvodnju Poljski Put 1,Osijek,MARKO MIHOVILOVIĆ Augusta Cesarca 4,Split,HRVATSKA POŠTANSKA BANKA, dioničko društvo Jurišićeva 4,10000 Zagreb,Hrvatske vode, pravna osoba za upravljanje vodama Ulica grada Vukovara 220,10000 Zagreb,FLIBA, društvo s ograničenom odgovornošću za trgovinu Gospodarska ulica 5,Donji Stupnik,ZAGREBAČKI HOLDING, društvo s ograničenom odgovornošću za javni prijevoz, opskrbu vodom, održavanje čistoće, putnička a Ulica grada Vukovara 41,10000 Zagreb,SIMILIS društvo s ograničenom odgovornošću za trgovinu i usluge Duga 17,Vinkovci,IMEX BANKA dioničko društvo Tolstojeva 6,Split,GRIP GRADNJA d.o.o. za gradnju, trgovinu, turizam, ugostiteljstvo i usluge Oko Sv.Kaje 30,Solin,OT-OPTIMA TELEKOM d.d. za telekomunikacije Bani 75/a,10000 Zagreb,Hrvatska radiotelevizija Prisavlje 3,10000 Zagreb,AFIRMACIJA MARSONIA društvo s ograničenom odgovornošću za poslovanje nekretninama Škorpikova 24/4,10000 Zagreb,VIPnet usluge d.o.o. za telekomunikacijske usluge Vrtni put 1,10000 Zagreb,Raiffeisenbank Austria d.d. Petrinjska 59,10000 Zagreb,GENERALI OSIGURANJE dioničko društvo Bani 110,10000 Zagreb,HYPO ALPE-ADRIA-BANK dioničko društvo Slavonska avenija 6,10000 Zagreb,TRGOVAČKI CENTAR ZAGREB d.o.o. za trgovinu nekretninama Zaprešićka 2,Jablanovec,Hrvatski Telekom d.d. Savska cesta 32,10000 Zagreb,VODOVOD-OSIJEK d.o.o. za vodoopskrbu i odvodnju Poljski put 1,31000 Osijek,HEP - Opskrba d.o.o. za opskrbu potrošača električnom, toplinskom energijom i plinom Ulica Grada Vukovara 37,10000 Zagreb,AFIRMACIJA MARSONIA društvo s ograničenom odgovornošću za poslovanje nekretninama Škorpikova 24/4,10000 Zagreb,OPTIMA LEASING d.o.o. za usluge Ivana Lučića 2 A,10000 Zagreb,INKASATOR d.o.o. za obavljanje poslova naplate troškova stanovanja i drugih knjigovodstvenih usluga Trg Josipa Broza 4,Karlovac,HYPO-LEASING KROATIEN, društvo za financiranje, d.o.o. Koranska 16,10000 Zagreb,APLANOS za trgovinu i usluge društvo s ograničenom odgovornošću Ulica Bruna Bušića 8,Kaštel Gomilica,SHOPPING CENTER, društvo s ograničenom odgovornošću za graditeljstvo i trgovinu Branimirova 29,10000 Zagreb,HRVATSKE ŠUME TOURS društvo s ograničenom odgovornošću - putnička agencija - u likvidaciji Ljudevita Farkaša Vukotinovića 2,10000 Zagreb,VARTEKS varaždinska tekstilna industrija  d. d. Zagrebačka 94,42000 Varaždin,MARANA d.o.o. proizvodnja, trgovina, usluge, export-import Put plokita 14,21000 Split,MICRONIC, d.o.o. za proizvodnju, trgovinu i usluge Gotovčeva 8,21000 Split,KONTINENTAL PAKIRANJE d.o.o. za graditeljstvo i usluge Pod Kosom 40,Split,KABRIO društvo s ograničenom odgovornošću za trgovinu i usluge Zagrebačka avenija 100 a,10000 Zagreb,Financijska agencija Vrtni put 3,10000 Zagreb,HRVATSKE ŠUME društvo s ograničenom odgovornošću Ul.Ljudevita Farkaša Vukotinovića 2,10000 Zagreb,GRAĐA dioničko društvo za trgovinu na veliko i malo Vranjički put 2,Solin,TOWER CENTER RIJEKA društvo s ograničenom odgovornošću za usluge Strossmayerova 16,Rijeka,HEP-Operator distribucijskog sustava d.o.o. za distribuciju i opskrbu električne energije Vergerijeva 6,52100 Pula,GRAD RIJEKA Korzo 16,51000 Rijeka</izvorni_sadrzaj>
    <derivirana_varijabla naziv="DomainObject.Predmet.StrankaWithAdress_1">MERCATOR - H  društvo s ograničenom odgovornošću za trgovinu i proizvodnju Ljudevita Posavskog 5,Sesvete,GRAĐA - PRODAJNI CENTRI d.o.o. za trgovinu Vranjički put 2,Solin,FLIO d.o.o. za trgovinu, ugostiteljstvo i poslovanje nekretninama Slavonska avenija 56,10000 Zagreb,KERUM društvo s ograničenom odgovornošću, za unutarnju i vanjsku trgovinu, promet i usluge Zrinjsko Frankopanska 68,Split,BR-EMA društvo s ograničenom odgovornošću za ugostiteljstvo, trgovinu i usluge Vinogradska 8,41319 Repušnica,Hrvatski Telekom d.d. Savska cesta 32,10000 Zagreb,Hrvatske vode, pravna osoba za upravljanje vodama Grada Vukovara 220,10000 Zagreb,TRGOVAČKI CENTAR ZAGREB d.o.o. za trgovinu nekretninama Zaprešićka 2,Jablanovec,MAKARSKI KOMUNALAC društvo s ograničenom odgovornošću za obavljanje komunalnih poslova Trg Tina Ujevića 1,Makarska,GENERALI OSIGURANJE dioničko društvo Bani 110,10000 Zagreb,ČISTOĆA društvo s ograničenom odgovornošću za obavljanje komunalnih djelatnosti održavanja čistoće i odlaganja komunaln Put Plokita 81,Split,Raiffeisenbank Austria d.d. Petrinjska 59,10000 Zagreb,VENETO BANKA dioničko društvo Draškovićeva 58,10000 Zagreb,VODOVOD I KANALIZACIJA, društvo s ograničenom odgovornošću za vodoopskrbu, odvodnju i pročišćavanje otpadnih voda Biokovska 3,Split,SOCIETE GENERALE-SPLITSKA BANKA dioničko društvo Ruđera Boškovića 16,Split,HARO društvo s ograničenom odgovornošću za trgovinu i usluge Virovska 29,10000 Zagreb,GLOBALNI SERVIS d.o.o. za upravljanje i održavanje objekata Jaruščica 9d,10000 Zagreb,BONAČIĆ SECURITY za zaštitu osoba i imovine, društvo s ograničenom odgovornošću Dinka Šimunovića 2 A,21000 Split,CARGO-PARTNER d.o.o. za otpremništvo, zastupanje u prometu roba i usluge skladištenja Jankomir 25 J,10000 Zagreb,FLIO d.o.o. za trgovinu, ugostiteljstvo i poslovanje nekretninama Slavonska avenija 56,10000 Zagreb,DHL International d.o.o, hitna dostava širom svijeta Utinjska 40,10000 Zagreb,KERUM društvo s ograničenom odgovornošću, za unutarnju i vanjsku trgovinu, promet i usluge Zrinjsko Frankopanska 68,Split,VODOVOD-OSIJEK d.o.o. za vodoopskrbu i odvodnju Poljski Put 1,Osijek,MARKO MIHOVILOVIĆ Augusta Cesarca 4,Split,HRVATSKA POŠTANSKA BANKA, dioničko društvo Jurišićeva 4,10000 Zagreb,Hrvatske vode, pravna osoba za upravljanje vodama Ulica grada Vukovara 220,10000 Zagreb,FLIBA, društvo s ograničenom odgovornošću za trgovinu Gospodarska ulica 5,Donji Stupnik,ZAGREBAČKI HOLDING, društvo s ograničenom odgovornošću za javni prijevoz, opskrbu vodom, održavanje čistoće, putnička a Ulica grada Vukovara 41,10000 Zagreb,SIMILIS društvo s ograničenom odgovornošću za trgovinu i usluge Duga 17,Vinkovci,IMEX BANKA dioničko društvo Tolstojeva 6,Split,GRIP GRADNJA d.o.o. za gradnju, trgovinu, turizam, ugostiteljstvo i usluge Oko Sv.Kaje 30,Solin,OT-OPTIMA TELEKOM d.d. za telekomunikacije Bani 75/a,10000 Zagreb,Hrvatska radiotelevizija Prisavlje 3,10000 Zagreb,AFIRMACIJA MARSONIA društvo s ograničenom odgovornošću za poslovanje nekretninama Škorpikova 24/4,10000 Zagreb,VIPnet usluge d.o.o. za telekomunikacijske usluge Vrtni put 1,10000 Zagreb,Raiffeisenbank Austria d.d. Petrinjska 59,10000 Zagreb,GENERALI OSIGURANJE dioničko društvo Bani 110,10000 Zagreb,HYPO ALPE-ADRIA-BANK dioničko društvo Slavonska avenija 6,10000 Zagreb,TRGOVAČKI CENTAR ZAGREB d.o.o. za trgovinu nekretninama Zaprešićka 2,Jablanovec,Hrvatski Telekom d.d. Savska cesta 32,10000 Zagreb,VODOVOD-OSIJEK d.o.o. za vodoopskrbu i odvodnju Poljski put 1,31000 Osijek,HEP - Opskrba d.o.o. za opskrbu potrošača električnom, toplinskom energijom i plinom Ulica Grada Vukovara 37,10000 Zagreb,AFIRMACIJA MARSONIA društvo s ograničenom odgovornošću za poslovanje nekretninama Škorpikova 24/4,10000 Zagreb,OPTIMA LEASING d.o.o. za usluge Ivana Lučića 2 A,10000 Zagreb,INKASATOR d.o.o. za obavljanje poslova naplate troškova stanovanja i drugih knjigovodstvenih usluga Trg Josipa Broza 4,Karlovac,HYPO-LEASING KROATIEN, društvo za financiranje, d.o.o. Koranska 16,10000 Zagreb,APLANOS za trgovinu i usluge društvo s ograničenom odgovornošću Ulica Bruna Bušića 8,Kaštel Gomilica,SHOPPING CENTER, društvo s ograničenom odgovornošću za graditeljstvo i trgovinu Branimirova 29,10000 Zagreb,HRVATSKE ŠUME TOURS društvo s ograničenom odgovornošću - putnička agencija - u likvidaciji Ljudevita Farkaša Vukotinovića 2,10000 Zagreb,VARTEKS varaždinska tekstilna industrija  d. d. Zagrebačka 94,42000 Varaždin,MARANA d.o.o. proizvodnja, trgovina, usluge, export-import Put plokita 14,21000 Split,MICRONIC, d.o.o. za proizvodnju, trgovinu i usluge Gotovčeva 8,21000 Split,KONTINENTAL PAKIRANJE d.o.o. za graditeljstvo i usluge Pod Kosom 40,Split,KABRIO društvo s ograničenom odgovornošću za trgovinu i usluge Zagrebačka avenija 100 a,10000 Zagreb,Financijska agencija Vrtni put 3,10000 Zagreb,HRVATSKE ŠUME društvo s ograničenom odgovornošću Ul.Ljudevita Farkaša Vukotinovića 2,10000 Zagreb,GRAĐA dioničko društvo za trgovinu na veliko i malo Vranjički put 2,Solin,TOWER CENTER RIJEKA društvo s ograničenom odgovornošću za usluge Strossmayerova 16,Rijeka,HEP-Operator distribucijskog sustava d.o.o. za distribuciju i opskrbu električne energije Vergerijeva 6,52100 Pula,GRAD RIJEKA Korzo 16,51000 Rijeka</derivirana_varijabla>
  </DomainObject.Predmet.StrankaWithAdress>
  <DomainObject.Predmet.StrankaWithAdressOIB>
    <izvorni_sadrzaj>MERCATOR - H  društvo s ograničenom odgovornošću za trgovinu i proizvodnju, OIB 10045107278, Ljudevita Posavskog 5,Sesvete,GRAĐA - PRODAJNI CENTRI d.o.o. za trgovinu, OIB 70571833346, Vranjički put 2,Solin,FLIO d.o.o. za trgovinu, ugostiteljstvo i poslovanje nekretninama, OIB 39808838633, Slavonska avenija 56,10000 Zagreb,KERUM društvo s ograničenom odgovornošću, za unutarnju i vanjsku trgovinu, promet i usluge, OIB 66124057408, Zrinjsko Frankopanska 68,Split,BR-EMA društvo s ograničenom odgovornošću za ugostiteljstvo, trgovinu i usluge, OIB 55690591528, Vinogradska 8,41319 Repušnica,Hrvatski Telekom d.d., OIB 81793146560, Savska cesta 32,10000 Zagreb,Hrvatske vode, pravna osoba za upravljanje vodama, OIB 28921383001, Grada Vukovara 220,10000 Zagreb,TRGOVAČKI CENTAR ZAGREB d.o.o. za trgovinu nekretninama, OIB 57136792631, Zaprešićka 2,Jablanovec,MAKARSKI KOMUNALAC društvo s ograničenom odgovornošću za obavljanje komunalnih poslova, OIB 12733878804, Trg Tina Ujevića 1,Makarska,GENERALI OSIGURANJE dioničko društvo, OIB 10840749604, Bani 110,10000 Zagreb,ČISTOĆA društvo s ograničenom odgovornošću za obavljanje komunalnih djelatnosti održavanja čistoće i odlaganja komunaln, OIB 38812451417, Put Plokita 81,Split,Raiffeisenbank Austria d.d., OIB 53056966535, Petrinjska 59,10000 Zagreb,VENETO BANKA dioničko društvo, OIB 81712716992, Draškovićeva 58,10000 Zagreb,VODOVOD I KANALIZACIJA, društvo s ograničenom odgovornošću za vodoopskrbu, odvodnju i pročišćavanje otpadnih voda, OIB 56826138353, Biokovska 3,Split,SOCIETE GENERALE-SPLITSKA BANKA dioničko društvo, OIB 69326397242, Ruđera Boškovića 16,Split,HARO društvo s ograničenom odgovornošću za trgovinu i usluge, OIB 21478700168, Virovska 29,10000 Zagreb,GLOBALNI SERVIS d.o.o. za upravljanje i održavanje objekata, OIB 16428352077, Jaruščica 9d,10000 Zagreb,BONAČIĆ SECURITY za zaštitu osoba i imovine, društvo s ograničenom odgovornošću, OIB 63135369237, Dinka Šimunovića 2 A,21000 Split,CARGO-PARTNER d.o.o. za otpremništvo, zastupanje u prometu roba i usluge skladištenja, OIB 84596041174, Jankomir 25 J,10000 Zagreb,FLIO d.o.o. za trgovinu, ugostiteljstvo i poslovanje nekretninama, OIB 39808838633, Slavonska avenija 56,10000 Zagreb,DHL International d.o.o, hitna dostava širom svijeta, OIB 79069474349, Utinjska 40,10000 Zagreb,KERUM društvo s ograničenom odgovornošću, za unutarnju i vanjsku trgovinu, promet i usluge, OIB 66124057408, Zrinjsko Frankopanska 68,Split,VODOVOD-OSIJEK d.o.o. za vodoopskrbu i odvodnju, OIB 43654507669, Poljski Put 1,Osijek,MARKO MIHOVILOVIĆ, OIB 05481546487, Augusta Cesarca 4,Split,HRVATSKA POŠTANSKA BANKA, dioničko društvo, OIB 87939104217, Jurišićeva 4,10000 Zagreb,Hrvatske vode, pravna osoba za upravljanje vodama, OIB 28921383001, Ulica grada Vukovara 220,10000 Zagreb,FLIBA, društvo s ograničenom odgovornošću za trgovinu, OIB 30777726033, Gospodarska ulica 5,Donji Stupnik,ZAGREBAČKI HOLDING, društvo s ograničenom odgovornošću za javni prijevoz, opskrbu vodom, održavanje čistoće, putnička a, OIB 85584865987, Ulica grada Vukovara 41,10000 Zagreb,SIMILIS društvo s ograničenom odgovornošću za trgovinu i usluge, OIB 35016480287, Duga 17,Vinkovci,IMEX BANKA dioničko društvo, OIB 99326633206, Tolstojeva 6,Split,GRIP GRADNJA d.o.o. za gradnju, trgovinu, turizam, ugostiteljstvo i usluge, OIB 45163761671, Oko Sv.Kaje 30,Solin,OT-OPTIMA TELEKOM d.d. za telekomunikacije, OIB 36004425025, Bani 75/a,10000 Zagreb,Hrvatska radiotelevizija, OIB 68419124305, Prisavlje 3,10000 Zagreb,AFIRMACIJA MARSONIA društvo s ograničenom odgovornošću za poslovanje nekretninama, OIB 67378156267, Škorpikova 24/4,10000 Zagreb,VIPnet usluge d.o.o. za telekomunikacijske usluge, OIB 00565279090, Vrtni put 1,10000 Zagreb,Raiffeisenbank Austria d.d., OIB 53056966535, Petrinjska 59,10000 Zagreb,GENERALI OSIGURANJE dioničko društvo, OIB 10840749604, Bani 110,10000 Zagreb,HYPO ALPE-ADRIA-BANK dioničko društvo, OIB 14036333877, Slavonska avenija 6,10000 Zagreb,TRGOVAČKI CENTAR ZAGREB d.o.o. za trgovinu nekretninama, OIB 57136792631, Zaprešićka 2,Jablanovec,Hrvatski Telekom d.d., OIB 81793146560, Savska cesta 32,10000 Zagreb,VODOVOD-OSIJEK d.o.o. za vodoopskrbu i odvodnju, OIB 43654507669, Poljski put 1,31000 Osijek,HEP - Opskrba d.o.o. za opskrbu potrošača električnom, toplinskom energijom i plinom, OIB 63073332379, Ulica Grada Vukovara 37,10000 Zagreb,AFIRMACIJA MARSONIA društvo s ograničenom odgovornošću za poslovanje nekretninama, OIB 67378156267, Škorpikova 24/4,10000 Zagreb,OPTIMA LEASING d.o.o. za usluge, OIB 71463153978, Ivana Lučića 2 A,10000 Zagreb,INKASATOR d.o.o. za obavljanje poslova naplate troškova stanovanja i drugih knjigovodstvenih usluga, OIB 51671452481, Trg Josipa Broza 4,Karlovac,HYPO-LEASING KROATIEN, društvo za financiranje, d.o.o., OIB 87064273078, Koranska 16,10000 Zagreb,APLANOS za trgovinu i usluge društvo s ograničenom odgovornošću, OIB 86169679468, Ulica Bruna Bušića 8,Kaštel Gomilica,SHOPPING CENTER, društvo s ograničenom odgovornošću za graditeljstvo i trgovinu, OIB 48527883403, Branimirova 29,10000 Zagreb,HRVATSKE ŠUME TOURS društvo s ograničenom odgovornošću - putnička agencija - u likvidaciji, OIB 39596197214, Ljudevita Farkaša Vukotinovića 2,10000 Zagreb,VARTEKS varaždinska tekstilna industrija  d. d., OIB 00872098033, Zagrebačka 94,42000 Varaždin,MARANA d.o.o. proizvodnja, trgovina, usluge, export-import, OIB 20038755624, Put plokita 14,21000 Split,MICRONIC, d.o.o. za proizvodnju, trgovinu i usluge, OIB 89489773101, Gotovčeva 8,21000 Split,KONTINENTAL PAKIRANJE d.o.o. za graditeljstvo i usluge, OIB 87358951669, Pod Kosom 40,Split,KABRIO društvo s ograničenom odgovornošću za trgovinu i usluge, OIB 02014925756, Zagrebačka avenija 100 a,10000 Zagreb,Financijska agencija, OIB 85821130368, Vrtni put 3,10000 Zagreb,HRVATSKE ŠUME društvo s ograničenom odgovornošću, OIB 69693144506, Ul.Ljudevita Farkaša Vukotinovića 2,10000 Zagreb,GRAĐA dioničko društvo za trgovinu na veliko i malo, OIB 75628884500, Vranjički put 2,Solin,TOWER CENTER RIJEKA društvo s ograničenom odgovornošću za usluge, OIB 84184387126, Strossmayerova 16,Rijeka,HEP-Operator distribucijskog sustava d.o.o. za distribuciju i opskrbu električne energije, OIB 46830600751, Vergerijeva 6,52100 Pula,GRAD RIJEKA, OIB 54382731928, Korzo 16,51000 Rijeka</izvorni_sadrzaj>
    <derivirana_varijabla naziv="DomainObject.Predmet.StrankaWithAdressOIB_1">MERCATOR - H  društvo s ograničenom odgovornošću za trgovinu i proizvodnju, OIB 10045107278, Ljudevita Posavskog 5,Sesvete,GRAĐA - PRODAJNI CENTRI d.o.o. za trgovinu, OIB 70571833346, Vranjički put 2,Solin,FLIO d.o.o. za trgovinu, ugostiteljstvo i poslovanje nekretninama, OIB 39808838633, Slavonska avenija 56,10000 Zagreb,KERUM društvo s ograničenom odgovornošću, za unutarnju i vanjsku trgovinu, promet i usluge, OIB 66124057408, Zrinjsko Frankopanska 68,Split,BR-EMA društvo s ograničenom odgovornošću za ugostiteljstvo, trgovinu i usluge, OIB 55690591528, Vinogradska 8,41319 Repušnica,Hrvatski Telekom d.d., OIB 81793146560, Savska cesta 32,10000 Zagreb,Hrvatske vode, pravna osoba za upravljanje vodama, OIB 28921383001, Grada Vukovara 220,10000 Zagreb,TRGOVAČKI CENTAR ZAGREB d.o.o. za trgovinu nekretninama, OIB 57136792631, Zaprešićka 2,Jablanovec,MAKARSKI KOMUNALAC društvo s ograničenom odgovornošću za obavljanje komunalnih poslova, OIB 12733878804, Trg Tina Ujevića 1,Makarska,GENERALI OSIGURANJE dioničko društvo, OIB 10840749604, Bani 110,10000 Zagreb,ČISTOĆA društvo s ograničenom odgovornošću za obavljanje komunalnih djelatnosti održavanja čistoće i odlaganja komunaln, OIB 38812451417, Put Plokita 81,Split,Raiffeisenbank Austria d.d., OIB 53056966535, Petrinjska 59,10000 Zagreb,VENETO BANKA dioničko društvo, OIB 81712716992, Draškovićeva 58,10000 Zagreb,VODOVOD I KANALIZACIJA, društvo s ograničenom odgovornošću za vodoopskrbu, odvodnju i pročišćavanje otpadnih voda, OIB 56826138353, Biokovska 3,Split,SOCIETE GENERALE-SPLITSKA BANKA dioničko društvo, OIB 69326397242, Ruđera Boškovića 16,Split,HARO društvo s ograničenom odgovornošću za trgovinu i usluge, OIB 21478700168, Virovska 29,10000 Zagreb,GLOBALNI SERVIS d.o.o. za upravljanje i održavanje objekata, OIB 16428352077, Jaruščica 9d,10000 Zagreb,BONAČIĆ SECURITY za zaštitu osoba i imovine, društvo s ograničenom odgovornošću, OIB 63135369237, Dinka Šimunovića 2 A,21000 Split,CARGO-PARTNER d.o.o. za otpremništvo, zastupanje u prometu roba i usluge skladištenja, OIB 84596041174, Jankomir 25 J,10000 Zagreb,FLIO d.o.o. za trgovinu, ugostiteljstvo i poslovanje nekretninama, OIB 39808838633, Slavonska avenija 56,10000 Zagreb,DHL International d.o.o, hitna dostava širom svijeta, OIB 79069474349, Utinjska 40,10000 Zagreb,KERUM društvo s ograničenom odgovornošću, za unutarnju i vanjsku trgovinu, promet i usluge, OIB 66124057408, Zrinjsko Frankopanska 68,Split,VODOVOD-OSIJEK d.o.o. za vodoopskrbu i odvodnju, OIB 43654507669, Poljski Put 1,Osijek,MARKO MIHOVILOVIĆ, OIB 05481546487, Augusta Cesarca 4,Split,HRVATSKA POŠTANSKA BANKA, dioničko društvo, OIB 87939104217, Jurišićeva 4,10000 Zagreb,Hrvatske vode, pravna osoba za upravljanje vodama, OIB 28921383001, Ulica grada Vukovara 220,10000 Zagreb,FLIBA, društvo s ograničenom odgovornošću za trgovinu, OIB 30777726033, Gospodarska ulica 5,Donji Stupnik,ZAGREBAČKI HOLDING, društvo s ograničenom odgovornošću za javni prijevoz, opskrbu vodom, održavanje čistoće, putnička a, OIB 85584865987, Ulica grada Vukovara 41,10000 Zagreb,SIMILIS društvo s ograničenom odgovornošću za trgovinu i usluge, OIB 35016480287, Duga 17,Vinkovci,IMEX BANKA dioničko društvo, OIB 99326633206, Tolstojeva 6,Split,GRIP GRADNJA d.o.o. za gradnju, trgovinu, turizam, ugostiteljstvo i usluge, OIB 45163761671, Oko Sv.Kaje 30,Solin,OT-OPTIMA TELEKOM d.d. za telekomunikacije, OIB 36004425025, Bani 75/a,10000 Zagreb,Hrvatska radiotelevizija, OIB 68419124305, Prisavlje 3,10000 Zagreb,AFIRMACIJA MARSONIA društvo s ograničenom odgovornošću za poslovanje nekretninama, OIB 67378156267, Škorpikova 24/4,10000 Zagreb,VIPnet usluge d.o.o. za telekomunikacijske usluge, OIB 00565279090, Vrtni put 1,10000 Zagreb,Raiffeisenbank Austria d.d., OIB 53056966535, Petrinjska 59,10000 Zagreb,GENERALI OSIGURANJE dioničko društvo, OIB 10840749604, Bani 110,10000 Zagreb,HYPO ALPE-ADRIA-BANK dioničko društvo, OIB 14036333877, Slavonska avenija 6,10000 Zagreb,TRGOVAČKI CENTAR ZAGREB d.o.o. za trgovinu nekretninama, OIB 57136792631, Zaprešićka 2,Jablanovec,Hrvatski Telekom d.d., OIB 81793146560, Savska cesta 32,10000 Zagreb,VODOVOD-OSIJEK d.o.o. za vodoopskrbu i odvodnju, OIB 43654507669, Poljski put 1,31000 Osijek,HEP - Opskrba d.o.o. za opskrbu potrošača električnom, toplinskom energijom i plinom, OIB 63073332379, Ulica Grada Vukovara 37,10000 Zagreb,AFIRMACIJA MARSONIA društvo s ograničenom odgovornošću za poslovanje nekretninama, OIB 67378156267, Škorpikova 24/4,10000 Zagreb,OPTIMA LEASING d.o.o. za usluge, OIB 71463153978, Ivana Lučića 2 A,10000 Zagreb,INKASATOR d.o.o. za obavljanje poslova naplate troškova stanovanja i drugih knjigovodstvenih usluga, OIB 51671452481, Trg Josipa Broza 4,Karlovac,HYPO-LEASING KROATIEN, društvo za financiranje, d.o.o., OIB 87064273078, Koranska 16,10000 Zagreb,APLANOS za trgovinu i usluge društvo s ograničenom odgovornošću, OIB 86169679468, Ulica Bruna Bušića 8,Kaštel Gomilica,SHOPPING CENTER, društvo s ograničenom odgovornošću za graditeljstvo i trgovinu, OIB 48527883403, Branimirova 29,10000 Zagreb,HRVATSKE ŠUME TOURS društvo s ograničenom odgovornošću - putnička agencija - u likvidaciji, OIB 39596197214, Ljudevita Farkaša Vukotinovića 2,10000 Zagreb,VARTEKS varaždinska tekstilna industrija  d. d., OIB 00872098033, Zagrebačka 94,42000 Varaždin,MARANA d.o.o. proizvodnja, trgovina, usluge, export-import, OIB 20038755624, Put plokita 14,21000 Split,MICRONIC, d.o.o. za proizvodnju, trgovinu i usluge, OIB 89489773101, Gotovčeva 8,21000 Split,KONTINENTAL PAKIRANJE d.o.o. za graditeljstvo i usluge, OIB 87358951669, Pod Kosom 40,Split,KABRIO društvo s ograničenom odgovornošću za trgovinu i usluge, OIB 02014925756, Zagrebačka avenija 100 a,10000 Zagreb,Financijska agencija, OIB 85821130368, Vrtni put 3,10000 Zagreb,HRVATSKE ŠUME društvo s ograničenom odgovornošću, OIB 69693144506, Ul.Ljudevita Farkaša Vukotinovića 2,10000 Zagreb,GRAĐA dioničko društvo za trgovinu na veliko i malo, OIB 75628884500, Vranjički put 2,Solin,TOWER CENTER RIJEKA društvo s ograničenom odgovornošću za usluge, OIB 84184387126, Strossmayerova 16,Rijeka,HEP-Operator distribucijskog sustava d.o.o. za distribuciju i opskrbu električne energije, OIB 46830600751, Vergerijeva 6,52100 Pula,GRAD RIJEKA, OIB 54382731928, Korzo 16,51000 Rijeka</derivirana_varijabla>
  </DomainObject.Predmet.StrankaWithAdressOIB>
  <DomainObject.Predmet.StrankaNazivFormated>
    <izvorni_sadrzaj>MERCATOR - H  društvo s ograničenom odgovornošću za trgovinu i proizvodnju,GRAĐA - PRODAJNI CENTRI d.o.o. za trgovinu,FLIO d.o.o. za trgovinu, ugostiteljstvo i poslovanje nekretninama,KERUM društvo s ograničenom odgovornošću, za unutarnju i vanjsku trgovinu, promet i usluge,BR-EMA društvo s ograničenom odgovornošću za ugostiteljstvo, trgovinu i usluge,Hrvatski Telekom d.d.,Hrvatske vode, pravna osoba za upravljanje vodama,TRGOVAČKI CENTAR ZAGREB d.o.o. za trgovinu nekretninama,MAKARSKI KOMUNALAC društvo s ograničenom odgovornošću za obavljanje komunalnih poslova,GENERALI OSIGURANJE dioničko društvo,ČISTOĆA društvo s ograničenom odgovornošću za obavljanje komunalnih djelatnosti održavanja čistoće i odlaganja komunaln,Raiffeisenbank Austria d.d.,VENETO BANKA dioničko društvo,VODOVOD I KANALIZACIJA, društvo s ograničenom odgovornošću za vodoopskrbu, odvodnju i pročišćavanje otpadnih voda,SOCIETE GENERALE-SPLITSKA BANKA dioničko društvo,HARO društvo s ograničenom odgovornošću za trgovinu i usluge,GLOBALNI SERVIS d.o.o. za upravljanje i održavanje objekata,BONAČIĆ SECURITY za zaštitu osoba i imovine, društvo s ograničenom odgovornošću,CARGO-PARTNER d.o.o. za otpremništvo, zastupanje u prometu roba i usluge skladištenja,FLIO d.o.o. za trgovinu, ugostiteljstvo i poslovanje nekretninama,DHL International d.o.o, hitna dostava širom svijeta,KERUM društvo s ograničenom odgovornošću, za unutarnju i vanjsku trgovinu, promet i usluge,VODOVOD-OSIJEK d.o.o. za vodoopskrbu i odvodnju,MARKO MIHOVILOVIĆ,HRVATSKA POŠTANSKA BANKA, dioničko društvo,Hrvatske vode, pravna osoba za upravljanje vodama,FLIBA, društvo s ograničenom odgovornošću za trgovinu,ZAGREBAČKI HOLDING, društvo s ograničenom odgovornošću za javni prijevoz, opskrbu vodom, održavanje čistoće, putnička a,SIMILIS društvo s ograničenom odgovornošću za trgovinu i usluge,IMEX BANKA dioničko društvo,GRIP GRADNJA d.o.o. za gradnju, trgovinu, turizam, ugostiteljstvo i usluge,OT-OPTIMA TELEKOM d.d. za telekomunikacije,Hrvatska radiotelevizija,AFIRMACIJA MARSONIA društvo s ograničenom odgovornošću za poslovanje nekretninama,VIPnet usluge d.o.o. za telekomunikacijske usluge,Raiffeisenbank Austria d.d.,GENERALI OSIGURANJE dioničko društvo,HYPO ALPE-ADRIA-BANK dioničko društvo,TRGOVAČKI CENTAR ZAGREB d.o.o. za trgovinu nekretninama,Hrvatski Telekom d.d.,VODOVOD-OSIJEK d.o.o. za vodoopskrbu i odvodnju,HEP - Opskrba d.o.o. za opskrbu potrošača električnom, toplinskom energijom i plinom,AFIRMACIJA MARSONIA društvo s ograničenom odgovornošću za poslovanje nekretninama,OPTIMA LEASING d.o.o. za usluge,INKASATOR d.o.o. za obavljanje poslova naplate troškova stanovanja i drugih knjigovodstvenih usluga,HYPO-LEASING KROATIEN, društvo za financiranje, d.o.o.,APLANOS za trgovinu i usluge društvo s ograničenom odgovornošću,SHOPPING CENTER, društvo s ograničenom odgovornošću za graditeljstvo i trgovinu,HRVATSKE ŠUME TOURS društvo s ograničenom odgovornošću - putnička agencija - u likvidaciji,VARTEKS varaždinska tekstilna industrija  d. d.,MARANA d.o.o. proizvodnja, trgovina, usluge, export-import,MICRONIC, d.o.o. za proizvodnju, trgovinu i usluge,KONTINENTAL PAKIRANJE d.o.o. za graditeljstvo i usluge,KABRIO društvo s ograničenom odgovornošću za trgovinu i usluge,Financijska agencija,HRVATSKE ŠUME društvo s ograničenom odgovornošću,GRAĐA dioničko društvo za trgovinu na veliko i malo,TOWER CENTER RIJEKA društvo s ograničenom odgovornošću za usluge,HEP-Operator distribucijskog sustava d.o.o. za distribuciju i opskrbu električne energije,GRAD RIJEKA</izvorni_sadrzaj>
    <derivirana_varijabla naziv="DomainObject.Predmet.StrankaNazivFormated_1">MERCATOR - H  društvo s ograničenom odgovornošću za trgovinu i proizvodnju,GRAĐA - PRODAJNI CENTRI d.o.o. za trgovinu,FLIO d.o.o. za trgovinu, ugostiteljstvo i poslovanje nekretninama,KERUM društvo s ograničenom odgovornošću, za unutarnju i vanjsku trgovinu, promet i usluge,BR-EMA društvo s ograničenom odgovornošću za ugostiteljstvo, trgovinu i usluge,Hrvatski Telekom d.d.,Hrvatske vode, pravna osoba za upravljanje vodama,TRGOVAČKI CENTAR ZAGREB d.o.o. za trgovinu nekretninama,MAKARSKI KOMUNALAC društvo s ograničenom odgovornošću za obavljanje komunalnih poslova,GENERALI OSIGURANJE dioničko društvo,ČISTOĆA društvo s ograničenom odgovornošću za obavljanje komunalnih djelatnosti održavanja čistoće i odlaganja komunaln,Raiffeisenbank Austria d.d.,VENETO BANKA dioničko društvo,VODOVOD I KANALIZACIJA, društvo s ograničenom odgovornošću za vodoopskrbu, odvodnju i pročišćavanje otpadnih voda,SOCIETE GENERALE-SPLITSKA BANKA dioničko društvo,HARO društvo s ograničenom odgovornošću za trgovinu i usluge,GLOBALNI SERVIS d.o.o. za upravljanje i održavanje objekata,BONAČIĆ SECURITY za zaštitu osoba i imovine, društvo s ograničenom odgovornošću,CARGO-PARTNER d.o.o. za otpremništvo, zastupanje u prometu roba i usluge skladištenja,FLIO d.o.o. za trgovinu, ugostiteljstvo i poslovanje nekretninama,DHL International d.o.o, hitna dostava širom svijeta,KERUM društvo s ograničenom odgovornošću, za unutarnju i vanjsku trgovinu, promet i usluge,VODOVOD-OSIJEK d.o.o. za vodoopskrbu i odvodnju,MARKO MIHOVILOVIĆ,HRVATSKA POŠTANSKA BANKA, dioničko društvo,Hrvatske vode, pravna osoba za upravljanje vodama,FLIBA, društvo s ograničenom odgovornošću za trgovinu,ZAGREBAČKI HOLDING, društvo s ograničenom odgovornošću za javni prijevoz, opskrbu vodom, održavanje čistoće, putnička a,SIMILIS društvo s ograničenom odgovornošću za trgovinu i usluge,IMEX BANKA dioničko društvo,GRIP GRADNJA d.o.o. za gradnju, trgovinu, turizam, ugostiteljstvo i usluge,OT-OPTIMA TELEKOM d.d. za telekomunikacije,Hrvatska radiotelevizija,AFIRMACIJA MARSONIA društvo s ograničenom odgovornošću za poslovanje nekretninama,VIPnet usluge d.o.o. za telekomunikacijske usluge,Raiffeisenbank Austria d.d.,GENERALI OSIGURANJE dioničko društvo,HYPO ALPE-ADRIA-BANK dioničko društvo,TRGOVAČKI CENTAR ZAGREB d.o.o. za trgovinu nekretninama,Hrvatski Telekom d.d.,VODOVOD-OSIJEK d.o.o. za vodoopskrbu i odvodnju,HEP - Opskrba d.o.o. za opskrbu potrošača električnom, toplinskom energijom i plinom,AFIRMACIJA MARSONIA društvo s ograničenom odgovornošću za poslovanje nekretninama,OPTIMA LEASING d.o.o. za usluge,INKASATOR d.o.o. za obavljanje poslova naplate troškova stanovanja i drugih knjigovodstvenih usluga,HYPO-LEASING KROATIEN, društvo za financiranje, d.o.o.,APLANOS za trgovinu i usluge društvo s ograničenom odgovornošću,SHOPPING CENTER, društvo s ograničenom odgovornošću za graditeljstvo i trgovinu,HRVATSKE ŠUME TOURS društvo s ograničenom odgovornošću - putnička agencija - u likvidaciji,VARTEKS varaždinska tekstilna industrija  d. d.,MARANA d.o.o. proizvodnja, trgovina, usluge, export-import,MICRONIC, d.o.o. za proizvodnju, trgovinu i usluge,KONTINENTAL PAKIRANJE d.o.o. za graditeljstvo i usluge,KABRIO društvo s ograničenom odgovornošću za trgovinu i usluge,Financijska agencija,HRVATSKE ŠUME društvo s ograničenom odgovornošću,GRAĐA dioničko društvo za trgovinu na veliko i malo,TOWER CENTER RIJEKA društvo s ograničenom odgovornošću za usluge,HEP-Operator distribucijskog sustava d.o.o. za distribuciju i opskrbu električne energije,GRAD RIJEKA</derivirana_varijabla>
  </DomainObject.Predmet.StrankaNazivFormated>
  <DomainObject.Predmet.StrankaNazivFormatedOIB>
    <izvorni_sadrzaj>MERCATOR - H  društvo s ograničenom odgovornošću za trgovinu i proizvodnju, OIB 10045107278,GRAĐA - PRODAJNI CENTRI d.o.o. za trgovinu, OIB 70571833346,FLIO d.o.o. za trgovinu, ugostiteljstvo i poslovanje nekretninama, OIB 39808838633,KERUM društvo s ograničenom odgovornošću, za unutarnju i vanjsku trgovinu, promet i usluge, OIB 66124057408,BR-EMA društvo s ograničenom odgovornošću za ugostiteljstvo, trgovinu i usluge, OIB 55690591528,Hrvatski Telekom d.d., OIB 81793146560,Hrvatske vode, pravna osoba za upravljanje vodama, OIB 28921383001,TRGOVAČKI CENTAR ZAGREB d.o.o. za trgovinu nekretninama, OIB 57136792631,MAKARSKI KOMUNALAC društvo s ograničenom odgovornošću za obavljanje komunalnih poslova, OIB 12733878804,GENERALI OSIGURANJE dioničko društvo, OIB 10840749604,ČISTOĆA društvo s ograničenom odgovornošću za obavljanje komunalnih djelatnosti održavanja čistoće i odlaganja komunaln, OIB 38812451417,Raiffeisenbank Austria d.d., OIB 53056966535,VENETO BANKA dioničko društvo, OIB 81712716992,VODOVOD I KANALIZACIJA, društvo s ograničenom odgovornošću za vodoopskrbu, odvodnju i pročišćavanje otpadnih voda, OIB 56826138353,SOCIETE GENERALE-SPLITSKA BANKA dioničko društvo, OIB 69326397242,HARO društvo s ograničenom odgovornošću za trgovinu i usluge, OIB 21478700168,GLOBALNI SERVIS d.o.o. za upravljanje i održavanje objekata, OIB 16428352077,BONAČIĆ SECURITY za zaštitu osoba i imovine, društvo s ograničenom odgovornošću, OIB 63135369237,CARGO-PARTNER d.o.o. za otpremništvo, zastupanje u prometu roba i usluge skladištenja, OIB 84596041174,FLIO d.o.o. za trgovinu, ugostiteljstvo i poslovanje nekretninama, OIB 39808838633,DHL International d.o.o, hitna dostava širom svijeta, OIB 79069474349,KERUM društvo s ograničenom odgovornošću, za unutarnju i vanjsku trgovinu, promet i usluge, OIB 66124057408,VODOVOD-OSIJEK d.o.o. za vodoopskrbu i odvodnju, OIB 43654507669,MARKO MIHOVILOVIĆ, OIB 05481546487,HRVATSKA POŠTANSKA BANKA, dioničko društvo, OIB 87939104217,Hrvatske vode, pravna osoba za upravljanje vodama, OIB 28921383001,FLIBA, društvo s ograničenom odgovornošću za trgovinu, OIB 30777726033,ZAGREBAČKI HOLDING, društvo s ograničenom odgovornošću za javni prijevoz, opskrbu vodom, održavanje čistoće, putnička a, OIB 85584865987,SIMILIS društvo s ograničenom odgovornošću za trgovinu i usluge, OIB 35016480287,IMEX BANKA dioničko društvo, OIB 99326633206,GRIP GRADNJA d.o.o. za gradnju, trgovinu, turizam, ugostiteljstvo i usluge, OIB 45163761671,OT-OPTIMA TELEKOM d.d. za telekomunikacije, OIB 36004425025,Hrvatska radiotelevizija, OIB 68419124305,AFIRMACIJA MARSONIA društvo s ograničenom odgovornošću za poslovanje nekretninama, OIB 67378156267,VIPnet usluge d.o.o. za telekomunikacijske usluge, OIB 00565279090,Raiffeisenbank Austria d.d., OIB 53056966535,GENERALI OSIGURANJE dioničko društvo, OIB 10840749604,HYPO ALPE-ADRIA-BANK dioničko društvo, OIB 14036333877,TRGOVAČKI CENTAR ZAGREB d.o.o. za trgovinu nekretninama, OIB 57136792631,Hrvatski Telekom d.d., OIB 81793146560,VODOVOD-OSIJEK d.o.o. za vodoopskrbu i odvodnju, OIB 43654507669,HEP - Opskrba d.o.o. za opskrbu potrošača električnom, toplinskom energijom i plinom, OIB 63073332379,AFIRMACIJA MARSONIA društvo s ograničenom odgovornošću za poslovanje nekretninama, OIB 67378156267,OPTIMA LEASING d.o.o. za usluge, OIB 71463153978,INKASATOR d.o.o. za obavljanje poslova naplate troškova stanovanja i drugih knjigovodstvenih usluga, OIB 51671452481,HYPO-LEASING KROATIEN, društvo za financiranje, d.o.o., OIB 87064273078,APLANOS za trgovinu i usluge društvo s ograničenom odgovornošću, OIB 86169679468,SHOPPING CENTER, društvo s ograničenom odgovornošću za graditeljstvo i trgovinu, OIB 48527883403,HRVATSKE ŠUME TOURS društvo s ograničenom odgovornošću - putnička agencija - u likvidaciji, OIB 39596197214,VARTEKS varaždinska tekstilna industrija  d. d., OIB 00872098033,MARANA d.o.o. proizvodnja, trgovina, usluge, export-import, OIB 20038755624,MICRONIC, d.o.o. za proizvodnju, trgovinu i usluge, OIB 89489773101,KONTINENTAL PAKIRANJE d.o.o. za graditeljstvo i usluge, OIB 87358951669,KABRIO društvo s ograničenom odgovornošću za trgovinu i usluge, OIB 02014925756,Financijska agencija, OIB 85821130368,HRVATSKE ŠUME društvo s ograničenom odgovornošću, OIB 69693144506,GRAĐA dioničko društvo za trgovinu na veliko i malo, OIB 75628884500,TOWER CENTER RIJEKA društvo s ograničenom odgovornošću za usluge, OIB 84184387126,HEP-Operator distribucijskog sustava d.o.o. za distribuciju i opskrbu električne energije, OIB 46830600751,GRAD RIJEKA, OIB 54382731928</izvorni_sadrzaj>
    <derivirana_varijabla naziv="DomainObject.Predmet.StrankaNazivFormatedOIB_1">MERCATOR - H  društvo s ograničenom odgovornošću za trgovinu i proizvodnju, OIB 10045107278,GRAĐA - PRODAJNI CENTRI d.o.o. za trgovinu, OIB 70571833346,FLIO d.o.o. za trgovinu, ugostiteljstvo i poslovanje nekretninama, OIB 39808838633,KERUM društvo s ograničenom odgovornošću, za unutarnju i vanjsku trgovinu, promet i usluge, OIB 66124057408,BR-EMA društvo s ograničenom odgovornošću za ugostiteljstvo, trgovinu i usluge, OIB 55690591528,Hrvatski Telekom d.d., OIB 81793146560,Hrvatske vode, pravna osoba za upravljanje vodama, OIB 28921383001,TRGOVAČKI CENTAR ZAGREB d.o.o. za trgovinu nekretninama, OIB 57136792631,MAKARSKI KOMUNALAC društvo s ograničenom odgovornošću za obavljanje komunalnih poslova, OIB 12733878804,GENERALI OSIGURANJE dioničko društvo, OIB 10840749604,ČISTOĆA društvo s ograničenom odgovornošću za obavljanje komunalnih djelatnosti održavanja čistoće i odlaganja komunaln, OIB 38812451417,Raiffeisenbank Austria d.d., OIB 53056966535,VENETO BANKA dioničko društvo, OIB 81712716992,VODOVOD I KANALIZACIJA, društvo s ograničenom odgovornošću za vodoopskrbu, odvodnju i pročišćavanje otpadnih voda, OIB 56826138353,SOCIETE GENERALE-SPLITSKA BANKA dioničko društvo, OIB 69326397242,HARO društvo s ograničenom odgovornošću za trgovinu i usluge, OIB 21478700168,GLOBALNI SERVIS d.o.o. za upravljanje i održavanje objekata, OIB 16428352077,BONAČIĆ SECURITY za zaštitu osoba i imovine, društvo s ograničenom odgovornošću, OIB 63135369237,CARGO-PARTNER d.o.o. za otpremništvo, zastupanje u prometu roba i usluge skladištenja, OIB 84596041174,FLIO d.o.o. za trgovinu, ugostiteljstvo i poslovanje nekretninama, OIB 39808838633,DHL International d.o.o, hitna dostava širom svijeta, OIB 79069474349,KERUM društvo s ograničenom odgovornošću, za unutarnju i vanjsku trgovinu, promet i usluge, OIB 66124057408,VODOVOD-OSIJEK d.o.o. za vodoopskrbu i odvodnju, OIB 43654507669,MARKO MIHOVILOVIĆ, OIB 05481546487,HRVATSKA POŠTANSKA BANKA, dioničko društvo, OIB 87939104217,Hrvatske vode, pravna osoba za upravljanje vodama, OIB 28921383001,FLIBA, društvo s ograničenom odgovornošću za trgovinu, OIB 30777726033,ZAGREBAČKI HOLDING, društvo s ograničenom odgovornošću za javni prijevoz, opskrbu vodom, održavanje čistoće, putnička a, OIB 85584865987,SIMILIS društvo s ograničenom odgovornošću za trgovinu i usluge, OIB 35016480287,IMEX BANKA dioničko društvo, OIB 99326633206,GRIP GRADNJA d.o.o. za gradnju, trgovinu, turizam, ugostiteljstvo i usluge, OIB 45163761671,OT-OPTIMA TELEKOM d.d. za telekomunikacije, OIB 36004425025,Hrvatska radiotelevizija, OIB 68419124305,AFIRMACIJA MARSONIA društvo s ograničenom odgovornošću za poslovanje nekretninama, OIB 67378156267,VIPnet usluge d.o.o. za telekomunikacijske usluge, OIB 00565279090,Raiffeisenbank Austria d.d., OIB 53056966535,GENERALI OSIGURANJE dioničko društvo, OIB 10840749604,HYPO ALPE-ADRIA-BANK dioničko društvo, OIB 14036333877,TRGOVAČKI CENTAR ZAGREB d.o.o. za trgovinu nekretninama, OIB 57136792631,Hrvatski Telekom d.d., OIB 81793146560,VODOVOD-OSIJEK d.o.o. za vodoopskrbu i odvodnju, OIB 43654507669,HEP - Opskrba d.o.o. za opskrbu potrošača električnom, toplinskom energijom i plinom, OIB 63073332379,AFIRMACIJA MARSONIA društvo s ograničenom odgovornošću za poslovanje nekretninama, OIB 67378156267,OPTIMA LEASING d.o.o. za usluge, OIB 71463153978,INKASATOR d.o.o. za obavljanje poslova naplate troškova stanovanja i drugih knjigovodstvenih usluga, OIB 51671452481,HYPO-LEASING KROATIEN, društvo za financiranje, d.o.o., OIB 87064273078,APLANOS za trgovinu i usluge društvo s ograničenom odgovornošću, OIB 86169679468,SHOPPING CENTER, društvo s ograničenom odgovornošću za graditeljstvo i trgovinu, OIB 48527883403,HRVATSKE ŠUME TOURS društvo s ograničenom odgovornošću - putnička agencija - u likvidaciji, OIB 39596197214,VARTEKS varaždinska tekstilna industrija  d. d., OIB 00872098033,MARANA d.o.o. proizvodnja, trgovina, usluge, export-import, OIB 20038755624,MICRONIC, d.o.o. za proizvodnju, trgovinu i usluge, OIB 89489773101,KONTINENTAL PAKIRANJE d.o.o. za graditeljstvo i usluge, OIB 87358951669,KABRIO društvo s ograničenom odgovornošću za trgovinu i usluge, OIB 02014925756,Financijska agencija, OIB 85821130368,HRVATSKE ŠUME društvo s ograničenom odgovornošću, OIB 69693144506,GRAĐA dioničko društvo za trgovinu na veliko i malo, OIB 75628884500,TOWER CENTER RIJEKA društvo s ograničenom odgovornošću za usluge, OIB 84184387126,HEP-Operator distribucijskog sustava d.o.o. za distribuciju i opskrbu električne energije, OIB 46830600751,GRAD RIJEKA, OIB 54382731928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MERCATOR - H  društvo s ograničenom odgovornošću za trgovinu i proizvodnju zastupanog po punomoćniku Tomislav Kos</item>
      <item>GRAĐA - PRODAJNI CENTRI d.o.o. za trgovinu zastupanog po punomoćniku Ivan Vidović</item>
      <item>FLIO d.o.o. za trgovinu, ugostiteljstvo i poslovanje nekretninama zastupanog po punomoćniku Mijo Jeličić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 zastupanog po punomoćniku ANTOLIĆ I SURADNICI odvjetničko društvo, javno trgovačko društvo; Nebojša Antolić</item>
      <item>GLOBALNI SERVIS d.o.o. za upravljanje i održavanje objekata zastupanog po punomoćniku Mr. sc. Tin Matić</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 zastupanog po punomoćniku Krešimir Lisak</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 zastupanog po punomoćniku Edi Biočić</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 zastupanog po punomoćniku Dora Živković</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 zastupanog po punomoćniku PEĆAREVIĆ &amp; RELIĆ odvjetničko društvo</item>
      <item>Hrvatski Telekom d.d.</item>
      <item>VODOVOD-OSIJEK d.o.o. za vodoopskrbu i odvodnju</item>
      <item>HEP - Opskrba d.o.o. za opskrbu potrošača električnom, toplinskom energijom i plinom</item>
      <item>AFIRMACIJA MARSONIA društvo s ograničenom odgovornošću za poslovanje nekretninama zastupanog po punomoćniku JAGAR &amp; GREBENAR, ODVJETNIČKO DRUŠTVO</item>
      <item>OPTIMA LEASING d.o.o. za usluge zastupanog po punomoćniku Goran Božić</item>
      <item>INKASATOR d.o.o. za obavljanje poslova naplate troškova stanovanja i drugih knjigovodstvenih usluga</item>
      <item>HYPO-LEASING KROATIEN, društvo za financiranje, d.o.o.</item>
      <item>APLANOS za trgovinu i usluge društvo s ograničenom odgovornošću zastupanog po punomoćniku ŽELJKO LUBINA</item>
      <item>SHOPPING CENTER, društvo s ograničenom odgovornošću za graditeljstvo i trgovinu</item>
      <item>HRVATSKE ŠUME TOURS društvo s ograničenom odgovornošću - putnička agencija - u likvidaciji zastupanog po punomoćniku Odvjetničko društvo TOMIĆ &amp; ŠUŠNJAR j.t.d. u likvidaciji</item>
      <item>VARTEKS varaždinska tekstilna industrija  d. d.</item>
      <item>MARANA d.o.o. proizvodnja, trgovina, usluge, export-import zastupanog po punomoćniku Odvjetničko društvo MATULIĆ, BILIĆ I PARTNERI, j.t.d.</item>
      <item>MICRONIC, d.o.o. za proizvodnju, trgovinu i usluge</item>
      <item>KONTINENTAL PAKIRANJE d.o.o. za graditeljstvo i usluge</item>
      <item>KABRIO društvo s ograničenom odgovornošću za trgovinu i usluge zastupanog po punomoćniku GOLUBIĆ I PARTNERI odvjetničko društvo</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 zastupanog po punomoćniku Vinko Samardžić; Zajednički odvjetnički ured Veljko Knežević, Edi Bradamante, Mira Hinić, Ivana Radić, Bojana Pavković, Senka Perhat i Neven Knežević</item>
    </izvorni_sadrzaj>
    <derivirana_varijabla naziv="DomainObject.Predmet.StrankaListFormated_1">
      <item>MERCATOR - H  društvo s ograničenom odgovornošću za trgovinu i proizvodnju zastupanog po punomoćniku Tomislav Kos</item>
      <item>GRAĐA - PRODAJNI CENTRI d.o.o. za trgovinu zastupanog po punomoćniku Ivan Vidović</item>
      <item>FLIO d.o.o. za trgovinu, ugostiteljstvo i poslovanje nekretninama zastupanog po punomoćniku Mijo Jeličić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 zastupanog po punomoćniku ANTOLIĆ I SURADNICI odvjetničko društvo, javno trgovačko društvo; Nebojša Antolić</item>
      <item>GLOBALNI SERVIS d.o.o. za upravljanje i održavanje objekata zastupanog po punomoćniku Mr. sc. Tin Matić</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 zastupanog po punomoćniku Krešimir Lisak</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 zastupanog po punomoćniku Edi Biočić</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 zastupanog po punomoćniku Dora Živković</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 zastupanog po punomoćniku PEĆAREVIĆ &amp; RELIĆ odvjetničko društvo</item>
      <item>Hrvatski Telekom d.d.</item>
      <item>VODOVOD-OSIJEK d.o.o. za vodoopskrbu i odvodnju</item>
      <item>HEP - Opskrba d.o.o. za opskrbu potrošača električnom, toplinskom energijom i plinom</item>
      <item>AFIRMACIJA MARSONIA društvo s ograničenom odgovornošću za poslovanje nekretninama zastupanog po punomoćniku JAGAR &amp; GREBENAR, ODVJETNIČKO DRUŠTVO</item>
      <item>OPTIMA LEASING d.o.o. za usluge zastupanog po punomoćniku Goran Božić</item>
      <item>INKASATOR d.o.o. za obavljanje poslova naplate troškova stanovanja i drugih knjigovodstvenih usluga</item>
      <item>HYPO-LEASING KROATIEN, društvo za financiranje, d.o.o.</item>
      <item>APLANOS za trgovinu i usluge društvo s ograničenom odgovornošću zastupanog po punomoćniku ŽELJKO LUBINA</item>
      <item>SHOPPING CENTER, društvo s ograničenom odgovornošću za graditeljstvo i trgovinu</item>
      <item>HRVATSKE ŠUME TOURS društvo s ograničenom odgovornošću - putnička agencija - u likvidaciji zastupanog po punomoćniku Odvjetničko društvo TOMIĆ &amp; ŠUŠNJAR j.t.d. u likvidaciji</item>
      <item>VARTEKS varaždinska tekstilna industrija  d. d.</item>
      <item>MARANA d.o.o. proizvodnja, trgovina, usluge, export-import zastupanog po punomoćniku Odvjetničko društvo MATULIĆ, BILIĆ I PARTNERI, j.t.d.</item>
      <item>MICRONIC, d.o.o. za proizvodnju, trgovinu i usluge</item>
      <item>KONTINENTAL PAKIRANJE d.o.o. za graditeljstvo i usluge</item>
      <item>KABRIO društvo s ograničenom odgovornošću za trgovinu i usluge zastupanog po punomoćniku GOLUBIĆ I PARTNERI odvjetničko društvo</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 zastupanog po punomoćniku Vinko Samardžić; Zajednički odvjetnički ured Veljko Knežević, Edi Bradamante, Mira Hinić, Ivana Radić, Bojana Pavković, Senka Perhat i Neven Knežević</item>
    </derivirana_varijabla>
  </DomainObject.Predmet.StrankaListFormated>
  <DomainObject.Predmet.StrankaListFormatedOIB>
    <izvorni_sadrzaj>
      <item>MERCATOR - H  društvo s ograničenom odgovornošću za trgovinu i proizvodnju, OIB 10045107278 zastupanog po punomoćniku Tomislav Kos</item>
      <item>GRAĐA - PRODAJNI CENTRI d.o.o. za trgovinu, OIB 70571833346 zastupanog po punomoćniku Ivan Vidović</item>
      <item>FLIO d.o.o. za trgovinu, ugostiteljstvo i poslovanje nekretninama, OIB 39808838633 zastupanog po punomoćniku Mijo Jeličić</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 zastupanog po punomoćniku ANTOLIĆ I SURADNICI odvjetničko društvo, javno trgovačko društvo; Nebojša Antolić</item>
      <item>GLOBALNI SERVIS d.o.o. za upravljanje i održavanje objekata, OIB 16428352077 zastupanog po punomoćniku Mr. sc. Tin Matić</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 zastupanog po punomoćniku Krešimir Lisak</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 zastupanog po punomoćniku Edi Biočić</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 zastupanog po punomoćniku Dora Živković</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 zastupanog po punomoćniku PEĆAREVIĆ &amp; RELIĆ odvjetničko društvo</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 zastupanog po punomoćniku JAGAR &amp; GREBENAR, ODVJETNIČKO DRUŠTVO</item>
      <item>OPTIMA LEASING d.o.o. za usluge, OIB 71463153978 zastupanog po punomoćniku Goran Božić</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 zastupanog po punomoćniku ŽELJKO LUBINA</item>
      <item>SHOPPING CENTER, društvo s ograničenom odgovornošću za graditeljstvo i trgovinu, OIB 48527883403</item>
      <item>HRVATSKE ŠUME TOURS društvo s ograničenom odgovornošću - putnička agencija - u likvidaciji, OIB 39596197214 zastupanog po punomoćniku Odvjetničko društvo TOMIĆ &amp; ŠUŠNJAR j.t.d. u likvidaciji</item>
      <item>VARTEKS varaždinska tekstilna industrija  d. d., OIB 00872098033</item>
      <item>MARANA d.o.o. proizvodnja, trgovina, usluge, export-import, OIB 20038755624 zastupanog po punomoćniku Odvjetničko društvo MATULIĆ, BILIĆ I PARTNERI, j.t.d.</item>
      <item>MICRONIC, d.o.o. za proizvodnju, trgovinu i usluge, OIB 89489773101</item>
      <item>KONTINENTAL PAKIRANJE d.o.o. za graditeljstvo i usluge, OIB 87358951669</item>
      <item>KABRIO društvo s ograničenom odgovornošću za trgovinu i usluge, OIB 02014925756 zastupanog po punomoćniku GOLUBIĆ I PARTNERI odvjetničko društvo</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 zastupanog po punomoćniku Vinko Samardžić; Zajednički odvjetnički ured Veljko Knežević, Edi Bradamante, Mira Hinić, Ivana Radić, Bojana Pavković, Senka Perhat i Neven Knežević</item>
    </izvorni_sadrzaj>
    <derivirana_varijabla naziv="DomainObject.Predmet.StrankaListFormatedOIB_1">
      <item>MERCATOR - H  društvo s ograničenom odgovornošću za trgovinu i proizvodnju, OIB 10045107278 zastupanog po punomoćniku Tomislav Kos</item>
      <item>GRAĐA - PRODAJNI CENTRI d.o.o. za trgovinu, OIB 70571833346 zastupanog po punomoćniku Ivan Vidović</item>
      <item>FLIO d.o.o. za trgovinu, ugostiteljstvo i poslovanje nekretninama, OIB 39808838633 zastupanog po punomoćniku Mijo Jeličić</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 zastupanog po punomoćniku ANTOLIĆ I SURADNICI odvjetničko društvo, javno trgovačko društvo; Nebojša Antolić</item>
      <item>GLOBALNI SERVIS d.o.o. za upravljanje i održavanje objekata, OIB 16428352077 zastupanog po punomoćniku Mr. sc. Tin Matić</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 zastupanog po punomoćniku Krešimir Lisak</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 zastupanog po punomoćniku Edi Biočić</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 zastupanog po punomoćniku Dora Živković</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 zastupanog po punomoćniku PEĆAREVIĆ &amp; RELIĆ odvjetničko društvo</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 zastupanog po punomoćniku JAGAR &amp; GREBENAR, ODVJETNIČKO DRUŠTVO</item>
      <item>OPTIMA LEASING d.o.o. za usluge, OIB 71463153978 zastupanog po punomoćniku Goran Božić</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 zastupanog po punomoćniku ŽELJKO LUBINA</item>
      <item>SHOPPING CENTER, društvo s ograničenom odgovornošću za graditeljstvo i trgovinu, OIB 48527883403</item>
      <item>HRVATSKE ŠUME TOURS društvo s ograničenom odgovornošću - putnička agencija - u likvidaciji, OIB 39596197214 zastupanog po punomoćniku Odvjetničko društvo TOMIĆ &amp; ŠUŠNJAR j.t.d. u likvidaciji</item>
      <item>VARTEKS varaždinska tekstilna industrija  d. d., OIB 00872098033</item>
      <item>MARANA d.o.o. proizvodnja, trgovina, usluge, export-import, OIB 20038755624 zastupanog po punomoćniku Odvjetničko društvo MATULIĆ, BILIĆ I PARTNERI, j.t.d.</item>
      <item>MICRONIC, d.o.o. za proizvodnju, trgovinu i usluge, OIB 89489773101</item>
      <item>KONTINENTAL PAKIRANJE d.o.o. za graditeljstvo i usluge, OIB 87358951669</item>
      <item>KABRIO društvo s ograničenom odgovornošću za trgovinu i usluge, OIB 02014925756 zastupanog po punomoćniku GOLUBIĆ I PARTNERI odvjetničko društvo</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 zastupanog po punomoćniku Vinko Samardžić; Zajednički odvjetnički ured Veljko Knežević, Edi Bradamante, Mira Hinić, Ivana Radić, Bojana Pavković, Senka Perhat i Neven Knežević</item>
    </derivirana_varijabla>
  </DomainObject.Predmet.StrankaListFormatedOIB>
  <DomainObject.Predmet.StrankaListFormatedWithAdress>
    <izvorni_sadrzaj>
      <item>MERCATOR - H  društvo s ograničenom odgovornošću za trgovinu i proizvodnju, Ljudevita Posavskog 5, Sesvete zastupanog po punomoćniku Tomislav Kos</item>
      <item>GRAĐA - PRODAJNI CENTRI d.o.o. za trgovinu, Vranjički put 2, Solin zastupanog po punomoćniku Ivan Vidović</item>
      <item>FLIO d.o.o. za trgovinu, ugostiteljstvo i poslovanje nekretninama, Slavonska avenija 56, 10000 Zagreb zastupanog po punomoćniku Mijo Jeličić</item>
      <item>KERUM društvo s ograničenom odgovornošću, za unutarnju i vanjsku trgovinu, promet i usluge, Zrinjsko Frankopanska 68, Split</item>
      <item>BR-EMA društvo s ograničenom odgovornošću za ugostiteljstvo, trgovinu i usluge, Vinogradska 8, 41319 Repušnica</item>
      <item>Hrvatski Telekom d.d., Savska cesta 32, 10000 Zagreb</item>
      <item>Hrvatske vode, pravna osoba za upravljanje vodama, Grada Vukovara 220, 10000 Zagreb</item>
      <item>TRGOVAČKI CENTAR ZAGREB d.o.o. za trgovinu nekretninama, Zaprešićka 2, Jablanovec</item>
      <item>MAKARSKI KOMUNALAC društvo s ograničenom odgovornošću za obavljanje komunalnih poslova, Trg Tina Ujevića 1, Makarska</item>
      <item>GENERALI OSIGURANJE dioničko društvo, Bani 110, 10000 Zagreb</item>
      <item>ČISTOĆA društvo s ograničenom odgovornošću za obavljanje komunalnih djelatnosti održavanja čistoće i odlaganja komunaln, Put Plokita 81, Split</item>
      <item>Raiffeisenbank Austria d.d., Petrinjska 59, 10000 Zagreb</item>
      <item>VENETO BANKA dioničko društvo, Draškovićeva 58, 10000 Zagreb</item>
      <item>VODOVOD I KANALIZACIJA, društvo s ograničenom odgovornošću za vodoopskrbu, odvodnju i pročišćavanje otpadnih voda, Biokovska 3, Split</item>
      <item>SOCIETE GENERALE-SPLITSKA BANKA dioničko društvo, Ruđera Boškovića 16, Split</item>
      <item>HARO društvo s ograničenom odgovornošću za trgovinu i usluge, Virovska 29, 10000 Zagreb zastupanog po punomoćniku ANTOLIĆ I SURADNICI odvjetničko društvo, javno trgovačko društvo; Nebojša Antolić</item>
      <item>GLOBALNI SERVIS d.o.o. za upravljanje i održavanje objekata, Jaruščica 9d, 10000 Zagreb zastupanog po punomoćniku Mr. sc. Tin Matić</item>
      <item>BONAČIĆ SECURITY za zaštitu osoba i imovine, društvo s ograničenom odgovornošću, Dinka Šimunovića 2 A, 21000 Split</item>
      <item>CARGO-PARTNER d.o.o. za otpremništvo, zastupanje u prometu roba i usluge skladištenja, Jankomir 25 J, 10000 Zagreb</item>
      <item>FLIO d.o.o. za trgovinu, ugostiteljstvo i poslovanje nekretninama, Slavonska avenija 56, 10000 Zagreb</item>
      <item>DHL International d.o.o, hitna dostava širom svijeta, Utinjska 40, 10000 Zagreb zastupanog po punomoćniku Krešimir Lisak</item>
      <item>KERUM društvo s ograničenom odgovornošću, za unutarnju i vanjsku trgovinu, promet i usluge, Zrinjsko Frankopanska 68, Split</item>
      <item>VODOVOD-OSIJEK d.o.o. za vodoopskrbu i odvodnju, Poljski Put 1, Osijek</item>
      <item>MARKO MIHOVILOVIĆ, Augusta Cesarca 4, Split</item>
      <item>HRVATSKA POŠTANSKA BANKA, dioničko društvo, Jurišićeva 4, 10000 Zagreb</item>
      <item>Hrvatske vode, pravna osoba za upravljanje vodama, Ulica grada Vukovara 220, 10000 Zagreb</item>
      <item>FLIBA, društvo s ograničenom odgovornošću za trgovinu, Gospodarska ulica 5, Donji Stupnik zastupanog po punomoćniku Edi Biočić</item>
      <item>ZAGREBAČKI HOLDING, društvo s ograničenom odgovornošću za javni prijevoz, opskrbu vodom, održavanje čistoće, putnička a, Ulica grada Vukovara 41, 10000 Zagreb</item>
      <item>SIMILIS društvo s ograničenom odgovornošću za trgovinu i usluge, Duga 17, Vinkovci</item>
      <item>IMEX BANKA dioničko društvo, Tolstojeva 6, Split</item>
      <item>GRIP GRADNJA d.o.o. za gradnju, trgovinu, turizam, ugostiteljstvo i usluge, Oko Sv.Kaje 30, Solin zastupanog po punomoćniku Dora Živković</item>
      <item>OT-OPTIMA TELEKOM d.d. za telekomunikacije, Bani 75/a, 10000 Zagreb</item>
      <item>Hrvatska radiotelevizija, Prisavlje 3, 10000 Zagreb</item>
      <item>AFIRMACIJA MARSONIA društvo s ograničenom odgovornošću za poslovanje nekretninama, Škorpikova 24/4, 10000 Zagreb</item>
      <item>VIPnet usluge d.o.o. za telekomunikacijske usluge, Vrtni put 1, 10000 Zagreb</item>
      <item>Raiffeisenbank Austria d.d., Petrinjska 59, 10000 Zagreb</item>
      <item>GENERALI OSIGURANJE dioničko društvo, Bani 110, 10000 Zagreb</item>
      <item>HYPO ALPE-ADRIA-BANK dioničko društvo, Slavonska avenija 6, 10000 Zagreb</item>
      <item>TRGOVAČKI CENTAR ZAGREB d.o.o. za trgovinu nekretninama, Zaprešićka 2, Jablanovec zastupanog po punomoćniku PEĆAREVIĆ &amp; RELIĆ odvjetničko društvo</item>
      <item>Hrvatski Telekom d.d., Savska cesta 32, 10000 Zagreb</item>
      <item>VODOVOD-OSIJEK d.o.o. za vodoopskrbu i odvodnju, Poljski put 1, 31000 Osijek</item>
      <item>HEP - Opskrba d.o.o. za opskrbu potrošača električnom, toplinskom energijom i plinom, Ulica Grada Vukovara 37, 10000 Zagreb</item>
      <item>AFIRMACIJA MARSONIA društvo s ograničenom odgovornošću za poslovanje nekretninama, Škorpikova 24/4, 10000 Zagreb zastupanog po punomoćniku JAGAR &amp; GREBENAR, ODVJETNIČKO DRUŠTVO</item>
      <item>OPTIMA LEASING d.o.o. za usluge, Ivana Lučića 2 A, 10000 Zagreb zastupanog po punomoćniku Goran Božić</item>
      <item>INKASATOR d.o.o. za obavljanje poslova naplate troškova stanovanja i drugih knjigovodstvenih usluga, Trg Josipa Broza 4, Karlovac</item>
      <item>HYPO-LEASING KROATIEN, društvo za financiranje, d.o.o., Koranska 16, 10000 Zagreb</item>
      <item>APLANOS za trgovinu i usluge društvo s ograničenom odgovornošću, Ulica Bruna Bušića 8, Kaštel Gomilica zastupanog po punomoćniku ŽELJKO LUBINA</item>
      <item>SHOPPING CENTER, društvo s ograničenom odgovornošću za graditeljstvo i trgovinu, Branimirova 29, 10000 Zagreb</item>
      <item>HRVATSKE ŠUME TOURS društvo s ograničenom odgovornošću - putnička agencija - u likvidaciji, Ljudevita Farkaša Vukotinovića 2, 10000 Zagreb zastupanog po punomoćniku Odvjetničko društvo TOMIĆ &amp; ŠUŠNJAR j.t.d. u likvidaciji</item>
      <item>VARTEKS varaždinska tekstilna industrija  d. d., Zagrebačka 94, 42000 Varaždin</item>
      <item>MARANA d.o.o. proizvodnja, trgovina, usluge, export-import, Put plokita 14, 21000 Split zastupanog po punomoćniku Odvjetničko društvo MATULIĆ, BILIĆ I PARTNERI, j.t.d.</item>
      <item>MICRONIC, d.o.o. za proizvodnju, trgovinu i usluge, Gotovčeva 8, 21000 Split</item>
      <item>KONTINENTAL PAKIRANJE d.o.o. za graditeljstvo i usluge, Pod Kosom 40, Split</item>
      <item>KABRIO društvo s ograničenom odgovornošću za trgovinu i usluge, Zagrebačka avenija 100 a, 10000 Zagreb zastupanog po punomoćniku GOLUBIĆ I PARTNERI odvjetničko društvo</item>
      <item>Financijska agencija, Vrtni put 3, 10000 Zagreb</item>
      <item>HRVATSKE ŠUME društvo s ograničenom odgovornošću, Ul.Ljudevita Farkaša Vukotinovića 2, 10000 Zagreb</item>
      <item>GRAĐA dioničko društvo za trgovinu na veliko i malo, Vranjički put 2, Solin</item>
      <item>TOWER CENTER RIJEKA društvo s ograničenom odgovornošću za usluge, Strossmayerova 16, Rijeka</item>
      <item>HEP-Operator distribucijskog sustava d.o.o. za distribuciju i opskrbu električne energije, Vergerijeva 6, 52100 Pula</item>
      <item>GRAD RIJEKA, Korzo 16, 51000 Rijeka zastupanog po punomoćniku Vinko Samardžić; Zajednički odvjetnički ured Veljko Knežević, Edi Bradamante, Mira Hinić, Ivana Radić, Bojana Pavković, Senka Perhat i Neven Knežević</item>
    </izvorni_sadrzaj>
    <derivirana_varijabla naziv="DomainObject.Predmet.StrankaListFormatedWithAdress_1">
      <item>MERCATOR - H  društvo s ograničenom odgovornošću za trgovinu i proizvodnju, Ljudevita Posavskog 5, Sesvete zastupanog po punomoćniku Tomislav Kos</item>
      <item>GRAĐA - PRODAJNI CENTRI d.o.o. za trgovinu, Vranjički put 2, Solin zastupanog po punomoćniku Ivan Vidović</item>
      <item>FLIO d.o.o. za trgovinu, ugostiteljstvo i poslovanje nekretninama, Slavonska avenija 56, 10000 Zagreb zastupanog po punomoćniku Mijo Jeličić</item>
      <item>KERUM društvo s ograničenom odgovornošću, za unutarnju i vanjsku trgovinu, promet i usluge, Zrinjsko Frankopanska 68, Split</item>
      <item>BR-EMA društvo s ograničenom odgovornošću za ugostiteljstvo, trgovinu i usluge, Vinogradska 8, 41319 Repušnica</item>
      <item>Hrvatski Telekom d.d., Savska cesta 32, 10000 Zagreb</item>
      <item>Hrvatske vode, pravna osoba za upravljanje vodama, Grada Vukovara 220, 10000 Zagreb</item>
      <item>TRGOVAČKI CENTAR ZAGREB d.o.o. za trgovinu nekretninama, Zaprešićka 2, Jablanovec</item>
      <item>MAKARSKI KOMUNALAC društvo s ograničenom odgovornošću za obavljanje komunalnih poslova, Trg Tina Ujevića 1, Makarska</item>
      <item>GENERALI OSIGURANJE dioničko društvo, Bani 110, 10000 Zagreb</item>
      <item>ČISTOĆA društvo s ograničenom odgovornošću za obavljanje komunalnih djelatnosti održavanja čistoće i odlaganja komunaln, Put Plokita 81, Split</item>
      <item>Raiffeisenbank Austria d.d., Petrinjska 59, 10000 Zagreb</item>
      <item>VENETO BANKA dioničko društvo, Draškovićeva 58, 10000 Zagreb</item>
      <item>VODOVOD I KANALIZACIJA, društvo s ograničenom odgovornošću za vodoopskrbu, odvodnju i pročišćavanje otpadnih voda, Biokovska 3, Split</item>
      <item>SOCIETE GENERALE-SPLITSKA BANKA dioničko društvo, Ruđera Boškovića 16, Split</item>
      <item>HARO društvo s ograničenom odgovornošću za trgovinu i usluge, Virovska 29, 10000 Zagreb zastupanog po punomoćniku ANTOLIĆ I SURADNICI odvjetničko društvo, javno trgovačko društvo; Nebojša Antolić</item>
      <item>GLOBALNI SERVIS d.o.o. za upravljanje i održavanje objekata, Jaruščica 9d, 10000 Zagreb zastupanog po punomoćniku Mr. sc. Tin Matić</item>
      <item>BONAČIĆ SECURITY za zaštitu osoba i imovine, društvo s ograničenom odgovornošću, Dinka Šimunovića 2 A, 21000 Split</item>
      <item>CARGO-PARTNER d.o.o. za otpremništvo, zastupanje u prometu roba i usluge skladištenja, Jankomir 25 J, 10000 Zagreb</item>
      <item>FLIO d.o.o. za trgovinu, ugostiteljstvo i poslovanje nekretninama, Slavonska avenija 56, 10000 Zagreb</item>
      <item>DHL International d.o.o, hitna dostava širom svijeta, Utinjska 40, 10000 Zagreb zastupanog po punomoćniku Krešimir Lisak</item>
      <item>KERUM društvo s ograničenom odgovornošću, za unutarnju i vanjsku trgovinu, promet i usluge, Zrinjsko Frankopanska 68, Split</item>
      <item>VODOVOD-OSIJEK d.o.o. za vodoopskrbu i odvodnju, Poljski Put 1, Osijek</item>
      <item>MARKO MIHOVILOVIĆ, Augusta Cesarca 4, Split</item>
      <item>HRVATSKA POŠTANSKA BANKA, dioničko društvo, Jurišićeva 4, 10000 Zagreb</item>
      <item>Hrvatske vode, pravna osoba za upravljanje vodama, Ulica grada Vukovara 220, 10000 Zagreb</item>
      <item>FLIBA, društvo s ograničenom odgovornošću za trgovinu, Gospodarska ulica 5, Donji Stupnik zastupanog po punomoćniku Edi Biočić</item>
      <item>ZAGREBAČKI HOLDING, društvo s ograničenom odgovornošću za javni prijevoz, opskrbu vodom, održavanje čistoće, putnička a, Ulica grada Vukovara 41, 10000 Zagreb</item>
      <item>SIMILIS društvo s ograničenom odgovornošću za trgovinu i usluge, Duga 17, Vinkovci</item>
      <item>IMEX BANKA dioničko društvo, Tolstojeva 6, Split</item>
      <item>GRIP GRADNJA d.o.o. za gradnju, trgovinu, turizam, ugostiteljstvo i usluge, Oko Sv.Kaje 30, Solin zastupanog po punomoćniku Dora Živković</item>
      <item>OT-OPTIMA TELEKOM d.d. za telekomunikacije, Bani 75/a, 10000 Zagreb</item>
      <item>Hrvatska radiotelevizija, Prisavlje 3, 10000 Zagreb</item>
      <item>AFIRMACIJA MARSONIA društvo s ograničenom odgovornošću za poslovanje nekretninama, Škorpikova 24/4, 10000 Zagreb</item>
      <item>VIPnet usluge d.o.o. za telekomunikacijske usluge, Vrtni put 1, 10000 Zagreb</item>
      <item>Raiffeisenbank Austria d.d., Petrinjska 59, 10000 Zagreb</item>
      <item>GENERALI OSIGURANJE dioničko društvo, Bani 110, 10000 Zagreb</item>
      <item>HYPO ALPE-ADRIA-BANK dioničko društvo, Slavonska avenija 6, 10000 Zagreb</item>
      <item>TRGOVAČKI CENTAR ZAGREB d.o.o. za trgovinu nekretninama, Zaprešićka 2, Jablanovec zastupanog po punomoćniku PEĆAREVIĆ &amp; RELIĆ odvjetničko društvo</item>
      <item>Hrvatski Telekom d.d., Savska cesta 32, 10000 Zagreb</item>
      <item>VODOVOD-OSIJEK d.o.o. za vodoopskrbu i odvodnju, Poljski put 1, 31000 Osijek</item>
      <item>HEP - Opskrba d.o.o. za opskrbu potrošača električnom, toplinskom energijom i plinom, Ulica Grada Vukovara 37, 10000 Zagreb</item>
      <item>AFIRMACIJA MARSONIA društvo s ograničenom odgovornošću za poslovanje nekretninama, Škorpikova 24/4, 10000 Zagreb zastupanog po punomoćniku JAGAR &amp; GREBENAR, ODVJETNIČKO DRUŠTVO</item>
      <item>OPTIMA LEASING d.o.o. za usluge, Ivana Lučića 2 A, 10000 Zagreb zastupanog po punomoćniku Goran Božić</item>
      <item>INKASATOR d.o.o. za obavljanje poslova naplate troškova stanovanja i drugih knjigovodstvenih usluga, Trg Josipa Broza 4, Karlovac</item>
      <item>HYPO-LEASING KROATIEN, društvo za financiranje, d.o.o., Koranska 16, 10000 Zagreb</item>
      <item>APLANOS za trgovinu i usluge društvo s ograničenom odgovornošću, Ulica Bruna Bušića 8, Kaštel Gomilica zastupanog po punomoćniku ŽELJKO LUBINA</item>
      <item>SHOPPING CENTER, društvo s ograničenom odgovornošću za graditeljstvo i trgovinu, Branimirova 29, 10000 Zagreb</item>
      <item>HRVATSKE ŠUME TOURS društvo s ograničenom odgovornošću - putnička agencija - u likvidaciji, Ljudevita Farkaša Vukotinovića 2, 10000 Zagreb zastupanog po punomoćniku Odvjetničko društvo TOMIĆ &amp; ŠUŠNJAR j.t.d. u likvidaciji</item>
      <item>VARTEKS varaždinska tekstilna industrija  d. d., Zagrebačka 94, 42000 Varaždin</item>
      <item>MARANA d.o.o. proizvodnja, trgovina, usluge, export-import, Put plokita 14, 21000 Split zastupanog po punomoćniku Odvjetničko društvo MATULIĆ, BILIĆ I PARTNERI, j.t.d.</item>
      <item>MICRONIC, d.o.o. za proizvodnju, trgovinu i usluge, Gotovčeva 8, 21000 Split</item>
      <item>KONTINENTAL PAKIRANJE d.o.o. za graditeljstvo i usluge, Pod Kosom 40, Split</item>
      <item>KABRIO društvo s ograničenom odgovornošću za trgovinu i usluge, Zagrebačka avenija 100 a, 10000 Zagreb zastupanog po punomoćniku GOLUBIĆ I PARTNERI odvjetničko društvo</item>
      <item>Financijska agencija, Vrtni put 3, 10000 Zagreb</item>
      <item>HRVATSKE ŠUME društvo s ograničenom odgovornošću, Ul.Ljudevita Farkaša Vukotinovića 2, 10000 Zagreb</item>
      <item>GRAĐA dioničko društvo za trgovinu na veliko i malo, Vranjički put 2, Solin</item>
      <item>TOWER CENTER RIJEKA društvo s ograničenom odgovornošću za usluge, Strossmayerova 16, Rijeka</item>
      <item>HEP-Operator distribucijskog sustava d.o.o. za distribuciju i opskrbu električne energije, Vergerijeva 6, 52100 Pula</item>
      <item>GRAD RIJEKA, Korzo 16, 51000 Rijeka zastupanog po punomoćniku Vinko Samardžić; Zajednički odvjetnički ured Veljko Knežević, Edi Bradamante, Mira Hinić, Ivana Radić, Bojana Pavković, Senka Perhat i Neven Knežević</item>
    </derivirana_varijabla>
  </DomainObject.Predmet.StrankaListFormatedWithAdress>
  <DomainObject.Predmet.StrankaListFormatedWithAdressOIB>
    <izvorni_sadrzaj>
      <item>MERCATOR - H  društvo s ograničenom odgovornošću za trgovinu i proizvodnju, OIB 10045107278, Ljudevita Posavskog 5, Sesvete zastupanog po punomoćniku Tomislav Kos</item>
      <item>GRAĐA - PRODAJNI CENTRI d.o.o. za trgovinu, OIB 70571833346, Vranjički put 2, Solin zastupanog po punomoćniku Ivan Vidović</item>
      <item>FLIO d.o.o. za trgovinu, ugostiteljstvo i poslovanje nekretninama, OIB 39808838633, Slavonska avenija 56, 10000 Zagreb zastupanog po punomoćniku Mijo Jeličić</item>
      <item>KERUM društvo s ograničenom odgovornošću, za unutarnju i vanjsku trgovinu, promet i usluge, OIB 66124057408, Zrinjsko Frankopanska 68, Split</item>
      <item>BR-EMA društvo s ograničenom odgovornošću za ugostiteljstvo, trgovinu i usluge, OIB 55690591528, Vinogradska 8, 41319 Repušnica</item>
      <item>Hrvatski Telekom d.d., OIB 81793146560, Savska cesta 32, 10000 Zagreb</item>
      <item>Hrvatske vode, pravna osoba za upravljanje vodama, OIB 28921383001, Grada Vukovara 220, 10000 Zagreb</item>
      <item>TRGOVAČKI CENTAR ZAGREB d.o.o. za trgovinu nekretninama, OIB 57136792631, Zaprešićka 2, Jablanovec</item>
      <item>MAKARSKI KOMUNALAC društvo s ograničenom odgovornošću za obavljanje komunalnih poslova, OIB 12733878804, Trg Tina Ujevića 1, Makarska</item>
      <item>GENERALI OSIGURANJE dioničko društvo, OIB 10840749604, Bani 110, 10000 Zagreb</item>
      <item>ČISTOĆA društvo s ograničenom odgovornošću za obavljanje komunalnih djelatnosti održavanja čistoće i odlaganja komunaln, OIB 38812451417, Put Plokita 81, Split</item>
      <item>Raiffeisenbank Austria d.d., OIB 53056966535, Petrinjska 59, 10000 Zagreb</item>
      <item>VENETO BANKA dioničko društvo, OIB 81712716992, Draškovićeva 58, 10000 Zagreb</item>
      <item>VODOVOD I KANALIZACIJA, društvo s ograničenom odgovornošću za vodoopskrbu, odvodnju i pročišćavanje otpadnih voda, OIB 56826138353, Biokovska 3, Split</item>
      <item>SOCIETE GENERALE-SPLITSKA BANKA dioničko društvo, OIB 69326397242, Ruđera Boškovića 16, Split</item>
      <item>HARO društvo s ograničenom odgovornošću za trgovinu i usluge, OIB 21478700168, Virovska 29, 10000 Zagreb zastupanog po punomoćniku ANTOLIĆ I SURADNICI odvjetničko društvo, javno trgovačko društvo; Nebojša Antolić</item>
      <item>GLOBALNI SERVIS d.o.o. za upravljanje i održavanje objekata, OIB 16428352077, Jaruščica 9d, 10000 Zagreb zastupanog po punomoćniku Mr. sc. Tin Matić</item>
      <item>BONAČIĆ SECURITY za zaštitu osoba i imovine, društvo s ograničenom odgovornošću, OIB 63135369237, Dinka Šimunovića 2 A, 21000 Split</item>
      <item>CARGO-PARTNER d.o.o. za otpremništvo, zastupanje u prometu roba i usluge skladištenja, OIB 84596041174, Jankomir 25 J, 10000 Zagreb</item>
      <item>FLIO d.o.o. za trgovinu, ugostiteljstvo i poslovanje nekretninama, OIB 39808838633, Slavonska avenija 56, 10000 Zagreb</item>
      <item>DHL International d.o.o, hitna dostava širom svijeta, OIB 79069474349, Utinjska 40, 10000 Zagreb zastupanog po punomoćniku Krešimir Lisak</item>
      <item>KERUM društvo s ograničenom odgovornošću, za unutarnju i vanjsku trgovinu, promet i usluge, OIB 66124057408, Zrinjsko Frankopanska 68, Split</item>
      <item>VODOVOD-OSIJEK d.o.o. za vodoopskrbu i odvodnju, OIB 43654507669, Poljski Put 1, Osijek</item>
      <item>MARKO MIHOVILOVIĆ, OIB 05481546487, Augusta Cesarca 4, Split</item>
      <item>HRVATSKA POŠTANSKA BANKA, dioničko društvo, OIB 87939104217, Jurišićeva 4, 10000 Zagreb</item>
      <item>Hrvatske vode, pravna osoba za upravljanje vodama, OIB 28921383001, Ulica grada Vukovara 220, 10000 Zagreb</item>
      <item>FLIBA, društvo s ograničenom odgovornošću za trgovinu, OIB 30777726033, Gospodarska ulica 5, Donji Stupnik zastupanog po punomoćniku Edi Biočić</item>
      <item>ZAGREBAČKI HOLDING, društvo s ograničenom odgovornošću za javni prijevoz, opskrbu vodom, održavanje čistoće, putnička a, OIB 85584865987, Ulica grada Vukovara 41, 10000 Zagreb</item>
      <item>SIMILIS društvo s ograničenom odgovornošću za trgovinu i usluge, OIB 35016480287, Duga 17, Vinkovci</item>
      <item>IMEX BANKA dioničko društvo, OIB 99326633206, Tolstojeva 6, Split</item>
      <item>GRIP GRADNJA d.o.o. za gradnju, trgovinu, turizam, ugostiteljstvo i usluge, OIB 45163761671, Oko Sv.Kaje 30, Solin zastupanog po punomoćniku Dora Živković</item>
      <item>OT-OPTIMA TELEKOM d.d. za telekomunikacije, OIB 36004425025, Bani 75/a, 10000 Zagreb</item>
      <item>Hrvatska radiotelevizija, OIB 68419124305, Prisavlje 3, 10000 Zagreb</item>
      <item>AFIRMACIJA MARSONIA društvo s ograničenom odgovornošću za poslovanje nekretninama, OIB 67378156267, Škorpikova 24/4, 10000 Zagreb</item>
      <item>VIPnet usluge d.o.o. za telekomunikacijske usluge, OIB 00565279090, Vrtni put 1, 10000 Zagreb</item>
      <item>Raiffeisenbank Austria d.d., OIB 53056966535, Petrinjska 59, 10000 Zagreb</item>
      <item>GENERALI OSIGURANJE dioničko društvo, OIB 10840749604, Bani 110, 10000 Zagreb</item>
      <item>HYPO ALPE-ADRIA-BANK dioničko društvo, OIB 14036333877, Slavonska avenija 6, 10000 Zagreb</item>
      <item>TRGOVAČKI CENTAR ZAGREB d.o.o. za trgovinu nekretninama, OIB 57136792631, Zaprešićka 2, Jablanovec zastupanog po punomoćniku PEĆAREVIĆ &amp; RELIĆ odvjetničko društvo</item>
      <item>Hrvatski Telekom d.d., OIB 81793146560, Savska cesta 32, 10000 Zagreb</item>
      <item>VODOVOD-OSIJEK d.o.o. za vodoopskrbu i odvodnju, OIB 43654507669, Poljski put 1, 31000 Osijek</item>
      <item>HEP - Opskrba d.o.o. za opskrbu potrošača električnom, toplinskom energijom i plinom, OIB 63073332379, Ulica Grada Vukovara 37, 10000 Zagreb</item>
      <item>AFIRMACIJA MARSONIA društvo s ograničenom odgovornošću za poslovanje nekretninama, OIB 67378156267, Škorpikova 24/4, 10000 Zagreb zastupanog po punomoćniku JAGAR &amp; GREBENAR, ODVJETNIČKO DRUŠTVO</item>
      <item>OPTIMA LEASING d.o.o. za usluge, OIB 71463153978, Ivana Lučića 2 A, 10000 Zagreb zastupanog po punomoćniku Goran Božić</item>
      <item>INKASATOR d.o.o. za obavljanje poslova naplate troškova stanovanja i drugih knjigovodstvenih usluga, OIB 51671452481, Trg Josipa Broza 4, Karlovac</item>
      <item>HYPO-LEASING KROATIEN, društvo za financiranje, d.o.o., OIB 87064273078, Koranska 16, 10000 Zagreb</item>
      <item>APLANOS za trgovinu i usluge društvo s ograničenom odgovornošću, OIB 86169679468, Ulica Bruna Bušića 8, Kaštel Gomilica zastupanog po punomoćniku ŽELJKO LUBINA</item>
      <item>SHOPPING CENTER, društvo s ograničenom odgovornošću za graditeljstvo i trgovinu, OIB 48527883403, Branimirova 29, 10000 Zagreb</item>
      <item>HRVATSKE ŠUME TOURS društvo s ograničenom odgovornošću - putnička agencija - u likvidaciji, OIB 39596197214, Ljudevita Farkaša Vukotinovića 2, 10000 Zagreb zastupanog po punomoćniku Odvjetničko društvo TOMIĆ &amp; ŠUŠNJAR j.t.d. u likvidaciji</item>
      <item>VARTEKS varaždinska tekstilna industrija  d. d., OIB 00872098033, Zagrebačka 94, 42000 Varaždin</item>
      <item>MARANA d.o.o. proizvodnja, trgovina, usluge, export-import, OIB 20038755624, Put plokita 14, 21000 Split zastupanog po punomoćniku Odvjetničko društvo MATULIĆ, BILIĆ I PARTNERI, j.t.d.</item>
      <item>MICRONIC, d.o.o. za proizvodnju, trgovinu i usluge, OIB 89489773101, Gotovčeva 8, 21000 Split</item>
      <item>KONTINENTAL PAKIRANJE d.o.o. za graditeljstvo i usluge, OIB 87358951669, Pod Kosom 40, Split</item>
      <item>KABRIO društvo s ograničenom odgovornošću za trgovinu i usluge, OIB 02014925756, Zagrebačka avenija 100 a, 10000 Zagreb zastupanog po punomoćniku GOLUBIĆ I PARTNERI odvjetničko društvo</item>
      <item>Financijska agencija, OIB 85821130368, Vrtni put 3, 10000 Zagreb</item>
      <item>HRVATSKE ŠUME društvo s ograničenom odgovornošću, OIB 69693144506, Ul.Ljudevita Farkaša Vukotinovića 2, 10000 Zagreb</item>
      <item>GRAĐA dioničko društvo za trgovinu na veliko i malo, OIB 75628884500, Vranjički put 2, Solin</item>
      <item>TOWER CENTER RIJEKA društvo s ograničenom odgovornošću za usluge, OIB 84184387126, Strossmayerova 16, Rijeka</item>
      <item>HEP-Operator distribucijskog sustava d.o.o. za distribuciju i opskrbu električne energije, OIB 46830600751, Vergerijeva 6, 52100 Pula</item>
      <item>GRAD RIJEKA, OIB 54382731928, Korzo 16, 51000 Rijeka zastupanog po punomoćniku Vinko Samardžić; Zajednički odvjetnički ured Veljko Knežević, Edi Bradamante, Mira Hinić, Ivana Radić, Bojana Pavković, Senka Perhat i Neven Knežević</item>
    </izvorni_sadrzaj>
    <derivirana_varijabla naziv="DomainObject.Predmet.StrankaListFormatedWithAdressOIB_1">
      <item>MERCATOR - H  društvo s ograničenom odgovornošću za trgovinu i proizvodnju, OIB 10045107278, Ljudevita Posavskog 5, Sesvete zastupanog po punomoćniku Tomislav Kos</item>
      <item>GRAĐA - PRODAJNI CENTRI d.o.o. za trgovinu, OIB 70571833346, Vranjički put 2, Solin zastupanog po punomoćniku Ivan Vidović</item>
      <item>FLIO d.o.o. za trgovinu, ugostiteljstvo i poslovanje nekretninama, OIB 39808838633, Slavonska avenija 56, 10000 Zagreb zastupanog po punomoćniku Mijo Jeličić</item>
      <item>KERUM društvo s ograničenom odgovornošću, za unutarnju i vanjsku trgovinu, promet i usluge, OIB 66124057408, Zrinjsko Frankopanska 68, Split</item>
      <item>BR-EMA društvo s ograničenom odgovornošću za ugostiteljstvo, trgovinu i usluge, OIB 55690591528, Vinogradska 8, 41319 Repušnica</item>
      <item>Hrvatski Telekom d.d., OIB 81793146560, Savska cesta 32, 10000 Zagreb</item>
      <item>Hrvatske vode, pravna osoba za upravljanje vodama, OIB 28921383001, Grada Vukovara 220, 10000 Zagreb</item>
      <item>TRGOVAČKI CENTAR ZAGREB d.o.o. za trgovinu nekretninama, OIB 57136792631, Zaprešićka 2, Jablanovec</item>
      <item>MAKARSKI KOMUNALAC društvo s ograničenom odgovornošću za obavljanje komunalnih poslova, OIB 12733878804, Trg Tina Ujevića 1, Makarska</item>
      <item>GENERALI OSIGURANJE dioničko društvo, OIB 10840749604, Bani 110, 10000 Zagreb</item>
      <item>ČISTOĆA društvo s ograničenom odgovornošću za obavljanje komunalnih djelatnosti održavanja čistoće i odlaganja komunaln, OIB 38812451417, Put Plokita 81, Split</item>
      <item>Raiffeisenbank Austria d.d., OIB 53056966535, Petrinjska 59, 10000 Zagreb</item>
      <item>VENETO BANKA dioničko društvo, OIB 81712716992, Draškovićeva 58, 10000 Zagreb</item>
      <item>VODOVOD I KANALIZACIJA, društvo s ograničenom odgovornošću za vodoopskrbu, odvodnju i pročišćavanje otpadnih voda, OIB 56826138353, Biokovska 3, Split</item>
      <item>SOCIETE GENERALE-SPLITSKA BANKA dioničko društvo, OIB 69326397242, Ruđera Boškovića 16, Split</item>
      <item>HARO društvo s ograničenom odgovornošću za trgovinu i usluge, OIB 21478700168, Virovska 29, 10000 Zagreb zastupanog po punomoćniku ANTOLIĆ I SURADNICI odvjetničko društvo, javno trgovačko društvo; Nebojša Antolić</item>
      <item>GLOBALNI SERVIS d.o.o. za upravljanje i održavanje objekata, OIB 16428352077, Jaruščica 9d, 10000 Zagreb zastupanog po punomoćniku Mr. sc. Tin Matić</item>
      <item>BONAČIĆ SECURITY za zaštitu osoba i imovine, društvo s ograničenom odgovornošću, OIB 63135369237, Dinka Šimunovića 2 A, 21000 Split</item>
      <item>CARGO-PARTNER d.o.o. za otpremništvo, zastupanje u prometu roba i usluge skladištenja, OIB 84596041174, Jankomir 25 J, 10000 Zagreb</item>
      <item>FLIO d.o.o. za trgovinu, ugostiteljstvo i poslovanje nekretninama, OIB 39808838633, Slavonska avenija 56, 10000 Zagreb</item>
      <item>DHL International d.o.o, hitna dostava širom svijeta, OIB 79069474349, Utinjska 40, 10000 Zagreb zastupanog po punomoćniku Krešimir Lisak</item>
      <item>KERUM društvo s ograničenom odgovornošću, za unutarnju i vanjsku trgovinu, promet i usluge, OIB 66124057408, Zrinjsko Frankopanska 68, Split</item>
      <item>VODOVOD-OSIJEK d.o.o. za vodoopskrbu i odvodnju, OIB 43654507669, Poljski Put 1, Osijek</item>
      <item>MARKO MIHOVILOVIĆ, OIB 05481546487, Augusta Cesarca 4, Split</item>
      <item>HRVATSKA POŠTANSKA BANKA, dioničko društvo, OIB 87939104217, Jurišićeva 4, 10000 Zagreb</item>
      <item>Hrvatske vode, pravna osoba za upravljanje vodama, OIB 28921383001, Ulica grada Vukovara 220, 10000 Zagreb</item>
      <item>FLIBA, društvo s ograničenom odgovornošću za trgovinu, OIB 30777726033, Gospodarska ulica 5, Donji Stupnik zastupanog po punomoćniku Edi Biočić</item>
      <item>ZAGREBAČKI HOLDING, društvo s ograničenom odgovornošću za javni prijevoz, opskrbu vodom, održavanje čistoće, putnička a, OIB 85584865987, Ulica grada Vukovara 41, 10000 Zagreb</item>
      <item>SIMILIS društvo s ograničenom odgovornošću za trgovinu i usluge, OIB 35016480287, Duga 17, Vinkovci</item>
      <item>IMEX BANKA dioničko društvo, OIB 99326633206, Tolstojeva 6, Split</item>
      <item>GRIP GRADNJA d.o.o. za gradnju, trgovinu, turizam, ugostiteljstvo i usluge, OIB 45163761671, Oko Sv.Kaje 30, Solin zastupanog po punomoćniku Dora Živković</item>
      <item>OT-OPTIMA TELEKOM d.d. za telekomunikacije, OIB 36004425025, Bani 75/a, 10000 Zagreb</item>
      <item>Hrvatska radiotelevizija, OIB 68419124305, Prisavlje 3, 10000 Zagreb</item>
      <item>AFIRMACIJA MARSONIA društvo s ograničenom odgovornošću za poslovanje nekretninama, OIB 67378156267, Škorpikova 24/4, 10000 Zagreb</item>
      <item>VIPnet usluge d.o.o. za telekomunikacijske usluge, OIB 00565279090, Vrtni put 1, 10000 Zagreb</item>
      <item>Raiffeisenbank Austria d.d., OIB 53056966535, Petrinjska 59, 10000 Zagreb</item>
      <item>GENERALI OSIGURANJE dioničko društvo, OIB 10840749604, Bani 110, 10000 Zagreb</item>
      <item>HYPO ALPE-ADRIA-BANK dioničko društvo, OIB 14036333877, Slavonska avenija 6, 10000 Zagreb</item>
      <item>TRGOVAČKI CENTAR ZAGREB d.o.o. za trgovinu nekretninama, OIB 57136792631, Zaprešićka 2, Jablanovec zastupanog po punomoćniku PEĆAREVIĆ &amp; RELIĆ odvjetničko društvo</item>
      <item>Hrvatski Telekom d.d., OIB 81793146560, Savska cesta 32, 10000 Zagreb</item>
      <item>VODOVOD-OSIJEK d.o.o. za vodoopskrbu i odvodnju, OIB 43654507669, Poljski put 1, 31000 Osijek</item>
      <item>HEP - Opskrba d.o.o. za opskrbu potrošača električnom, toplinskom energijom i plinom, OIB 63073332379, Ulica Grada Vukovara 37, 10000 Zagreb</item>
      <item>AFIRMACIJA MARSONIA društvo s ograničenom odgovornošću za poslovanje nekretninama, OIB 67378156267, Škorpikova 24/4, 10000 Zagreb zastupanog po punomoćniku JAGAR &amp; GREBENAR, ODVJETNIČKO DRUŠTVO</item>
      <item>OPTIMA LEASING d.o.o. za usluge, OIB 71463153978, Ivana Lučića 2 A, 10000 Zagreb zastupanog po punomoćniku Goran Božić</item>
      <item>INKASATOR d.o.o. za obavljanje poslova naplate troškova stanovanja i drugih knjigovodstvenih usluga, OIB 51671452481, Trg Josipa Broza 4, Karlovac</item>
      <item>HYPO-LEASING KROATIEN, društvo za financiranje, d.o.o., OIB 87064273078, Koranska 16, 10000 Zagreb</item>
      <item>APLANOS za trgovinu i usluge društvo s ograničenom odgovornošću, OIB 86169679468, Ulica Bruna Bušića 8, Kaštel Gomilica zastupanog po punomoćniku ŽELJKO LUBINA</item>
      <item>SHOPPING CENTER, društvo s ograničenom odgovornošću za graditeljstvo i trgovinu, OIB 48527883403, Branimirova 29, 10000 Zagreb</item>
      <item>HRVATSKE ŠUME TOURS društvo s ograničenom odgovornošću - putnička agencija - u likvidaciji, OIB 39596197214, Ljudevita Farkaša Vukotinovića 2, 10000 Zagreb zastupanog po punomoćniku Odvjetničko društvo TOMIĆ &amp; ŠUŠNJAR j.t.d. u likvidaciji</item>
      <item>VARTEKS varaždinska tekstilna industrija  d. d., OIB 00872098033, Zagrebačka 94, 42000 Varaždin</item>
      <item>MARANA d.o.o. proizvodnja, trgovina, usluge, export-import, OIB 20038755624, Put plokita 14, 21000 Split zastupanog po punomoćniku Odvjetničko društvo MATULIĆ, BILIĆ I PARTNERI, j.t.d.</item>
      <item>MICRONIC, d.o.o. za proizvodnju, trgovinu i usluge, OIB 89489773101, Gotovčeva 8, 21000 Split</item>
      <item>KONTINENTAL PAKIRANJE d.o.o. za graditeljstvo i usluge, OIB 87358951669, Pod Kosom 40, Split</item>
      <item>KABRIO društvo s ograničenom odgovornošću za trgovinu i usluge, OIB 02014925756, Zagrebačka avenija 100 a, 10000 Zagreb zastupanog po punomoćniku GOLUBIĆ I PARTNERI odvjetničko društvo</item>
      <item>Financijska agencija, OIB 85821130368, Vrtni put 3, 10000 Zagreb</item>
      <item>HRVATSKE ŠUME društvo s ograničenom odgovornošću, OIB 69693144506, Ul.Ljudevita Farkaša Vukotinovića 2, 10000 Zagreb</item>
      <item>GRAĐA dioničko društvo za trgovinu na veliko i malo, OIB 75628884500, Vranjički put 2, Solin</item>
      <item>TOWER CENTER RIJEKA društvo s ograničenom odgovornošću za usluge, OIB 84184387126, Strossmayerova 16, Rijeka</item>
      <item>HEP-Operator distribucijskog sustava d.o.o. za distribuciju i opskrbu električne energije, OIB 46830600751, Vergerijeva 6, 52100 Pula</item>
      <item>GRAD RIJEKA, OIB 54382731928, Korzo 16, 51000 Rijeka zastupanog po punomoćniku Vinko Samardžić; Zajednički odvjetnički ured Veljko Knežević, Edi Bradamante, Mira Hinić, Ivana Radić, Bojana Pavković, Senka Perhat i Neven Knežević</item>
    </derivirana_varijabla>
  </DomainObject.Predmet.StrankaListFormatedWithAdressOIB>
  <DomainObject.Predmet.StrankaListNazivFormated>
    <izvorni_sadrzaj>
      <item>MERCATOR - H  društvo s ograničenom odgovornošću za trgovinu i proizvodnju</item>
      <item>GRAĐA - PRODAJNI CENTRI d.o.o. za trgovinu</item>
      <item>FLIO d.o.o. za trgovinu, ugostiteljstvo i poslovanje nekretninama</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item>
      <item>Hrvatski Telekom d.d.</item>
      <item>VODOVOD-OSIJEK d.o.o. za vodoopskrbu i odvodnju</item>
      <item>HEP - Opskrba d.o.o. za opskrbu potrošača električnom, toplinskom energijom i plinom</item>
      <item>AFIRMACIJA MARSONIA društvo s ograničenom odgovornošću za poslovanje nekretninama</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SHOPPING CENTER, društvo s ograničenom odgovornošću za graditeljstvo i trgovinu</item>
      <item>HRVATSKE ŠUME TOURS društvo s ograničenom odgovornošću - putnička agencija - u likvidaciji</item>
      <item>VARTEKS varaždinska tekstilna industrija  d. d.</item>
      <item>MARANA d.o.o. proizvodnja, trgovina, usluge, export-import</item>
      <item>MICRONIC, d.o.o. za proizvodnju, trgovinu i usluge</item>
      <item>KONTINENTAL PAKIRANJE d.o.o. za graditeljstvo i usluge</item>
      <item>KABRIO društvo s ograničenom odgovornošću za trgovinu i usluge</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item>
    </izvorni_sadrzaj>
    <derivirana_varijabla naziv="DomainObject.Predmet.StrankaListNazivFormated_1">
      <item>MERCATOR - H  društvo s ograničenom odgovornošću za trgovinu i proizvodnju</item>
      <item>GRAĐA - PRODAJNI CENTRI d.o.o. za trgovinu</item>
      <item>FLIO d.o.o. za trgovinu, ugostiteljstvo i poslovanje nekretninama</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Raiffeisenbank Austria d.d.</item>
      <item>GENERALI OSIGURANJE dioničko društvo</item>
      <item>HYPO ALPE-ADRIA-BANK dioničko društvo</item>
      <item>TRGOVAČKI CENTAR ZAGREB d.o.o. za trgovinu nekretninama</item>
      <item>Hrvatski Telekom d.d.</item>
      <item>VODOVOD-OSIJEK d.o.o. za vodoopskrbu i odvodnju</item>
      <item>HEP - Opskrba d.o.o. za opskrbu potrošača električnom, toplinskom energijom i plinom</item>
      <item>AFIRMACIJA MARSONIA društvo s ograničenom odgovornošću za poslovanje nekretninama</item>
      <item>OPTIMA LEASING d.o.o. za usluge</item>
      <item>INKASATOR d.o.o. za obavljanje poslova naplate troškova stanovanja i drugih knjigovodstvenih usluga</item>
      <item>HYPO-LEASING KROATIEN, društvo za financiranje, d.o.o.</item>
      <item>APLANOS za trgovinu i usluge društvo s ograničenom odgovornošću</item>
      <item>SHOPPING CENTER, društvo s ograničenom odgovornošću za graditeljstvo i trgovinu</item>
      <item>HRVATSKE ŠUME TOURS društvo s ograničenom odgovornošću - putnička agencija - u likvidaciji</item>
      <item>VARTEKS varaždinska tekstilna industrija  d. d.</item>
      <item>MARANA d.o.o. proizvodnja, trgovina, usluge, export-import</item>
      <item>MICRONIC, d.o.o. za proizvodnju, trgovinu i usluge</item>
      <item>KONTINENTAL PAKIRANJE d.o.o. za graditeljstvo i usluge</item>
      <item>KABRIO društvo s ograničenom odgovornošću za trgovinu i usluge</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GRAD RIJEKA</item>
    </derivirana_varijabla>
  </DomainObject.Predmet.StrankaListNazivFormated>
  <DomainObject.Predmet.StrankaListNazivFormatedOIB>
    <izvorni_sadrzaj>
      <item>MERCATOR - H  društvo s ograničenom odgovornošću za trgovinu i proizvodnju, OIB 10045107278</item>
      <item>GRAĐA - PRODAJNI CENTRI d.o.o. za trgovinu, OIB 70571833346</item>
      <item>FLIO d.o.o. za trgovinu, ugostiteljstvo i poslovanje nekretninama, OIB 39808838633</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item>
      <item>GLOBALNI SERVIS d.o.o. za upravljanje i održavanje objekata, OIB 16428352077</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item>
      <item>OPTIMA LEASING d.o.o. za usluge, OIB 71463153978</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item>
      <item>SHOPPING CENTER, društvo s ograničenom odgovornošću za graditeljstvo i trgovinu, OIB 48527883403</item>
      <item>HRVATSKE ŠUME TOURS društvo s ograničenom odgovornošću - putnička agencija - u likvidaciji, OIB 39596197214</item>
      <item>VARTEKS varaždinska tekstilna industrija  d. d., OIB 00872098033</item>
      <item>MARANA d.o.o. proizvodnja, trgovina, usluge, export-import, OIB 20038755624</item>
      <item>MICRONIC, d.o.o. za proizvodnju, trgovinu i usluge, OIB 89489773101</item>
      <item>KONTINENTAL PAKIRANJE d.o.o. za graditeljstvo i usluge, OIB 87358951669</item>
      <item>KABRIO društvo s ograničenom odgovornošću za trgovinu i usluge, OIB 02014925756</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item>
    </izvorni_sadrzaj>
    <derivirana_varijabla naziv="DomainObject.Predmet.StrankaListNazivFormatedOIB_1">
      <item>MERCATOR - H  društvo s ograničenom odgovornošću za trgovinu i proizvodnju, OIB 10045107278</item>
      <item>GRAĐA - PRODAJNI CENTRI d.o.o. za trgovinu, OIB 70571833346</item>
      <item>FLIO d.o.o. za trgovinu, ugostiteljstvo i poslovanje nekretninama, OIB 39808838633</item>
      <item>KERUM društvo s ograničenom odgovornošću, za unutarnju i vanjsku trgovinu, promet i usluge, OIB 66124057408</item>
      <item>BR-EMA društvo s ograničenom odgovornošću za ugostiteljstvo, trgovinu i usluge, OIB 55690591528</item>
      <item>Hrvatski Telekom d.d., OIB 81793146560</item>
      <item>Hrvatske vode, pravna osoba za upravljanje vodama, OIB 28921383001</item>
      <item>TRGOVAČKI CENTAR ZAGREB d.o.o. za trgovinu nekretninama, OIB 57136792631</item>
      <item>MAKARSKI KOMUNALAC društvo s ograničenom odgovornošću za obavljanje komunalnih poslova, OIB 12733878804</item>
      <item>GENERALI OSIGURANJE dioničko društvo, OIB 10840749604</item>
      <item>ČISTOĆA društvo s ograničenom odgovornošću za obavljanje komunalnih djelatnosti održavanja čistoće i odlaganja komunaln, OIB 38812451417</item>
      <item>Raiffeisenbank Austria d.d., OIB 53056966535</item>
      <item>VENETO BANKA dioničko društvo, OIB 81712716992</item>
      <item>VODOVOD I KANALIZACIJA, društvo s ograničenom odgovornošću za vodoopskrbu, odvodnju i pročišćavanje otpadnih voda, OIB 56826138353</item>
      <item>SOCIETE GENERALE-SPLITSKA BANKA dioničko društvo, OIB 69326397242</item>
      <item>HARO društvo s ograničenom odgovornošću za trgovinu i usluge, OIB 21478700168</item>
      <item>GLOBALNI SERVIS d.o.o. za upravljanje i održavanje objekata, OIB 16428352077</item>
      <item>BONAČIĆ SECURITY za zaštitu osoba i imovine, društvo s ograničenom odgovornošću, OIB 63135369237</item>
      <item>CARGO-PARTNER d.o.o. za otpremništvo, zastupanje u prometu roba i usluge skladištenja, OIB 84596041174</item>
      <item>FLIO d.o.o. za trgovinu, ugostiteljstvo i poslovanje nekretninama, OIB 39808838633</item>
      <item>DHL International d.o.o, hitna dostava širom svijeta, OIB 79069474349</item>
      <item>KERUM društvo s ograničenom odgovornošću, za unutarnju i vanjsku trgovinu, promet i usluge, OIB 66124057408</item>
      <item>VODOVOD-OSIJEK d.o.o. za vodoopskrbu i odvodnju, OIB 43654507669</item>
      <item>MARKO MIHOVILOVIĆ, OIB 05481546487</item>
      <item>HRVATSKA POŠTANSKA BANKA, dioničko društvo, OIB 87939104217</item>
      <item>Hrvatske vode, pravna osoba za upravljanje vodama, OIB 28921383001</item>
      <item>FLIBA, društvo s ograničenom odgovornošću za trgovinu, OIB 30777726033</item>
      <item>ZAGREBAČKI HOLDING, društvo s ograničenom odgovornošću za javni prijevoz, opskrbu vodom, održavanje čistoće, putnička a, OIB 85584865987</item>
      <item>SIMILIS društvo s ograničenom odgovornošću za trgovinu i usluge, OIB 35016480287</item>
      <item>IMEX BANKA dioničko društvo, OIB 99326633206</item>
      <item>GRIP GRADNJA d.o.o. za gradnju, trgovinu, turizam, ugostiteljstvo i usluge, OIB 45163761671</item>
      <item>OT-OPTIMA TELEKOM d.d. za telekomunikacije, OIB 36004425025</item>
      <item>Hrvatska radiotelevizija, OIB 68419124305</item>
      <item>AFIRMACIJA MARSONIA društvo s ograničenom odgovornošću za poslovanje nekretninama, OIB 67378156267</item>
      <item>VIPnet usluge d.o.o. za telekomunikacijske usluge, OIB 00565279090</item>
      <item>Raiffeisenbank Austria d.d., OIB 53056966535</item>
      <item>GENERALI OSIGURANJE dioničko društvo, OIB 10840749604</item>
      <item>HYPO ALPE-ADRIA-BANK dioničko društvo, OIB 14036333877</item>
      <item>TRGOVAČKI CENTAR ZAGREB d.o.o. za trgovinu nekretninama, OIB 57136792631</item>
      <item>Hrvatski Telekom d.d., OIB 81793146560</item>
      <item>VODOVOD-OSIJEK d.o.o. za vodoopskrbu i odvodnju, OIB 43654507669</item>
      <item>HEP - Opskrba d.o.o. za opskrbu potrošača električnom, toplinskom energijom i plinom, OIB 63073332379</item>
      <item>AFIRMACIJA MARSONIA društvo s ograničenom odgovornošću za poslovanje nekretninama, OIB 67378156267</item>
      <item>OPTIMA LEASING d.o.o. za usluge, OIB 71463153978</item>
      <item>INKASATOR d.o.o. za obavljanje poslova naplate troškova stanovanja i drugih knjigovodstvenih usluga, OIB 51671452481</item>
      <item>HYPO-LEASING KROATIEN, društvo za financiranje, d.o.o., OIB 87064273078</item>
      <item>APLANOS za trgovinu i usluge društvo s ograničenom odgovornošću, OIB 86169679468</item>
      <item>SHOPPING CENTER, društvo s ograničenom odgovornošću za graditeljstvo i trgovinu, OIB 48527883403</item>
      <item>HRVATSKE ŠUME TOURS društvo s ograničenom odgovornošću - putnička agencija - u likvidaciji, OIB 39596197214</item>
      <item>VARTEKS varaždinska tekstilna industrija  d. d., OIB 00872098033</item>
      <item>MARANA d.o.o. proizvodnja, trgovina, usluge, export-import, OIB 20038755624</item>
      <item>MICRONIC, d.o.o. za proizvodnju, trgovinu i usluge, OIB 89489773101</item>
      <item>KONTINENTAL PAKIRANJE d.o.o. za graditeljstvo i usluge, OIB 87358951669</item>
      <item>KABRIO društvo s ograničenom odgovornošću za trgovinu i usluge, OIB 02014925756</item>
      <item>Financijska agencija, OIB 85821130368</item>
      <item>HRVATSKE ŠUME društvo s ograničenom odgovornošću, OIB 69693144506</item>
      <item>GRAĐA dioničko društvo za trgovinu na veliko i malo, OIB 75628884500</item>
      <item>TOWER CENTER RIJEKA društvo s ograničenom odgovornošću za usluge, OIB 84184387126</item>
      <item>HEP-Operator distribucijskog sustava d.o.o. za distribuciju i opskrbu električne energije, OIB 46830600751</item>
      <item>GRAD RIJEKA, OIB 54382731928</item>
    </derivirana_varijabla>
  </DomainObject.Predmet.StrankaListNazivFormatedOIB>
  <DomainObject.Predmet.ProtuStrankaListFormated>
    <izvorni_sadrzaj>
      <item>KASTELI, d.o.o. za trgovinu i usluge "u stečaju"</item>
    </izvorni_sadrzaj>
    <derivirana_varijabla naziv="DomainObject.Predmet.ProtuStrankaListFormated_1">
      <item>KASTELI, d.o.o. za trgovinu i usluge "u stečaju"</item>
    </derivirana_varijabla>
  </DomainObject.Predmet.ProtuStrankaListFormated>
  <DomainObject.Predmet.ProtuStrankaListFormatedOIB>
    <izvorni_sadrzaj>
      <item>KASTELI, d.o.o. za trgovinu i usluge "u stečaju", OIB 11142315939</item>
    </izvorni_sadrzaj>
    <derivirana_varijabla naziv="DomainObject.Predmet.ProtuStrankaListFormatedOIB_1">
      <item>KASTELI, d.o.o. za trgovinu i usluge "u stečaju", OIB 11142315939</item>
    </derivirana_varijabla>
  </DomainObject.Predmet.ProtuStrankaListFormatedOIB>
  <DomainObject.Predmet.ProtuStrankaListFormatedWithAdress>
    <izvorni_sadrzaj>
      <item>KASTELI, d.o.o. za trgovinu i usluge "u stečaju", Augusta Cesarca 4, 21000 Split</item>
    </izvorni_sadrzaj>
    <derivirana_varijabla naziv="DomainObject.Predmet.ProtuStrankaListFormatedWithAdress_1">
      <item>KASTELI, d.o.o. za trgovinu i usluge "u stečaju", Augusta Cesarca 4, 21000 Split</item>
    </derivirana_varijabla>
  </DomainObject.Predmet.ProtuStrankaListFormatedWithAdress>
  <DomainObject.Predmet.ProtuStrankaListFormatedWithAdressOIB>
    <izvorni_sadrzaj>
      <item>KASTELI, d.o.o. za trgovinu i usluge "u stečaju", OIB 11142315939, Augusta Cesarca 4, 21000 Split</item>
    </izvorni_sadrzaj>
    <derivirana_varijabla naziv="DomainObject.Predmet.ProtuStrankaListFormatedWithAdressOIB_1">
      <item>KASTELI, d.o.o. za trgovinu i usluge "u stečaju", OIB 11142315939, Augusta Cesarca 4, 21000 Split</item>
    </derivirana_varijabla>
  </DomainObject.Predmet.ProtuStrankaListFormatedWithAdressOIB>
  <DomainObject.Predmet.ProtuStrankaListNazivFormated>
    <izvorni_sadrzaj>
      <item>KASTELI, d.o.o. za trgovinu i usluge "u stečaju"</item>
    </izvorni_sadrzaj>
    <derivirana_varijabla naziv="DomainObject.Predmet.ProtuStrankaListNazivFormated_1">
      <item>KASTELI, d.o.o. za trgovinu i usluge "u stečaju"</item>
    </derivirana_varijabla>
  </DomainObject.Predmet.ProtuStrankaListNazivFormated>
  <DomainObject.Predmet.ProtuStrankaListNazivFormatedOIB>
    <izvorni_sadrzaj>
      <item>KASTELI, d.o.o. za trgovinu i usluge "u stečaju", OIB 11142315939</item>
    </izvorni_sadrzaj>
    <derivirana_varijabla naziv="DomainObject.Predmet.ProtuStrankaListNazivFormatedOIB_1">
      <item>KASTELI, d.o.o. za trgovinu i usluge "u stečaju", OIB 11142315939</item>
    </derivirana_varijabla>
  </DomainObject.Predmet.ProtuStrankaListNazivFormatedOIB>
  <DomainObject.Predmet.OstaliListFormated>
    <izvorni_sadrzaj>
      <item>Tomislav Kos punomoćnik sudionika u postupku 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 punomoćnik sudionika u postupku FLIO d.o.o. za trgovinu, ugostiteljstvo i poslovanje nekretninama</item>
      <item>Zajednički odvjetnički ured Veljko Knežević, Edi Bradamante, Mira Načinović, Ivana Radić i Bojana Pavković</item>
      <item>STJEPAN BABIĆ</item>
      <item>Edi Biočić punomoćnik sudionika u postupku FLIBA, društvo s ograničenom odgovornošću za trgovinu</item>
      <item>Mr. sc. Tin Matić punomoćnik sudionika u postupku GLOBALNI SERVIS d.o.o. za upravljanje i održavanje objekata</item>
      <item>Krešimir Lisak punomoćnik sudionika u postupku DHL International d.o.o, hitna dostava širom svijeta</item>
      <item>ANTOLIĆ I SURADNICI odvjetničko društvo, javno trgovačko društvo punomoćnik sudionika u postupku HARO društvo s ograničenom odgovornošću za trgovinu i usluge</item>
      <item>PEĆAREVIĆ &amp; RELIĆ odvjetničko društvo punomoćnik sudionika u postupku TRGOVAČKI CENTAR ZAGREB d.o.o. za trgovinu nekretninama</item>
      <item>Zajednički odvjetnički ured, odvjetnici Antonio Zujić, Ana Vukadin Cvetko</item>
      <item>Tomislav Kos</item>
      <item>Nebojša Antolić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item>
      <item>Edi Biočić</item>
      <item>Mario Boras</item>
      <item>JAGAR &amp; GREBENAR, ODVJETNIČKO DRUŠTVO punomoćnik sudionika u postupku AFIRMACIJA MARSONIA društvo s ograničenom odgovornošću za poslovanje nekretninama</item>
      <item>Odvjetničko društvo Hanžeković &amp; Partneri društvo s ograničenom odgovornošću</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item>
      <item>Odvjetničko društvo TOMIĆ &amp; ŠUŠNJAR j.t.d. u likvidaciji punomoćnik sudionika u postupku HRVATSKE ŠUME TOURS društvo s ograničenom odgovornošću - putnička agencija - u likvidaciji</item>
      <item>Odvjetničko društvo MATULIĆ, BILIĆ I PARTNERI, j.t.d. punomoćnik sudionika u postupku MARANA d.o.o. proizvodnja, trgovina, usluge, export-import</item>
      <item>GOLUBIĆ I PARTNERI odvjetničko društvo punomoćnik sudionika u postupku 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 punomoćnik sudionika u postupku GRAD RIJEKA</item>
      <item>Zajednički odvjetnički ured Veljko Knežević, Edi Bradamante, Mira Hinić, Ivana Radić, Bojana Pavković, Senka Perhat i Neven Knežević punomoćnik sudionika u postupku GRAD RIJEKA</item>
      <item>Marinko Šandro</item>
      <item>Ilija Šandro</item>
    </izvorni_sadrzaj>
    <derivirana_varijabla naziv="DomainObject.Predmet.OstaliListFormated_1">
      <item>Tomislav Kos punomoćnik sudionika u postupku 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 punomoćnik sudionika u postupku FLIO d.o.o. za trgovinu, ugostiteljstvo i poslovanje nekretninama</item>
      <item>Zajednički odvjetnički ured Veljko Knežević, Edi Bradamante, Mira Načinović, Ivana Radić i Bojana Pavković</item>
      <item>STJEPAN BABIĆ</item>
      <item>Edi Biočić punomoćnik sudionika u postupku FLIBA, društvo s ograničenom odgovornošću za trgovinu</item>
      <item>Mr. sc. Tin Matić punomoćnik sudionika u postupku GLOBALNI SERVIS d.o.o. za upravljanje i održavanje objekata</item>
      <item>Krešimir Lisak punomoćnik sudionika u postupku DHL International d.o.o, hitna dostava širom svijeta</item>
      <item>ANTOLIĆ I SURADNICI odvjetničko društvo, javno trgovačko društvo punomoćnik sudionika u postupku HARO društvo s ograničenom odgovornošću za trgovinu i usluge</item>
      <item>PEĆAREVIĆ &amp; RELIĆ odvjetničko društvo punomoćnik sudionika u postupku TRGOVAČKI CENTAR ZAGREB d.o.o. za trgovinu nekretninama</item>
      <item>Zajednički odvjetnički ured, odvjetnici Antonio Zujić, Ana Vukadin Cvetko</item>
      <item>Tomislav Kos</item>
      <item>Nebojša Antolić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item>
      <item>Edi Biočić</item>
      <item>Mario Boras</item>
      <item>JAGAR &amp; GREBENAR, ODVJETNIČKO DRUŠTVO punomoćnik sudionika u postupku AFIRMACIJA MARSONIA društvo s ograničenom odgovornošću za poslovanje nekretninama</item>
      <item>Odvjetničko društvo Hanžeković &amp; Partneri društvo s ograničenom odgovornošću</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item>
      <item>Odvjetničko društvo TOMIĆ &amp; ŠUŠNJAR j.t.d. u likvidaciji punomoćnik sudionika u postupku HRVATSKE ŠUME TOURS društvo s ograničenom odgovornošću - putnička agencija - u likvidaciji</item>
      <item>Odvjetničko društvo MATULIĆ, BILIĆ I PARTNERI, j.t.d. punomoćnik sudionika u postupku MARANA d.o.o. proizvodnja, trgovina, usluge, export-import</item>
      <item>GOLUBIĆ I PARTNERI odvjetničko društvo punomoćnik sudionika u postupku 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 punomoćnik sudionika u postupku GRAD RIJEKA</item>
      <item>Zajednički odvjetnički ured Veljko Knežević, Edi Bradamante, Mira Hinić, Ivana Radić, Bojana Pavković, Senka Perhat i Neven Knežević punomoćnik sudionika u postupku GRAD RIJEKA</item>
      <item>Marinko Šandro</item>
      <item>Ilija Šandro</item>
    </derivirana_varijabla>
  </DomainObject.Predmet.OstaliListFormated>
  <DomainObject.Predmet.OstaliListFormatedOIB>
    <izvorni_sadrzaj>
      <item>Tomislav Kos, OIB 66722390209 punomoćnik sudionika u postupku MERCATOR - H  društvo s ograničenom odgovornošću za trgovinu i proizvodnju</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 punomoćnik sudionika u postupku FLIO d.o.o. za trgovinu, ugostiteljstvo i poslovanje nekretninama</item>
      <item>Zajednički odvjetnički ured Veljko Knežević, Edi Bradamante, Mira Načinović, Ivana Radić i Bojana Pavković</item>
      <item>STJEPAN BABIĆ</item>
      <item>Edi Biočić, OIB 87368264041 punomoćnik sudionika u postupku FLIBA, društvo s ograničenom odgovornošću za trgovinu</item>
      <item>Mr. sc. Tin Matić, OIB 01425764139 punomoćnik sudionika u postupku GLOBALNI SERVIS d.o.o. za upravljanje i održavanje objekata</item>
      <item>Krešimir Lisak, OIB 20234800100 punomoćnik sudionika u postupku DHL International d.o.o, hitna dostava širom svijeta</item>
      <item>ANTOLIĆ I SURADNICI odvjetničko društvo, javno trgovačko društvo, OIB 82891991682 punomoćnik sudionika u postupku HARO društvo s ograničenom odgovornošću za trgovinu i usluge</item>
      <item>PEĆAREVIĆ &amp; RELIĆ odvjetničko društvo, OIB 09348249237 punomoćnik sudionika u postupku TRGOVAČKI CENTAR ZAGREB d.o.o. za trgovinu nekretninama</item>
      <item>Zajednički odvjetnički ured, odvjetnici Antonio Zujić, Ana Vukadin Cvetko</item>
      <item>Tomislav Kos</item>
      <item>Nebojša Antolić, OIB 94511496457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 punomoćnik sudionika u postupku AFIRMACIJA MARSONIA društvo s ograničenom odgovornošću za poslovanje nekretninama</item>
      <item>Odvjetničko društvo Hanžeković &amp; Partneri društvo s ograničenom odgovornošću, OIB 85127306373</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 OIB 61980608934</item>
      <item>Odvjetničko društvo TOMIĆ &amp; ŠUŠNJAR j.t.d. u likvidaciji, OIB 56842995878 punomoćnik sudionika u postupku HRVATSKE ŠUME TOURS društvo s ograničenom odgovornošću - putnička agencija - u likvidaciji</item>
      <item>Odvjetničko društvo MATULIĆ, BILIĆ I PARTNERI, j.t.d., OIB 25781343234 punomoćnik sudionika u postupku MARANA d.o.o. proizvodnja, trgovina, usluge, export-import</item>
      <item>GOLUBIĆ I PARTNERI odvjetničko društvo, OIB 33787960971 punomoćnik sudionika u postupku KABRIO društvo s ograničenom odgovornošću za trgovinu i usluge</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 punomoćnik sudionika u postupku GRAD RIJEKA</item>
      <item>Zajednički odvjetnički ured Veljko Knežević, Edi Bradamante, Mira Hinić, Ivana Radić, Bojana Pavković, Senka Perhat i Neven Knežević punomoćnik sudionika u postupku GRAD RIJEKA</item>
      <item>Marinko Šandro, OIB 72219897614</item>
      <item>Ilija Šandro, OIB 63805555639</item>
    </izvorni_sadrzaj>
    <derivirana_varijabla naziv="DomainObject.Predmet.OstaliListFormatedOIB_1">
      <item>Tomislav Kos, OIB 66722390209 punomoćnik sudionika u postupku MERCATOR - H  društvo s ograničenom odgovornošću za trgovinu i proizvodnju</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 punomoćnik sudionika u postupku FLIO d.o.o. za trgovinu, ugostiteljstvo i poslovanje nekretninama</item>
      <item>Zajednički odvjetnički ured Veljko Knežević, Edi Bradamante, Mira Načinović, Ivana Radić i Bojana Pavković</item>
      <item>STJEPAN BABIĆ</item>
      <item>Edi Biočić, OIB 87368264041 punomoćnik sudionika u postupku FLIBA, društvo s ograničenom odgovornošću za trgovinu</item>
      <item>Mr. sc. Tin Matić, OIB 01425764139 punomoćnik sudionika u postupku GLOBALNI SERVIS d.o.o. za upravljanje i održavanje objekata</item>
      <item>Krešimir Lisak, OIB 20234800100 punomoćnik sudionika u postupku DHL International d.o.o, hitna dostava širom svijeta</item>
      <item>ANTOLIĆ I SURADNICI odvjetničko društvo, javno trgovačko društvo, OIB 82891991682 punomoćnik sudionika u postupku HARO društvo s ograničenom odgovornošću za trgovinu i usluge</item>
      <item>PEĆAREVIĆ &amp; RELIĆ odvjetničko društvo, OIB 09348249237 punomoćnik sudionika u postupku TRGOVAČKI CENTAR ZAGREB d.o.o. za trgovinu nekretninama</item>
      <item>Zajednički odvjetnički ured, odvjetnici Antonio Zujić, Ana Vukadin Cvetko</item>
      <item>Tomislav Kos</item>
      <item>Nebojša Antolić, OIB 94511496457 punomoćnik sudionika u postupku HARO društvo s ograničenom odgovornošću za trgovinu i usluge</item>
      <item>Dora Živković punomoćnik sudionika u postupku GRIP GRADNJA d.o.o. za gradnju, trgovinu, turizam, ugostiteljstvo i usluge</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 punomoćnik sudionika u postupku AFIRMACIJA MARSONIA društvo s ograničenom odgovornošću za poslovanje nekretninama</item>
      <item>Odvjetničko društvo Hanžeković &amp; Partneri društvo s ograničenom odgovornošću, OIB 85127306373</item>
      <item>Pavle Fellner</item>
      <item>Goran Božić punomoćnik sudionika u postupku OPTIMA LEASING d.o.o. za usluge</item>
      <item>Zajednički odvjetnički ured Veljko Knežević, Edi Bradamant,Mira Načinović, Ivana Radić i Bojana Pavković</item>
      <item>Ivan Vidović punomoćnik sudionika u postupku GRAĐA - PRODAJNI CENTRI d.o.o. za trgovinu</item>
      <item>ŽELJKO LUBINA punomoćnik sudionika u postupku APLANOS za trgovinu i usluge društvo s ograničenom odgovornošću</item>
      <item>Odvjetnički ured Rosić</item>
      <item>OPĆINSKI SUD U SPLITU, Stalna služba u Solinu, OIB 61980608934</item>
      <item>Odvjetničko društvo TOMIĆ &amp; ŠUŠNJAR j.t.d. u likvidaciji, OIB 56842995878 punomoćnik sudionika u postupku HRVATSKE ŠUME TOURS društvo s ograničenom odgovornošću - putnička agencija - u likvidaciji</item>
      <item>Odvjetničko društvo MATULIĆ, BILIĆ I PARTNERI, j.t.d., OIB 25781343234 punomoćnik sudionika u postupku MARANA d.o.o. proizvodnja, trgovina, usluge, export-import</item>
      <item>GOLUBIĆ I PARTNERI odvjetničko društvo, OIB 33787960971 punomoćnik sudionika u postupku KABRIO društvo s ograničenom odgovornošću za trgovinu i usluge</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 punomoćnik sudionika u postupku GRAD RIJEKA</item>
      <item>Zajednički odvjetnički ured Veljko Knežević, Edi Bradamante, Mira Hinić, Ivana Radić, Bojana Pavković, Senka Perhat i Neven Knežević punomoćnik sudionika u postupku GRAD RIJEKA</item>
      <item>Marinko Šandro, OIB 72219897614</item>
      <item>Ilija Šandro, OIB 63805555639</item>
    </derivirana_varijabla>
  </DomainObject.Predmet.OstaliListFormatedOIB>
  <DomainObject.Predmet.OstaliListFormatedWithAdress>
    <izvorni_sadrzaj>
      <item>Tomislav Kos, Nodilova 1, 10000 Zagreb punomoćnik sudionika u postupku MERCATOR - H  društvo s ograničenom odgovornošću za trgovinu i proizvodnju</item>
      <item>Olja Einfalt-mihovilović, Augusta Cesarca 4, 21000 Split</item>
      <item>SOCIETE GENERALE-SPLITSKA BANKA dioničko društvo, Ruđera Boškovića 16, Split</item>
      <item>Meri Šitić, Šime Ljubića 7, 21000 Split</item>
      <item>NARODNE NOVINE, dioničko društvo za izdavanje i tiskanje Službenog lista Republike Hrvatske, službenih i drugih obrazaca te , Savski Gaj XIII. put 6, 10000 Zagreb</item>
      <item>SOCIETE GENERALE-SPLITSKA BANKA dioničko društvo, Ruđera Boškovića 16, 21000 Split</item>
      <item>BRANKO ČUTURA, Marmontova 14/IV, 21000 Split</item>
      <item>Ivan Vidović, Ulica kralja Zvonimiria 72, 21210 Solin</item>
      <item>Mijo Jeličić,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Ulica Kralja Držislava 2, Zagreb punomoćnik sudionika u postupku FLIBA, društvo s ograničenom odgovornošću za trgovinu</item>
      <item>Mr. sc. Tin Matić, Vlaška 95, Zagreb punomoćnik sudionika u postupku GLOBALNI SERVIS d.o.o. za upravljanje i održavanje objekata</item>
      <item>Krešimir Lisak, Petrinjska 9, 10000 Zagreb punomoćnik sudionika u postupku DHL International d.o.o, hitna dostava širom svijeta</item>
      <item>ANTOLIĆ I SURADNICI odvjetničko društvo, javno trgovačko društvo, Ulica Pavla Hatza 3, 10000 Zagreb punomoćnik sudionika u postupku HARO društvo s ograničenom odgovornošću za trgovinu i usluge</item>
      <item>PEĆAREVIĆ &amp; RELIĆ odvjetničko društvo,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Jurkovićeva 24, 10000 Zagreb</item>
      <item>Edi Biočić, Ulica Kralja Držislava 2, Zagreb</item>
      <item>Mario Boras, Domovinskog rata 26/I, 21000 Split</item>
      <item>JAGAR &amp; GREBENAR, ODVJETNIČKO DRUŠTVO, Masarykova 15, 10000 Zagreb punomoćnik sudionika u postupku AFIRMACIJA MARSONIA društvo s ograničenom odgovornošću za poslovanje nekretninama</item>
      <item>Odvjetničko društvo Hanžeković &amp; Partneri društvo s ograničenom odgovornošću,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Kralja Zvonimira 75, 21210 Solin</item>
      <item>Odvjetničko društvo TOMIĆ &amp; ŠUŠNJAR j.t.d. u likvidaciji, Zelinska 2/1, Zagreb punomoćnik sudionika u postupku HRVATSKE ŠUME TOURS društvo s ograničenom odgovornošću - putnička agencija - u likvidaciji</item>
      <item>Odvjetničko društvo MATULIĆ, BILIĆ I PARTNERI, j.t.d., Sukoišanska 43, Split punomoćnik sudionika u postupku MARANA d.o.o. proizvodnja, trgovina, usluge, export-import</item>
      <item>GOLUBIĆ I PARTNERI odvjetničko društvo, Amruševa 13, 10000 Zagreb punomoćnik sudionika u postupku KABRIO društvo s ograničenom odgovornošću za trgovinu i usluge</item>
      <item>PAVLE FELLNER, Jurišićeva 1 a, 10000 Zagreb</item>
      <item>Porezna uprava Solin, S. Radića 42, 21210 Solin</item>
      <item>OTP banka Hrvatska dioničko društvo, Ulica Domovinskog rata 3, Zadar</item>
      <item>Trgovački sud Split Registarski odjel, Sukoišanska 6, 21000 Split</item>
      <item>NARODNE NOVINE, dioničko društvo za izdavanje i tiskanje Službenog lista Republike Hrvatske, službenih i drugih obrazaca te , Savski Gaj XIII. put 6, 10000 Zagreb</item>
      <item>Trgovački sud Split Oglasna ploča, Sukoišanska 6, 21000 Split</item>
      <item>HYPO-LEASING KROATIEN, društvo za financiranje, d.o.o., Koranska 16, 10000 Zagreb</item>
      <item>Trgovački sud Split Računovodstvo, 21000 Split</item>
      <item>SILVANA POLJAK, Bruna Bušića 8, Kaštel Gomilica</item>
      <item>SIMILIS društvo s ograničenom odgovornošću za trgovinu i usluge, Duga 17, Vinkovci</item>
      <item>Trgovački sud  Split Pisarnica, Sukoišanska 6, 21000 Split</item>
      <item>Trgovački sud Split Ovršni odjel, Sukoišanska 6, 21000 Split</item>
      <item>Vinko Samardžić,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Svetice 32, 10000 Zagreb</item>
      <item>Ilija Šandro, Svetice 32, 10000 Zagreb</item>
    </izvorni_sadrzaj>
    <derivirana_varijabla naziv="DomainObject.Predmet.OstaliListFormatedWithAdress_1">
      <item>Tomislav Kos, Nodilova 1, 10000 Zagreb punomoćnik sudionika u postupku MERCATOR - H  društvo s ograničenom odgovornošću za trgovinu i proizvodnju</item>
      <item>Olja Einfalt-mihovilović, Augusta Cesarca 4, 21000 Split</item>
      <item>SOCIETE GENERALE-SPLITSKA BANKA dioničko društvo, Ruđera Boškovića 16, Split</item>
      <item>Meri Šitić, Šime Ljubića 7, 21000 Split</item>
      <item>NARODNE NOVINE, dioničko društvo za izdavanje i tiskanje Službenog lista Republike Hrvatske, službenih i drugih obrazaca te , Savski Gaj XIII. put 6, 10000 Zagreb</item>
      <item>SOCIETE GENERALE-SPLITSKA BANKA dioničko društvo, Ruđera Boškovića 16, 21000 Split</item>
      <item>BRANKO ČUTURA, Marmontova 14/IV, 21000 Split</item>
      <item>Ivan Vidović, Ulica kralja Zvonimiria 72, 21210 Solin</item>
      <item>Mijo Jeličić,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Ulica Kralja Držislava 2, Zagreb punomoćnik sudionika u postupku FLIBA, društvo s ograničenom odgovornošću za trgovinu</item>
      <item>Mr. sc. Tin Matić, Vlaška 95, Zagreb punomoćnik sudionika u postupku GLOBALNI SERVIS d.o.o. za upravljanje i održavanje objekata</item>
      <item>Krešimir Lisak, Petrinjska 9, 10000 Zagreb punomoćnik sudionika u postupku DHL International d.o.o, hitna dostava širom svijeta</item>
      <item>ANTOLIĆ I SURADNICI odvjetničko društvo, javno trgovačko društvo, Ulica Pavla Hatza 3, 10000 Zagreb punomoćnik sudionika u postupku HARO društvo s ograničenom odgovornošću za trgovinu i usluge</item>
      <item>PEĆAREVIĆ &amp; RELIĆ odvjetničko društvo,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Jurkovićeva 24, 10000 Zagreb</item>
      <item>Edi Biočić, Ulica Kralja Držislava 2, Zagreb</item>
      <item>Mario Boras, Domovinskog rata 26/I, 21000 Split</item>
      <item>JAGAR &amp; GREBENAR, ODVJETNIČKO DRUŠTVO, Masarykova 15, 10000 Zagreb punomoćnik sudionika u postupku AFIRMACIJA MARSONIA društvo s ograničenom odgovornošću za poslovanje nekretninama</item>
      <item>Odvjetničko društvo Hanžeković &amp; Partneri društvo s ograničenom odgovornošću,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Kralja Zvonimira 75, 21210 Solin</item>
      <item>Odvjetničko društvo TOMIĆ &amp; ŠUŠNJAR j.t.d. u likvidaciji, Zelinska 2/1, Zagreb punomoćnik sudionika u postupku HRVATSKE ŠUME TOURS društvo s ograničenom odgovornošću - putnička agencija - u likvidaciji</item>
      <item>Odvjetničko društvo MATULIĆ, BILIĆ I PARTNERI, j.t.d., Sukoišanska 43, Split punomoćnik sudionika u postupku MARANA d.o.o. proizvodnja, trgovina, usluge, export-import</item>
      <item>GOLUBIĆ I PARTNERI odvjetničko društvo, Amruševa 13, 10000 Zagreb punomoćnik sudionika u postupku KABRIO društvo s ograničenom odgovornošću za trgovinu i usluge</item>
      <item>PAVLE FELLNER, Jurišićeva 1 a, 10000 Zagreb</item>
      <item>Porezna uprava Solin, S. Radića 42, 21210 Solin</item>
      <item>OTP banka Hrvatska dioničko društvo, Ulica Domovinskog rata 3, Zadar</item>
      <item>Trgovački sud Split Registarski odjel, Sukoišanska 6, 21000 Split</item>
      <item>NARODNE NOVINE, dioničko društvo za izdavanje i tiskanje Službenog lista Republike Hrvatske, službenih i drugih obrazaca te , Savski Gaj XIII. put 6, 10000 Zagreb</item>
      <item>Trgovački sud Split Oglasna ploča, Sukoišanska 6, 21000 Split</item>
      <item>HYPO-LEASING KROATIEN, društvo za financiranje, d.o.o., Koranska 16, 10000 Zagreb</item>
      <item>Trgovački sud Split Računovodstvo, 21000 Split</item>
      <item>SILVANA POLJAK, Bruna Bušića 8, Kaštel Gomilica</item>
      <item>SIMILIS društvo s ograničenom odgovornošću za trgovinu i usluge, Duga 17, Vinkovci</item>
      <item>Trgovački sud  Split Pisarnica, Sukoišanska 6, 21000 Split</item>
      <item>Trgovački sud Split Ovršni odjel, Sukoišanska 6, 21000 Split</item>
      <item>Vinko Samardžić,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Svetice 32, 10000 Zagreb</item>
      <item>Ilija Šandro, Svetice 32, 10000 Zagreb</item>
    </derivirana_varijabla>
  </DomainObject.Predmet.OstaliListFormatedWithAdress>
  <DomainObject.Predmet.OstaliListFormatedWithAdressOIB>
    <izvorni_sadrzaj>
      <item>Tomislav Kos, OIB 66722390209, Nodilova 1, 10000 Zagreb punomoćnik sudionika u postupku MERCATOR - H  društvo s ograničenom odgovornošću za trgovinu i proizvodnju</item>
      <item>Olja Einfalt-mihovilović, OIB 15662737821, Augusta Cesarca 4, 21000 Split</item>
      <item>SOCIETE GENERALE-SPLITSKA BANKA dioničko društvo, OIB 69326397242, Ruđera Boškovića 16, Split</item>
      <item>Meri Šitić, OIB 61723426098, Šime Ljubića 7, 21000 Split</item>
      <item>NARODNE NOVINE, dioničko društvo za izdavanje i tiskanje Službenog lista Republike Hrvatske, službenih i drugih obrazaca te , OIB 64546066176, Savski Gaj XIII. put 6, 10000 Zagreb</item>
      <item>SOCIETE GENERALE-SPLITSKA BANKA dioničko društvo, OIB 69326397242, Ruđera Boškovića 16, 21000 Split</item>
      <item>BRANKO ČUTURA, Marmontova 14/IV, 21000 Split</item>
      <item>Ivan Vidović, Ulica kralja Zvonimiria 72, 21210 Solin</item>
      <item>Mijo Jeličić, OIB 71855290129,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OIB 87368264041, Ulica Kralja Držislava 2, Zagreb punomoćnik sudionika u postupku FLIBA, društvo s ograničenom odgovornošću za trgovinu</item>
      <item>Mr. sc. Tin Matić, OIB 01425764139, Vlaška 95, Zagreb punomoćnik sudionika u postupku GLOBALNI SERVIS d.o.o. za upravljanje i održavanje objekata</item>
      <item>Krešimir Lisak, OIB 20234800100, Petrinjska 9, 10000 Zagreb punomoćnik sudionika u postupku DHL International d.o.o, hitna dostava širom svijeta</item>
      <item>ANTOLIĆ I SURADNICI odvjetničko društvo, javno trgovačko društvo, OIB 82891991682, Ulica Pavla Hatza 3, 10000 Zagreb punomoćnik sudionika u postupku HARO društvo s ograničenom odgovornošću za trgovinu i usluge</item>
      <item>PEĆAREVIĆ &amp; RELIĆ odvjetničko društvo, OIB 09348249237,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OIB 94511496457,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OIB 33949636978, Jurkovićeva 24, 10000 Zagreb</item>
      <item>Edi Biočić, OIB 87368264041, Ulica Kralja Držislava 2, Zagreb</item>
      <item>Mario Boras, Domovinskog rata 26/I, 21000 Split</item>
      <item>JAGAR &amp; GREBENAR, ODVJETNIČKO DRUŠTVO, OIB 50338508399, Masarykova 15, 10000 Zagreb punomoćnik sudionika u postupku AFIRMACIJA MARSONIA društvo s ograničenom odgovornošću za poslovanje nekretninama</item>
      <item>Odvjetničko društvo Hanžeković &amp; Partneri društvo s ograničenom odgovornošću, OIB 85127306373,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OIB 61980608934, Kralja Zvonimira 75, 21210 Solin</item>
      <item>Odvjetničko društvo TOMIĆ &amp; ŠUŠNJAR j.t.d. u likvidaciji, OIB 56842995878, Zelinska 2/1, Zagreb punomoćnik sudionika u postupku HRVATSKE ŠUME TOURS društvo s ograničenom odgovornošću - putnička agencija - u likvidaciji</item>
      <item>Odvjetničko društvo MATULIĆ, BILIĆ I PARTNERI, j.t.d., OIB 25781343234, Sukoišanska 43, Split punomoćnik sudionika u postupku MARANA d.o.o. proizvodnja, trgovina, usluge, export-import</item>
      <item>GOLUBIĆ I PARTNERI odvjetničko društvo, OIB 33787960971, Amruševa 13, 10000 Zagreb punomoćnik sudionika u postupku KABRIO društvo s ograničenom odgovornošću za trgovinu i usluge</item>
      <item>PAVLE FELLNER, Jurišićeva 1 a, 10000 Zagreb</item>
      <item>Porezna uprava Solin, OIB 18683136487, S. Radića 42, 21210 Solin</item>
      <item>OTP banka Hrvatska dioničko društvo, OIB 52508873833, Ulica Domovinskog rata 3, Zadar</item>
      <item>Trgovački sud Split Registarski odjel,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HYPO-LEASING KROATIEN, društvo za financiranje, d.o.o., OIB 87064273078, Koranska 16, 10000 Zagreb</item>
      <item>Trgovački sud Split Računovodstvo, 21000 Split</item>
      <item>SILVANA POLJAK, Bruna Bušića 8, Kaštel Gomilica</item>
      <item>SIMILIS društvo s ograničenom odgovornošću za trgovinu i usluge, OIB 35016480287, Duga 17, Vinkovci</item>
      <item>Trgovački sud  Split Pisarnica, OIB 30842297926, Sukoišanska 6, 21000 Split</item>
      <item>Trgovački sud Split Ovršni odjel, OIB 30842297926, Sukoišanska 6, 21000 Split</item>
      <item>Vinko Samardžić, OIB 51470568169,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OIB 72219897614, Svetice 32, 10000 Zagreb</item>
      <item>Ilija Šandro, OIB 63805555639, Svetice 32, 10000 Zagreb</item>
    </izvorni_sadrzaj>
    <derivirana_varijabla naziv="DomainObject.Predmet.OstaliListFormatedWithAdressOIB_1">
      <item>Tomislav Kos, OIB 66722390209, Nodilova 1, 10000 Zagreb punomoćnik sudionika u postupku MERCATOR - H  društvo s ograničenom odgovornošću za trgovinu i proizvodnju</item>
      <item>Olja Einfalt-mihovilović, OIB 15662737821, Augusta Cesarca 4, 21000 Split</item>
      <item>SOCIETE GENERALE-SPLITSKA BANKA dioničko društvo, OIB 69326397242, Ruđera Boškovića 16, Split</item>
      <item>Meri Šitić, OIB 61723426098, Šime Ljubića 7, 21000 Split</item>
      <item>NARODNE NOVINE, dioničko društvo za izdavanje i tiskanje Službenog lista Republike Hrvatske, službenih i drugih obrazaca te , OIB 64546066176, Savski Gaj XIII. put 6, 10000 Zagreb</item>
      <item>SOCIETE GENERALE-SPLITSKA BANKA dioničko društvo, OIB 69326397242, Ruđera Boškovića 16, 21000 Split</item>
      <item>BRANKO ČUTURA, Marmontova 14/IV, 21000 Split</item>
      <item>Ivan Vidović, Ulica kralja Zvonimiria 72, 21210 Solin</item>
      <item>Mijo Jeličić, OIB 71855290129, Kliška 29., 21000 Split punomoćnik sudionika u postupku FLIO d.o.o. za trgovinu, ugostiteljstvo i poslovanje nekretninama</item>
      <item>Zajednički odvjetnički ured Veljko Knežević, Edi Bradamante, Mira Načinović, Ivana Radić i Bojana Pavković, Ribarska 4, 51000 Rijeka</item>
      <item>STJEPAN BABIĆ, Vodovodna 13/I, 10000 Zagreb</item>
      <item>Edi Biočić, OIB 87368264041, Ulica Kralja Držislava 2, Zagreb punomoćnik sudionika u postupku FLIBA, društvo s ograničenom odgovornošću za trgovinu</item>
      <item>Mr. sc. Tin Matić, OIB 01425764139, Vlaška 95, Zagreb punomoćnik sudionika u postupku GLOBALNI SERVIS d.o.o. za upravljanje i održavanje objekata</item>
      <item>Krešimir Lisak, OIB 20234800100, Petrinjska 9, 10000 Zagreb punomoćnik sudionika u postupku DHL International d.o.o, hitna dostava širom svijeta</item>
      <item>ANTOLIĆ I SURADNICI odvjetničko društvo, javno trgovačko društvo, OIB 82891991682, Ulica Pavla Hatza 3, 10000 Zagreb punomoćnik sudionika u postupku HARO društvo s ograničenom odgovornošću za trgovinu i usluge</item>
      <item>PEĆAREVIĆ &amp; RELIĆ odvjetničko društvo, OIB 09348249237, Zaharova 5, 10000 Zagreb punomoćnik sudionika u postupku TRGOVAČKI CENTAR ZAGREB d.o.o. za trgovinu nekretninama</item>
      <item>Zajednički odvjetnički ured, odvjetnici Antonio Zujić, Ana Vukadin Cvetko, Gajeva 22, 10000 Zagreb</item>
      <item>Tomislav Kos, Nodilova 1, 10000 Zagreb</item>
      <item>Nebojša Antolić, OIB 94511496457, Pavla Hatza 3, 10000 Zagreb punomoćnik sudionika u postupku HARO društvo s ograničenom odgovornošću za trgovinu i usluge</item>
      <item>Dora Živković, Domovinskog rata 40, 21000 Split punomoćnik sudionika u postupku GRIP GRADNJA d.o.o. za gradnju, trgovinu, turizam, ugostiteljstvo i usluge</item>
      <item>Zajednički odvjetnički ured Ksenija Grba, Dijana Kesonja, Matačićeva 1/1, 51000 Rijeka</item>
      <item>TRAVAŠ I PARTNERI ODVJETNIČKO DRUŠTVO, društvo s ograničenom odgovornošću, OIB 33949636978, Jurkovićeva 24, 10000 Zagreb</item>
      <item>Edi Biočić, OIB 87368264041, Ulica Kralja Držislava 2, Zagreb</item>
      <item>Mario Boras, Domovinskog rata 26/I, 21000 Split</item>
      <item>JAGAR &amp; GREBENAR, ODVJETNIČKO DRUŠTVO, OIB 50338508399, Masarykova 15, 10000 Zagreb punomoćnik sudionika u postupku AFIRMACIJA MARSONIA društvo s ograničenom odgovornošću za poslovanje nekretninama</item>
      <item>Odvjetničko društvo Hanžeković &amp; Partneri društvo s ograničenom odgovornošću, OIB 85127306373, Radnička Cesta 22, Zagreb</item>
      <item>Pavle Fellner, Jurišićeva 1a, 10000 Zagreb</item>
      <item>Goran Božić, Trg bana Josipa Jelačića 3, 10000 Zagreb punomoćnik sudionika u postupku OPTIMA LEASING d.o.o. za usluge</item>
      <item>Zajednički odvjetnički ured Veljko Knežević, Edi Bradamant,Mira Načinović, Ivana Radić i Bojana Pavković, Ribarska 4, 51000 Rijeka</item>
      <item>Ivan Vidović, Ulica kralja Zvonimira  72, 21210 Solin punomoćnik sudionika u postupku GRAĐA - PRODAJNI CENTRI d.o.o. za trgovinu</item>
      <item>ŽELJKO LUBINA, Gundulićeva 48, 21000 Split punomoćnik sudionika u postupku APLANOS za trgovinu i usluge društvo s ograničenom odgovornošću</item>
      <item>Odvjetnički ured Rosić, Put Žnjana 44 a, 21000 Split</item>
      <item>OPĆINSKI SUD U SPLITU, Stalna služba u Solinu, OIB 61980608934, Kralja Zvonimira 75, 21210 Solin</item>
      <item>Odvjetničko društvo TOMIĆ &amp; ŠUŠNJAR j.t.d. u likvidaciji, OIB 56842995878, Zelinska 2/1, Zagreb punomoćnik sudionika u postupku HRVATSKE ŠUME TOURS društvo s ograničenom odgovornošću - putnička agencija - u likvidaciji</item>
      <item>Odvjetničko društvo MATULIĆ, BILIĆ I PARTNERI, j.t.d., OIB 25781343234, Sukoišanska 43, Split punomoćnik sudionika u postupku MARANA d.o.o. proizvodnja, trgovina, usluge, export-import</item>
      <item>GOLUBIĆ I PARTNERI odvjetničko društvo, OIB 33787960971, Amruševa 13, 10000 Zagreb punomoćnik sudionika u postupku KABRIO društvo s ograničenom odgovornošću za trgovinu i usluge</item>
      <item>PAVLE FELLNER, Jurišićeva 1 a, 10000 Zagreb</item>
      <item>Porezna uprava Solin, OIB 18683136487, S. Radića 42, 21210 Solin</item>
      <item>OTP banka Hrvatska dioničko društvo, OIB 52508873833, Ulica Domovinskog rata 3, Zadar</item>
      <item>Trgovački sud Split Registarski odjel,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HYPO-LEASING KROATIEN, društvo za financiranje, d.o.o., OIB 87064273078, Koranska 16, 10000 Zagreb</item>
      <item>Trgovački sud Split Računovodstvo, 21000 Split</item>
      <item>SILVANA POLJAK, Bruna Bušića 8, Kaštel Gomilica</item>
      <item>SIMILIS društvo s ograničenom odgovornošću za trgovinu i usluge, OIB 35016480287, Duga 17, Vinkovci</item>
      <item>Trgovački sud  Split Pisarnica, OIB 30842297926, Sukoišanska 6, 21000 Split</item>
      <item>Trgovački sud Split Ovršni odjel, OIB 30842297926, Sukoišanska 6, 21000 Split</item>
      <item>Vinko Samardžić, OIB 51470568169, Kavanjinova 5/II, 21000 Split punomoćnik sudionika u postupku GRAD RIJEKA</item>
      <item>Zajednički odvjetnički ured Veljko Knežević, Edi Bradamante, Mira Hinić, Ivana Radić, Bojana Pavković, Senka Perhat i Neven Knežević, Ribarska 4, 51000 Rijeka punomoćnik sudionika u postupku GRAD RIJEKA</item>
      <item>Marinko Šandro, OIB 72219897614, Svetice 32, 10000 Zagreb</item>
      <item>Ilija Šandro, OIB 63805555639, Svetice 32, 10000 Zagreb</item>
    </derivirana_varijabla>
  </DomainObject.Predmet.OstaliListFormatedWithAdressOIB>
  <DomainObject.Predmet.OstaliListNazivFormated>
    <izvorni_sadrzaj>
      <item>Tomislav Kos</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item>
      <item>Zajednički odvjetnički ured Veljko Knežević, Edi Bradamante, Mira Načinović, Ivana Radić i Bojana Pavković</item>
      <item>STJEPAN BABIĆ</item>
      <item>Edi Biočić</item>
      <item>Mr. sc. Tin Matić</item>
      <item>Krešimir Lisak</item>
      <item>ANTOLIĆ I SURADNICI odvjetničko društvo, javno trgovačko društvo</item>
      <item>PEĆAREVIĆ &amp; RELIĆ odvjetničko društvo</item>
      <item>Zajednički odvjetnički ured, odvjetnici Antonio Zujić, Ana Vukadin Cvetko</item>
      <item>Tomislav Kos</item>
      <item>Nebojša Antolić</item>
      <item>Dora Živković</item>
      <item>Zajednički odvjetnički ured Ksenija Grba, Dijana Kesonja</item>
      <item>TRAVAŠ I PARTNERI ODVJETNIČKO DRUŠTVO, društvo s ograničenom odgovornošću</item>
      <item>Edi Biočić</item>
      <item>Mario Boras</item>
      <item>JAGAR &amp; GREBENAR, ODVJETNIČKO DRUŠTVO</item>
      <item>Odvjetničko društvo Hanžeković &amp; Partneri društvo s ograničenom odgovornošću</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item>
      <item>Odvjetničko društvo TOMIĆ &amp; ŠUŠNJAR j.t.d. u likvidaciji</item>
      <item>Odvjetničko društvo MATULIĆ, BILIĆ I PARTNERI, j.t.d.</item>
      <item>GOLUBIĆ I PARTNERI odvjetničko društvo</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item>
      <item>Zajednički odvjetnički ured Veljko Knežević, Edi Bradamante, Mira Hinić, Ivana Radić, Bojana Pavković, Senka Perhat i Neven Knežević</item>
      <item>Marinko Šandro</item>
      <item>Ilija Šandro</item>
    </izvorni_sadrzaj>
    <derivirana_varijabla naziv="DomainObject.Predmet.OstaliListNazivFormated_1">
      <item>Tomislav Kos</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Mijo Jeličić</item>
      <item>Zajednički odvjetnički ured Veljko Knežević, Edi Bradamante, Mira Načinović, Ivana Radić i Bojana Pavković</item>
      <item>STJEPAN BABIĆ</item>
      <item>Edi Biočić</item>
      <item>Mr. sc. Tin Matić</item>
      <item>Krešimir Lisak</item>
      <item>ANTOLIĆ I SURADNICI odvjetničko društvo, javno trgovačko društvo</item>
      <item>PEĆAREVIĆ &amp; RELIĆ odvjetničko društvo</item>
      <item>Zajednički odvjetnički ured, odvjetnici Antonio Zujić, Ana Vukadin Cvetko</item>
      <item>Tomislav Kos</item>
      <item>Nebojša Antolić</item>
      <item>Dora Živković</item>
      <item>Zajednički odvjetnički ured Ksenija Grba, Dijana Kesonja</item>
      <item>TRAVAŠ I PARTNERI ODVJETNIČKO DRUŠTVO, društvo s ograničenom odgovornošću</item>
      <item>Edi Biočić</item>
      <item>Mario Boras</item>
      <item>JAGAR &amp; GREBENAR, ODVJETNIČKO DRUŠTVO</item>
      <item>Odvjetničko društvo Hanžeković &amp; Partneri društvo s ograničenom odgovornošću</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item>
      <item>Odvjetničko društvo TOMIĆ &amp; ŠUŠNJAR j.t.d. u likvidaciji</item>
      <item>Odvjetničko društvo MATULIĆ, BILIĆ I PARTNERI, j.t.d.</item>
      <item>GOLUBIĆ I PARTNERI odvjetničko društvo</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Vinko Samardžić</item>
      <item>Zajednički odvjetnički ured Veljko Knežević, Edi Bradamante, Mira Hinić, Ivana Radić, Bojana Pavković, Senka Perhat i Neven Knežević</item>
      <item>Marinko Šandro</item>
      <item>Ilija Šandro</item>
    </derivirana_varijabla>
  </DomainObject.Predmet.OstaliListNazivFormated>
  <DomainObject.Predmet.OstaliListNazivFormatedOIB>
    <izvorni_sadrzaj>
      <item>Tomislav Kos, OIB 66722390209</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item>
      <item>Zajednički odvjetnički ured Veljko Knežević, Edi Bradamante, Mira Načinović, Ivana Radić i Bojana Pavković</item>
      <item>STJEPAN BABIĆ</item>
      <item>Edi Biočić, OIB 87368264041</item>
      <item>Mr. sc. Tin Matić, OIB 01425764139</item>
      <item>Krešimir Lisak, OIB 20234800100</item>
      <item>ANTOLIĆ I SURADNICI odvjetničko društvo, javno trgovačko društvo, OIB 82891991682</item>
      <item>PEĆAREVIĆ &amp; RELIĆ odvjetničko društvo, OIB 09348249237</item>
      <item>Zajednički odvjetnički ured, odvjetnici Antonio Zujić, Ana Vukadin Cvetko</item>
      <item>Tomislav Kos</item>
      <item>Nebojša Antolić, OIB 94511496457</item>
      <item>Dora Živković</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item>
      <item>Odvjetničko društvo Hanžeković &amp; Partneri društvo s ograničenom odgovornošću, OIB 85127306373</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 OIB 61980608934</item>
      <item>Odvjetničko društvo TOMIĆ &amp; ŠUŠNJAR j.t.d. u likvidaciji, OIB 56842995878</item>
      <item>Odvjetničko društvo MATULIĆ, BILIĆ I PARTNERI, j.t.d., OIB 25781343234</item>
      <item>GOLUBIĆ I PARTNERI odvjetničko društvo, OIB 33787960971</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item>
      <item>Zajednički odvjetnički ured Veljko Knežević, Edi Bradamante, Mira Hinić, Ivana Radić, Bojana Pavković, Senka Perhat i Neven Knežević</item>
      <item>Marinko Šandro, OIB 72219897614</item>
      <item>Ilija Šandro, OIB 63805555639</item>
    </izvorni_sadrzaj>
    <derivirana_varijabla naziv="DomainObject.Predmet.OstaliListNazivFormatedOIB_1">
      <item>Tomislav Kos, OIB 66722390209</item>
      <item>Olja Einfalt-mihovilović, OIB 15662737821</item>
      <item>SOCIETE GENERALE-SPLITSKA BANKA dioničko društvo, OIB 69326397242</item>
      <item>Meri Šitić, OIB 61723426098</item>
      <item>NARODNE NOVINE, dioničko društvo za izdavanje i tiskanje Službenog lista Republike Hrvatske, službenih i drugih obrazaca te , OIB 64546066176</item>
      <item>SOCIETE GENERALE-SPLITSKA BANKA dioničko društvo, OIB 69326397242</item>
      <item>BRANKO ČUTURA</item>
      <item>Ivan Vidović</item>
      <item>Mijo Jeličić, OIB 71855290129</item>
      <item>Zajednički odvjetnički ured Veljko Knežević, Edi Bradamante, Mira Načinović, Ivana Radić i Bojana Pavković</item>
      <item>STJEPAN BABIĆ</item>
      <item>Edi Biočić, OIB 87368264041</item>
      <item>Mr. sc. Tin Matić, OIB 01425764139</item>
      <item>Krešimir Lisak, OIB 20234800100</item>
      <item>ANTOLIĆ I SURADNICI odvjetničko društvo, javno trgovačko društvo, OIB 82891991682</item>
      <item>PEĆAREVIĆ &amp; RELIĆ odvjetničko društvo, OIB 09348249237</item>
      <item>Zajednički odvjetnički ured, odvjetnici Antonio Zujić, Ana Vukadin Cvetko</item>
      <item>Tomislav Kos</item>
      <item>Nebojša Antolić, OIB 94511496457</item>
      <item>Dora Živković</item>
      <item>Zajednički odvjetnički ured Ksenija Grba, Dijana Kesonja</item>
      <item>TRAVAŠ I PARTNERI ODVJETNIČKO DRUŠTVO, društvo s ograničenom odgovornošću, OIB 33949636978</item>
      <item>Edi Biočić, OIB 87368264041</item>
      <item>Mario Boras</item>
      <item>JAGAR &amp; GREBENAR, ODVJETNIČKO DRUŠTVO, OIB 50338508399</item>
      <item>Odvjetničko društvo Hanžeković &amp; Partneri društvo s ograničenom odgovornošću, OIB 85127306373</item>
      <item>Pavle Fellner</item>
      <item>Goran Božić</item>
      <item>Zajednički odvjetnički ured Veljko Knežević, Edi Bradamant,Mira Načinović, Ivana Radić i Bojana Pavković</item>
      <item>Ivan Vidović</item>
      <item>ŽELJKO LUBINA</item>
      <item>Odvjetnički ured Rosić</item>
      <item>OPĆINSKI SUD U SPLITU, Stalna služba u Solinu, OIB 61980608934</item>
      <item>Odvjetničko društvo TOMIĆ &amp; ŠUŠNJAR j.t.d. u likvidaciji, OIB 56842995878</item>
      <item>Odvjetničko društvo MATULIĆ, BILIĆ I PARTNERI, j.t.d., OIB 25781343234</item>
      <item>GOLUBIĆ I PARTNERI odvjetničko društvo, OIB 33787960971</item>
      <item>PAVLE FELLNER</item>
      <item>Porezna uprava Solin, OIB 18683136487</item>
      <item>OTP banka Hrvatska dioničko društvo, OIB 52508873833</item>
      <item>Trgovački sud Split Registarski odjel, OIB 30842297926</item>
      <item>NARODNE NOVINE, dioničko društvo za izdavanje i tiskanje Službenog lista Republike Hrvatske, službenih i drugih obrazaca te , OIB 64546066176</item>
      <item>Trgovački sud Split Oglasna ploča, OIB 30842297926</item>
      <item>HYPO-LEASING KROATIEN, društvo za financiranje, d.o.o., OIB 87064273078</item>
      <item>Trgovački sud Split Računovodstvo</item>
      <item>SILVANA POLJAK</item>
      <item>SIMILIS društvo s ograničenom odgovornošću za trgovinu i usluge, OIB 35016480287</item>
      <item>Trgovački sud  Split Pisarnica, OIB 30842297926</item>
      <item>Trgovački sud Split Ovršni odjel, OIB 30842297926</item>
      <item>Vinko Samardžić, OIB 51470568169</item>
      <item>Zajednički odvjetnički ured Veljko Knežević, Edi Bradamante, Mira Hinić, Ivana Radić, Bojana Pavković, Senka Perhat i Neven Knežević</item>
      <item>Marinko Šandro, OIB 72219897614</item>
      <item>Ilija Šandro, OIB 63805555639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 i dr.</izvorni_sadrzaj>
    <derivirana_varijabla naziv="DomainObject.Predmet.StrankaIDrugi_1">Hrvatske vode, pravna osoba za upravljanje vodama i dr.</derivirana_varijabla>
  </DomainObject.Predmet.StrankaIDrugi>
  <DomainObject.Predmet.ProtustrankaIDrugi>
    <izvorni_sadrzaj>KASTELI, d.o.o. za trgovinu i usluge "u stečaju"</izvorni_sadrzaj>
    <derivirana_varijabla naziv="DomainObject.Predmet.ProtustrankaIDrugi_1">KASTELI, d.o.o. za trgovinu i usluge "u stečaju"</derivirana_varijabla>
  </DomainObject.Predmet.ProtustrankaIDrugi>
  <DomainObject.Predmet.StrankaIDrugiAdressOIB>
    <izvorni_sadrzaj>Hrvatske vode, pravna osoba za upravljanje vodama, OIB 28921383001, Ulica grada Vukovara 220, 10000 Zagreb i dr.</izvorni_sadrzaj>
    <derivirana_varijabla naziv="DomainObject.Predmet.StrankaIDrugiAdressOIB_1">Hrvatske vode, pravna osoba za upravljanje vodama, OIB 28921383001, Ulica grada Vukovara 220, 10000 Zagreb i dr.</derivirana_varijabla>
  </DomainObject.Predmet.StrankaIDrugiAdressOIB>
  <DomainObject.Predmet.ProtustrankaIDrugiAdressOIB>
    <izvorni_sadrzaj>KASTELI, d.o.o. za trgovinu i usluge "u stečaju", OIB 11142315939, Augusta Cesarca 4, 21000 Split</izvorni_sadrzaj>
    <derivirana_varijabla naziv="DomainObject.Predmet.ProtustrankaIDrugiAdressOIB_1">KASTELI, d.o.o. za trgovinu i usluge "u stečaju", OIB 11142315939, Augusta Cesarca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Kos</item>
      <item>KASTELI, d.o.o. za trgovinu i usluge "u stečaju"</item>
      <item>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GRAĐA - PRODAJNI CENTRI d.o.o. za trgovinu</item>
      <item>Mijo Jeličić</item>
      <item>FLIO d.o.o. za trgovinu, ugostiteljstvo i poslovanje nekretninama</item>
      <item>Zajednički odvjetnički ured Veljko Knežević, Edi Bradamante, Mira Načinović, Ivana Radić i Bojana Pavković</item>
      <item>STJEPAN BABIĆ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Edi Biočić</item>
      <item>Mr. sc. Tin Matić</item>
      <item>Krešimir Lisak</item>
      <item>Raiffeisenbank Austria d.d.</item>
      <item>ANTOLIĆ I SURADNICI odvjetničko društvo, javno trgovačko društvo</item>
      <item>GENERALI OSIGURANJE dioničko društvo</item>
      <item>HYPO ALPE-ADRIA-BANK dioničko društvo</item>
      <item>PEĆAREVIĆ &amp; RELIĆ odvjetničko društvo</item>
      <item>Zajednički odvjetnički ured, odvjetnici Antonio Zujić, Ana Vukadin Cvetko</item>
      <item>Tomislav Kos</item>
      <item>Nebojša Antolić</item>
      <item>TRGOVAČKI CENTAR ZAGREB d.o.o. za trgovinu nekretninama</item>
      <item>Hrvatski Telekom d.d.</item>
      <item>VODOVOD-OSIJEK d.o.o. za vodoopskrbu i odvodnju</item>
      <item>HEP - Opskrba d.o.o. za opskrbu potrošača električnom, toplinskom energijom i plinom</item>
      <item>Dora Živković</item>
      <item>Zajednički odvjetnički ured Ksenija Grba, Dijana Kesonja</item>
      <item>TRAVAŠ I PARTNERI ODVJETNIČKO DRUŠTVO, društvo s ograničenom odgovornošću</item>
      <item>AFIRMACIJA MARSONIA društvo s ograničenom odgovornošću za poslovanje nekretninama</item>
      <item>Edi Biočić</item>
      <item>Mario Boras</item>
      <item>JAGAR &amp; GREBENAR, ODVJETNIČKO DRUŠTVO</item>
      <item>Odvjetničko društvo Hanžeković &amp; Partneri društvo s ograničenom odgovornošću</item>
      <item>OPTIMA LEASING d.o.o. za usluge</item>
      <item>Pavle Fellner</item>
      <item>Goran Božić</item>
      <item>Zajednički odvjetnički ured Veljko Knežević, Edi Bradamant,Mira Načinović, Ivana Radić i Bojana Pavković</item>
      <item>INKASATOR d.o.o. za obavljanje poslova naplate troškova stanovanja i drugih knjigovodstvenih usluga</item>
      <item>Ivan Vidović</item>
      <item>HYPO-LEASING KROATIEN, društvo za financiranje, d.o.o.</item>
      <item>APLANOS za trgovinu i usluge društvo s ograničenom odgovornošću</item>
      <item>ŽELJKO LUBINA</item>
      <item>Odvjetnički ured Rosić</item>
      <item>OPĆINSKI SUD U SPLITU, Stalna služba u Solinu</item>
      <item>SHOPPING CENTER, društvo s ograničenom odgovornošću za graditeljstvo i trgovinu</item>
      <item>HRVATSKE ŠUME TOURS društvo s ograničenom odgovornošću - putnička agencija - u likvidaciji</item>
      <item>VARTEKS varaždinska tekstilna industrija  d. d.</item>
      <item>Odvjetničko društvo TOMIĆ &amp; ŠUŠNJAR j.t.d. u likvidaciji</item>
      <item>Odvjetničko društvo MATULIĆ, BILIĆ I PARTNERI, j.t.d.</item>
      <item>MARANA d.o.o. proizvodnja, trgovina, usluge, export-import</item>
      <item>MICRONIC, d.o.o. za proizvodnju, trgovinu i usluge</item>
      <item>KONTINENTAL PAKIRANJE d.o.o. za graditeljstvo i usluge</item>
      <item>GOLUBIĆ I PARTNERI odvjetničko društvo</item>
      <item>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Vinko Samardžić</item>
      <item>GRAD RIJEKA</item>
      <item>Zajednički odvjetnički ured Veljko Knežević, Edi Bradamante, Mira Hinić, Ivana Radić, Bojana Pavković, Senka Perhat i Neven Knežević</item>
      <item>Marinko Šandro</item>
      <item>Ilija Šandro</item>
    </izvorni_sadrzaj>
    <derivirana_varijabla naziv="DomainObject.Predmet.SudioniciListNaziv_1">
      <item>Tomislav Kos</item>
      <item>KASTELI, d.o.o. za trgovinu i usluge "u stečaju"</item>
      <item>MERCATOR - H  društvo s ograničenom odgovornošću za trgovinu i proizvodnju</item>
      <item>Olja Einfalt-mihovilović</item>
      <item>SOCIETE GENERALE-SPLITSKA BANKA dioničko društvo</item>
      <item>Meri Šitić</item>
      <item>NARODNE NOVINE, dioničko društvo za izdavanje i tiskanje Službenog lista Republike Hrvatske, službenih i drugih obrazaca te </item>
      <item>SOCIETE GENERALE-SPLITSKA BANKA dioničko društvo</item>
      <item>BRANKO ČUTURA</item>
      <item>Ivan Vidović</item>
      <item>GRAĐA - PRODAJNI CENTRI d.o.o. za trgovinu</item>
      <item>Mijo Jeličić</item>
      <item>FLIO d.o.o. za trgovinu, ugostiteljstvo i poslovanje nekretninama</item>
      <item>Zajednički odvjetnički ured Veljko Knežević, Edi Bradamante, Mira Načinović, Ivana Radić i Bojana Pavković</item>
      <item>STJEPAN BABIĆ</item>
      <item>KERUM društvo s ograničenom odgovornošću, za unutarnju i vanjsku trgovinu, promet i usluge</item>
      <item>BR-EMA društvo s ograničenom odgovornošću za ugostiteljstvo, trgovinu i usluge</item>
      <item>Hrvatski Telekom d.d.</item>
      <item>Hrvatske vode, pravna osoba za upravljanje vodama</item>
      <item>TRGOVAČKI CENTAR ZAGREB d.o.o. za trgovinu nekretninama</item>
      <item>MAKARSKI KOMUNALAC društvo s ograničenom odgovornošću za obavljanje komunalnih poslova</item>
      <item>GENERALI OSIGURANJE dioničko društvo</item>
      <item>ČISTOĆA društvo s ograničenom odgovornošću za obavljanje komunalnih djelatnosti održavanja čistoće i odlaganja komunaln</item>
      <item>Raiffeisenbank Austria d.d.</item>
      <item>VENETO BANKA dioničko društvo</item>
      <item>VODOVOD I KANALIZACIJA, društvo s ograničenom odgovornošću za vodoopskrbu, odvodnju i pročišćavanje otpadnih voda</item>
      <item>SOCIETE GENERALE-SPLITSKA BANKA dioničko društvo</item>
      <item>HARO društvo s ograničenom odgovornošću za trgovinu i usluge</item>
      <item>GLOBALNI SERVIS d.o.o. za upravljanje i održavanje objekata</item>
      <item>BONAČIĆ SECURITY za zaštitu osoba i imovine, društvo s ograničenom odgovornošću</item>
      <item>CARGO-PARTNER d.o.o. za otpremništvo, zastupanje u prometu roba i usluge skladištenja</item>
      <item>FLIO d.o.o. za trgovinu, ugostiteljstvo i poslovanje nekretninama</item>
      <item>DHL International d.o.o, hitna dostava širom svijeta</item>
      <item>KERUM društvo s ograničenom odgovornošću, za unutarnju i vanjsku trgovinu, promet i usluge</item>
      <item>VODOVOD-OSIJEK d.o.o. za vodoopskrbu i odvodnju</item>
      <item>MARKO MIHOVILOVIĆ</item>
      <item>HRVATSKA POŠTANSKA BANKA, dioničko društvo</item>
      <item>Hrvatske vode, pravna osoba za upravljanje vodama</item>
      <item>FLIBA, društvo s ograničenom odgovornošću za trgovinu</item>
      <item>ZAGREBAČKI HOLDING, društvo s ograničenom odgovornošću za javni prijevoz, opskrbu vodom, održavanje čistoće, putnička a</item>
      <item>SIMILIS društvo s ograničenom odgovornošću za trgovinu i usluge</item>
      <item>IMEX BANKA dioničko društvo</item>
      <item>GRIP GRADNJA d.o.o. za gradnju, trgovinu, turizam, ugostiteljstvo i usluge</item>
      <item>OT-OPTIMA TELEKOM d.d. za telekomunikacije</item>
      <item>Hrvatska radiotelevizija</item>
      <item>AFIRMACIJA MARSONIA društvo s ograničenom odgovornošću za poslovanje nekretninama</item>
      <item>VIPnet usluge d.o.o. za telekomunikacijske usluge</item>
      <item>Edi Biočić</item>
      <item>Mr. sc. Tin Matić</item>
      <item>Krešimir Lisak</item>
      <item>Raiffeisenbank Austria d.d.</item>
      <item>ANTOLIĆ I SURADNICI odvjetničko društvo, javno trgovačko društvo</item>
      <item>GENERALI OSIGURANJE dioničko društvo</item>
      <item>HYPO ALPE-ADRIA-BANK dioničko društvo</item>
      <item>PEĆAREVIĆ &amp; RELIĆ odvjetničko društvo</item>
      <item>Zajednički odvjetnički ured, odvjetnici Antonio Zujić, Ana Vukadin Cvetko</item>
      <item>Tomislav Kos</item>
      <item>Nebojša Antolić</item>
      <item>TRGOVAČKI CENTAR ZAGREB d.o.o. za trgovinu nekretninama</item>
      <item>Hrvatski Telekom d.d.</item>
      <item>VODOVOD-OSIJEK d.o.o. za vodoopskrbu i odvodnju</item>
      <item>HEP - Opskrba d.o.o. za opskrbu potrošača električnom, toplinskom energijom i plinom</item>
      <item>Dora Živković</item>
      <item>Zajednički odvjetnički ured Ksenija Grba, Dijana Kesonja</item>
      <item>TRAVAŠ I PARTNERI ODVJETNIČKO DRUŠTVO, društvo s ograničenom odgovornošću</item>
      <item>AFIRMACIJA MARSONIA društvo s ograničenom odgovornošću za poslovanje nekretninama</item>
      <item>Edi Biočić</item>
      <item>Mario Boras</item>
      <item>JAGAR &amp; GREBENAR, ODVJETNIČKO DRUŠTVO</item>
      <item>Odvjetničko društvo Hanžeković &amp; Partneri društvo s ograničenom odgovornošću</item>
      <item>OPTIMA LEASING d.o.o. za usluge</item>
      <item>Pavle Fellner</item>
      <item>Goran Božić</item>
      <item>Zajednički odvjetnički ured Veljko Knežević, Edi Bradamant,Mira Načinović, Ivana Radić i Bojana Pavković</item>
      <item>INKASATOR d.o.o. za obavljanje poslova naplate troškova stanovanja i drugih knjigovodstvenih usluga</item>
      <item>Ivan Vidović</item>
      <item>HYPO-LEASING KROATIEN, društvo za financiranje, d.o.o.</item>
      <item>APLANOS za trgovinu i usluge društvo s ograničenom odgovornošću</item>
      <item>ŽELJKO LUBINA</item>
      <item>Odvjetnički ured Rosić</item>
      <item>OPĆINSKI SUD U SPLITU, Stalna služba u Solinu</item>
      <item>SHOPPING CENTER, društvo s ograničenom odgovornošću za graditeljstvo i trgovinu</item>
      <item>HRVATSKE ŠUME TOURS društvo s ograničenom odgovornošću - putnička agencija - u likvidaciji</item>
      <item>VARTEKS varaždinska tekstilna industrija  d. d.</item>
      <item>Odvjetničko društvo TOMIĆ &amp; ŠUŠNJAR j.t.d. u likvidaciji</item>
      <item>Odvjetničko društvo MATULIĆ, BILIĆ I PARTNERI, j.t.d.</item>
      <item>MARANA d.o.o. proizvodnja, trgovina, usluge, export-import</item>
      <item>MICRONIC, d.o.o. za proizvodnju, trgovinu i usluge</item>
      <item>KONTINENTAL PAKIRANJE d.o.o. za graditeljstvo i usluge</item>
      <item>GOLUBIĆ I PARTNERI odvjetničko društvo</item>
      <item>KABRIO društvo s ograničenom odgovornošću za trgovinu i usluge</item>
      <item>PAVLE FELLNER</item>
      <item>Porezna uprava Solin</item>
      <item>OTP banka Hrvatska dioničko društvo</item>
      <item>Trgovački sud Split Registarski odjel</item>
      <item>NARODNE NOVINE, dioničko društvo za izdavanje i tiskanje Službenog lista Republike Hrvatske, službenih i drugih obrazaca te </item>
      <item>Trgovački sud Split Oglasna ploča</item>
      <item>HYPO-LEASING KROATIEN, društvo za financiranje, d.o.o.</item>
      <item>Trgovački sud Split Računovodstvo</item>
      <item>SILVANA POLJAK</item>
      <item>SIMILIS društvo s ograničenom odgovornošću za trgovinu i usluge</item>
      <item>Trgovački sud  Split Pisarnica</item>
      <item>Trgovački sud Split Ovršni odjel</item>
      <item>Financijska agencija</item>
      <item>HRVATSKE ŠUME društvo s ograničenom odgovornošću</item>
      <item>GRAĐA dioničko društvo za trgovinu na veliko i malo</item>
      <item>TOWER CENTER RIJEKA društvo s ograničenom odgovornošću za usluge</item>
      <item>HEP-Operator distribucijskog sustava d.o.o. za distribuciju i opskrbu električne energije</item>
      <item>Vinko Samardžić</item>
      <item>GRAD RIJEKA</item>
      <item>Zajednički odvjetnički ured Veljko Knežević, Edi Bradamante, Mira Hinić, Ivana Radić, Bojana Pavković, Senka Perhat i Neven Knežević</item>
      <item>Marinko Šandro</item>
      <item>Ilija Šandro</item>
    </derivirana_varijabla>
  </DomainObject.Predmet.SudioniciListNaziv>
  <DomainObject.Predmet.SudioniciListAdressOIB>
    <izvorni_sadrzaj>
      <item>Tomislav Kos, OIB 66722390209, Nodilova 1,10000 Zagreb</item>
      <item>KASTELI, d.o.o. za trgovinu i usluge "u stečaju", OIB 11142315939, Augusta Cesarca 4,21000 Split</item>
      <item>MERCATOR - H  društvo s ograničenom odgovornošću za trgovinu i proizvodnju, OIB 10045107278, Ljudevita Posavskog 5,Sesvete</item>
      <item>Olja Einfalt-mihovilović, OIB 15662737821, Augusta Cesarca 4,21000 Split</item>
      <item>SOCIETE GENERALE-SPLITSKA BANKA dioničko društvo, OIB 69326397242, Ruđera Boškovića 16,Split</item>
      <item>Meri Šitić, OIB 61723426098, Šime Ljubića 7,21000 Split</item>
      <item>NARODNE NOVINE, dioničko društvo za izdavanje i tiskanje Službenog lista Republike Hrvatske, službenih i drugih obrazaca te , OIB 64546066176, Savski Gaj XIII. put 6,10000 Zagreb</item>
      <item>SOCIETE GENERALE-SPLITSKA BANKA dioničko društvo, OIB 69326397242, Ruđera Boškovića 16,21000 Split</item>
      <item>BRANKO ČUTURA, Marmontova 14/IV,21000 Split</item>
      <item>Ivan Vidović, Ulica kralja Zvonimiria 72,21210 Solin</item>
      <item>GRAĐA - PRODAJNI CENTRI d.o.o. za trgovinu, OIB 70571833346, Vranjički put 2,Solin</item>
      <item>Mijo Jeličić, OIB 71855290129, Kliška 29.,21000 Split</item>
      <item>FLIO d.o.o. za trgovinu, ugostiteljstvo i poslovanje nekretninama, OIB 39808838633, Slavonska avenija 56,10000 Zagreb</item>
      <item>Zajednički odvjetnički ured Veljko Knežević, Edi Bradamante, Mira Načinović, Ivana Radić i Bojana Pavković, Ribarska 4,51000 Rijeka</item>
      <item>STJEPAN BABIĆ, Vodovodna 13/I,10000 Zagreb</item>
      <item>KERUM društvo s ograničenom odgovornošću, za unutarnju i vanjsku trgovinu, promet i usluge, OIB 66124057408, Zrinjsko Frankopanska 68,Split</item>
      <item>BR-EMA društvo s ograničenom odgovornošću za ugostiteljstvo, trgovinu i usluge, OIB 55690591528, Vinogradska 8,41319 Repušnica</item>
      <item>Hrvatski Telekom d.d., OIB 81793146560, Savska cesta 32,10000 Zagreb</item>
      <item>Hrvatske vode, pravna osoba za upravljanje vodama, OIB 28921383001, Grada Vukovara 220,10000 Zagreb</item>
      <item>TRGOVAČKI CENTAR ZAGREB d.o.o. za trgovinu nekretninama, OIB 57136792631, Zaprešićka 2,Jablanovec</item>
      <item>MAKARSKI KOMUNALAC društvo s ograničenom odgovornošću za obavljanje komunalnih poslova, OIB 12733878804, Trg Tina Ujevića 1,Makarska</item>
      <item>GENERALI OSIGURANJE dioničko društvo, OIB 10840749604, Bani 110,10000 Zagreb</item>
      <item>ČISTOĆA društvo s ograničenom odgovornošću za obavljanje komunalnih djelatnosti održavanja čistoće i odlaganja komunaln, OIB 38812451417, Put Plokita 81,Split</item>
      <item>Raiffeisenbank Austria d.d., OIB 53056966535, Petrinjska 59,10000 Zagreb</item>
      <item>VENETO BANKA dioničko društvo, OIB 81712716992, Draškovićeva 58,10000 Zagreb</item>
      <item>VODOVOD I KANALIZACIJA, društvo s ograničenom odgovornošću za vodoopskrbu, odvodnju i pročišćavanje otpadnih voda, OIB 56826138353, Biokovska 3,Split</item>
      <item>SOCIETE GENERALE-SPLITSKA BANKA dioničko društvo, OIB 69326397242, Ruđera Boškovića 16,Split</item>
      <item>HARO društvo s ograničenom odgovornošću za trgovinu i usluge, OIB 21478700168, Virovska 29,10000 Zagreb</item>
      <item>GLOBALNI SERVIS d.o.o. za upravljanje i održavanje objekata, OIB 16428352077, Jaruščica 9d,10000 Zagreb</item>
      <item>BONAČIĆ SECURITY za zaštitu osoba i imovine, društvo s ograničenom odgovornošću, OIB 63135369237, Dinka Šimunovića 2 A,21000 Split</item>
      <item>CARGO-PARTNER d.o.o. za otpremništvo, zastupanje u prometu roba i usluge skladištenja, OIB 84596041174, Jankomir 25 J,10000 Zagreb</item>
      <item>FLIO d.o.o. za trgovinu, ugostiteljstvo i poslovanje nekretninama, OIB 39808838633, Slavonska avenija 56,10000 Zagreb</item>
      <item>DHL International d.o.o, hitna dostava širom svijeta, OIB 79069474349, Utinjska 40,10000 Zagreb</item>
      <item>KERUM društvo s ograničenom odgovornošću, za unutarnju i vanjsku trgovinu, promet i usluge, OIB 66124057408, Zrinjsko Frankopanska 68,Split</item>
      <item>VODOVOD-OSIJEK d.o.o. za vodoopskrbu i odvodnju, OIB 43654507669, Poljski Put 1,Osijek</item>
      <item>MARKO MIHOVILOVIĆ, OIB 05481546487, Augusta Cesarca 4,Split</item>
      <item>HRVATSKA POŠTANSKA BANKA, dioničko društvo, OIB 87939104217, Jurišićeva 4,10000 Zagreb</item>
      <item>Hrvatske vode, pravna osoba za upravljanje vodama, OIB 28921383001, Ulica grada Vukovara 220,10000 Zagreb</item>
      <item>FLIBA, društvo s ograničenom odgovornošću za trgovinu, OIB 30777726033, Gospodarska ulica 5,Donji Stupnik</item>
      <item>ZAGREBAČKI HOLDING, društvo s ograničenom odgovornošću za javni prijevoz, opskrbu vodom, održavanje čistoće, putnička a, OIB 85584865987, Ulica grada Vukovara 41,10000 Zagreb</item>
      <item>SIMILIS društvo s ograničenom odgovornošću za trgovinu i usluge, OIB 35016480287, Duga 17,Vinkovci</item>
      <item>IMEX BANKA dioničko društvo, OIB 99326633206, Tolstojeva 6,Split</item>
      <item>GRIP GRADNJA d.o.o. za gradnju, trgovinu, turizam, ugostiteljstvo i usluge, OIB 45163761671, Oko Sv.Kaje 30,Solin</item>
      <item>OT-OPTIMA TELEKOM d.d. za telekomunikacije, OIB 36004425025, Bani 75/a,10000 Zagreb</item>
      <item>Hrvatska radiotelevizija, OIB 68419124305, Prisavlje 3,10000 Zagreb</item>
      <item>AFIRMACIJA MARSONIA društvo s ograničenom odgovornošću za poslovanje nekretninama, OIB 67378156267, Škorpikova 24/4,10000 Zagreb</item>
      <item>VIPnet usluge d.o.o. za telekomunikacijske usluge, OIB 00565279090, Vrtni put 1,10000 Zagreb</item>
      <item>Edi Biočić, OIB 87368264041, Ulica Kralja Držislava 2,Zagreb</item>
      <item>Mr. sc. Tin Matić, OIB 01425764139, Vlaška 95,Zagreb</item>
      <item>Krešimir Lisak, OIB 20234800100, Petrinjska 9,10000 Zagreb</item>
      <item>Raiffeisenbank Austria d.d., OIB 53056966535, Petrinjska 59,10000 Zagreb</item>
      <item>ANTOLIĆ I SURADNICI odvjetničko društvo, javno trgovačko društvo, OIB 82891991682, Ulica Pavla Hatza 3,10000 Zagreb</item>
      <item>GENERALI OSIGURANJE dioničko društvo, OIB 10840749604, Bani 110,10000 Zagreb</item>
      <item>HYPO ALPE-ADRIA-BANK dioničko društvo, OIB 14036333877, Slavonska avenija 6,10000 Zagreb</item>
      <item>PEĆAREVIĆ &amp; RELIĆ odvjetničko društvo, OIB 09348249237, Zaharova 5,10000 Zagreb</item>
      <item>Zajednički odvjetnički ured, odvjetnici Antonio Zujić, Ana Vukadin Cvetko, Gajeva 22,10000 Zagreb</item>
      <item>Tomislav Kos, Nodilova 1,10000 Zagreb</item>
      <item>Nebojša Antolić, OIB 94511496457, Pavla Hatza 3,10000 Zagreb</item>
      <item>TRGOVAČKI CENTAR ZAGREB d.o.o. za trgovinu nekretninama, OIB 57136792631, Zaprešićka 2,Jablanovec</item>
      <item>Hrvatski Telekom d.d., OIB 81793146560, Savska cesta 32,10000 Zagreb</item>
      <item>VODOVOD-OSIJEK d.o.o. za vodoopskrbu i odvodnju, OIB 43654507669, Poljski put 1,31000 Osijek</item>
      <item>HEP - Opskrba d.o.o. za opskrbu potrošača električnom, toplinskom energijom i plinom, OIB 63073332379, Ulica Grada Vukovara 37,10000 Zagreb</item>
      <item>Dora Živković, Domovinskog rata 40,21000 Split</item>
      <item>Zajednički odvjetnički ured Ksenija Grba, Dijana Kesonja, Matačićeva 1/1,51000 Rijeka</item>
      <item>TRAVAŠ I PARTNERI ODVJETNIČKO DRUŠTVO, društvo s ograničenom odgovornošću, OIB 33949636978, Jurkovićeva 24,10000 Zagreb</item>
      <item>AFIRMACIJA MARSONIA društvo s ograničenom odgovornošću za poslovanje nekretninama, OIB 67378156267, Škorpikova 24/4,10000 Zagreb</item>
      <item>Edi Biočić, OIB 87368264041, Ulica Kralja Držislava 2,Zagreb</item>
      <item>Mario Boras, Domovinskog rata 26/I,21000 Split</item>
      <item>JAGAR &amp; GREBENAR, ODVJETNIČKO DRUŠTVO, OIB 50338508399, Masarykova 15,10000 Zagreb</item>
      <item>Odvjetničko društvo Hanžeković &amp; Partneri društvo s ograničenom odgovornošću, OIB 85127306373, Radnička Cesta 22,Zagreb</item>
      <item>OPTIMA LEASING d.o.o. za usluge, OIB 71463153978, Ivana Lučića 2 A,10000 Zagreb</item>
      <item>Pavle Fellner, Jurišićeva 1a,10000 Zagreb</item>
      <item>Goran Božić, Trg bana Josipa Jelačića 3,10000 Zagreb</item>
      <item>Zajednički odvjetnički ured Veljko Knežević, Edi Bradamant,Mira Načinović, Ivana Radić i Bojana Pavković, Ribarska 4,51000 Rijeka</item>
      <item>INKASATOR d.o.o. za obavljanje poslova naplate troškova stanovanja i drugih knjigovodstvenih usluga, OIB 51671452481, Trg Josipa Broza 4,Karlovac</item>
      <item>Ivan Vidović, Ulica kralja Zvonimira  72,21210 Solin</item>
      <item>HYPO-LEASING KROATIEN, društvo za financiranje, d.o.o., OIB 87064273078, Koranska 16,10000 Zagreb</item>
      <item>APLANOS za trgovinu i usluge društvo s ograničenom odgovornošću, OIB 86169679468, Ulica Bruna Bušića 8,Kaštel Gomilica</item>
      <item>ŽELJKO LUBINA, Gundulićeva 48,21000 Split</item>
      <item>Odvjetnički ured Rosić, Put Žnjana 44 a,21000 Split</item>
      <item>OPĆINSKI SUD U SPLITU, Stalna služba u Solinu, OIB 61980608934, Kralja Zvonimira 75,21210 Solin</item>
      <item>SHOPPING CENTER, društvo s ograničenom odgovornošću za graditeljstvo i trgovinu, OIB 48527883403, Branimirova 29,10000 Zagreb</item>
      <item>HRVATSKE ŠUME TOURS društvo s ograničenom odgovornošću - putnička agencija - u likvidaciji, OIB 39596197214, Ljudevita Farkaša Vukotinovića 2,10000 Zagreb</item>
      <item>VARTEKS varaždinska tekstilna industrija  d. d., OIB 00872098033, Zagrebačka 94,42000 Varaždin</item>
      <item>Odvjetničko društvo TOMIĆ &amp; ŠUŠNJAR j.t.d. u likvidaciji, OIB 56842995878, Zelinska 2/1,Zagreb</item>
      <item>Odvjetničko društvo MATULIĆ, BILIĆ I PARTNERI, j.t.d., OIB 25781343234, Sukoišanska 43,Split</item>
      <item>MARANA d.o.o. proizvodnja, trgovina, usluge, export-import, OIB 20038755624, Put plokita 14,21000 Split</item>
      <item>MICRONIC, d.o.o. za proizvodnju, trgovinu i usluge, OIB 89489773101, Gotovčeva 8,21000 Split</item>
      <item>KONTINENTAL PAKIRANJE d.o.o. za graditeljstvo i usluge, OIB 87358951669, Pod Kosom 40,Split</item>
      <item>GOLUBIĆ I PARTNERI odvjetničko društvo, OIB 33787960971, Amruševa 13,10000 Zagreb</item>
      <item>KABRIO društvo s ograničenom odgovornošću za trgovinu i usluge, OIB 02014925756, Zagrebačka avenija 100 a,10000 Zagreb</item>
      <item>PAVLE FELLNER, Jurišićeva 1 a,10000 Zagreb</item>
      <item>Porezna uprava Solin, OIB 18683136487, S. Radića 42,21210 Solin</item>
      <item>OTP banka Hrvatska dioničko društvo, OIB 52508873833, Ulica Domovinskog rata 3,Zadar</item>
      <item>Trgovački sud Split Registarski odjel,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HYPO-LEASING KROATIEN, društvo za financiranje, d.o.o., OIB 87064273078, Koranska 16,10000 Zagreb</item>
      <item>Trgovački sud Split Računovodstvo, 21000 Split</item>
      <item>SILVANA POLJAK, Bruna Bušića 8,Kaštel Gomilica</item>
      <item>SIMILIS društvo s ograničenom odgovornošću za trgovinu i usluge, OIB 35016480287, Duga 17,Vinkovci</item>
      <item>Trgovački sud  Split Pisarnica, OIB 30842297926, Sukoišanska 6,21000 Split</item>
      <item>Trgovački sud Split Ovršni odjel, OIB 30842297926, Sukoišanska 6,21000 Split</item>
      <item>Financijska agencija, OIB 85821130368, Vrtni put 3,10000 Zagreb</item>
      <item>HRVATSKE ŠUME društvo s ograničenom odgovornošću, OIB 69693144506, Ul.Ljudevita Farkaša Vukotinovića 2,10000 Zagreb</item>
      <item>GRAĐA dioničko društvo za trgovinu na veliko i malo, OIB 75628884500, Vranjički put 2,Solin</item>
      <item>TOWER CENTER RIJEKA društvo s ograničenom odgovornošću za usluge, OIB 84184387126, Strossmayerova 16,Rijeka</item>
      <item>HEP-Operator distribucijskog sustava d.o.o. za distribuciju i opskrbu električne energije, OIB 46830600751, Vergerijeva 6,52100 Pula</item>
      <item>Vinko Samardžić, OIB 51470568169, Kavanjinova 5/II,21000 Split</item>
      <item>GRAD RIJEKA, OIB 54382731928, Korzo 16,51000 Rijeka</item>
      <item>Zajednički odvjetnički ured Veljko Knežević, Edi Bradamante, Mira Hinić, Ivana Radić, Bojana Pavković, Senka Perhat i Neven Knežević, Ribarska 4,51000 Rijeka</item>
      <item>Marinko Šandro, OIB 72219897614, Svetice 32,10000 Zagreb</item>
      <item>Ilija Šandro, OIB 63805555639, Svetice 32,10000 Zagreb</item>
    </izvorni_sadrzaj>
    <derivirana_varijabla naziv="DomainObject.Predmet.SudioniciListAdressOIB_1">
      <item>Tomislav Kos, OIB 66722390209, Nodilova 1,10000 Zagreb</item>
      <item>KASTELI, d.o.o. za trgovinu i usluge "u stečaju", OIB 11142315939, Augusta Cesarca 4,21000 Split</item>
      <item>MERCATOR - H  društvo s ograničenom odgovornošću za trgovinu i proizvodnju, OIB 10045107278, Ljudevita Posavskog 5,Sesvete</item>
      <item>Olja Einfalt-mihovilović, OIB 15662737821, Augusta Cesarca 4,21000 Split</item>
      <item>SOCIETE GENERALE-SPLITSKA BANKA dioničko društvo, OIB 69326397242, Ruđera Boškovića 16,Split</item>
      <item>Meri Šitić, OIB 61723426098, Šime Ljubića 7,21000 Split</item>
      <item>NARODNE NOVINE, dioničko društvo za izdavanje i tiskanje Službenog lista Republike Hrvatske, službenih i drugih obrazaca te , OIB 64546066176, Savski Gaj XIII. put 6,10000 Zagreb</item>
      <item>SOCIETE GENERALE-SPLITSKA BANKA dioničko društvo, OIB 69326397242, Ruđera Boškovića 16,21000 Split</item>
      <item>BRANKO ČUTURA, Marmontova 14/IV,21000 Split</item>
      <item>Ivan Vidović, Ulica kralja Zvonimiria 72,21210 Solin</item>
      <item>GRAĐA - PRODAJNI CENTRI d.o.o. za trgovinu, OIB 70571833346, Vranjički put 2,Solin</item>
      <item>Mijo Jeličić, OIB 71855290129, Kliška 29.,21000 Split</item>
      <item>FLIO d.o.o. za trgovinu, ugostiteljstvo i poslovanje nekretninama, OIB 39808838633, Slavonska avenija 56,10000 Zagreb</item>
      <item>Zajednički odvjetnički ured Veljko Knežević, Edi Bradamante, Mira Načinović, Ivana Radić i Bojana Pavković, Ribarska 4,51000 Rijeka</item>
      <item>STJEPAN BABIĆ, Vodovodna 13/I,10000 Zagreb</item>
      <item>KERUM društvo s ograničenom odgovornošću, za unutarnju i vanjsku trgovinu, promet i usluge, OIB 66124057408, Zrinjsko Frankopanska 68,Split</item>
      <item>BR-EMA društvo s ograničenom odgovornošću za ugostiteljstvo, trgovinu i usluge, OIB 55690591528, Vinogradska 8,41319 Repušnica</item>
      <item>Hrvatski Telekom d.d., OIB 81793146560, Savska cesta 32,10000 Zagreb</item>
      <item>Hrvatske vode, pravna osoba za upravljanje vodama, OIB 28921383001, Grada Vukovara 220,10000 Zagreb</item>
      <item>TRGOVAČKI CENTAR ZAGREB d.o.o. za trgovinu nekretninama, OIB 57136792631, Zaprešićka 2,Jablanovec</item>
      <item>MAKARSKI KOMUNALAC društvo s ograničenom odgovornošću za obavljanje komunalnih poslova, OIB 12733878804, Trg Tina Ujevića 1,Makarska</item>
      <item>GENERALI OSIGURANJE dioničko društvo, OIB 10840749604, Bani 110,10000 Zagreb</item>
      <item>ČISTOĆA društvo s ograničenom odgovornošću za obavljanje komunalnih djelatnosti održavanja čistoće i odlaganja komunaln, OIB 38812451417, Put Plokita 81,Split</item>
      <item>Raiffeisenbank Austria d.d., OIB 53056966535, Petrinjska 59,10000 Zagreb</item>
      <item>VENETO BANKA dioničko društvo, OIB 81712716992, Draškovićeva 58,10000 Zagreb</item>
      <item>VODOVOD I KANALIZACIJA, društvo s ograničenom odgovornošću za vodoopskrbu, odvodnju i pročišćavanje otpadnih voda, OIB 56826138353, Biokovska 3,Split</item>
      <item>SOCIETE GENERALE-SPLITSKA BANKA dioničko društvo, OIB 69326397242, Ruđera Boškovića 16,Split</item>
      <item>HARO društvo s ograničenom odgovornošću za trgovinu i usluge, OIB 21478700168, Virovska 29,10000 Zagreb</item>
      <item>GLOBALNI SERVIS d.o.o. za upravljanje i održavanje objekata, OIB 16428352077, Jaruščica 9d,10000 Zagreb</item>
      <item>BONAČIĆ SECURITY za zaštitu osoba i imovine, društvo s ograničenom odgovornošću, OIB 63135369237, Dinka Šimunovića 2 A,21000 Split</item>
      <item>CARGO-PARTNER d.o.o. za otpremništvo, zastupanje u prometu roba i usluge skladištenja, OIB 84596041174, Jankomir 25 J,10000 Zagreb</item>
      <item>FLIO d.o.o. za trgovinu, ugostiteljstvo i poslovanje nekretninama, OIB 39808838633, Slavonska avenija 56,10000 Zagreb</item>
      <item>DHL International d.o.o, hitna dostava širom svijeta, OIB 79069474349, Utinjska 40,10000 Zagreb</item>
      <item>KERUM društvo s ograničenom odgovornošću, za unutarnju i vanjsku trgovinu, promet i usluge, OIB 66124057408, Zrinjsko Frankopanska 68,Split</item>
      <item>VODOVOD-OSIJEK d.o.o. za vodoopskrbu i odvodnju, OIB 43654507669, Poljski Put 1,Osijek</item>
      <item>MARKO MIHOVILOVIĆ, OIB 05481546487, Augusta Cesarca 4,Split</item>
      <item>HRVATSKA POŠTANSKA BANKA, dioničko društvo, OIB 87939104217, Jurišićeva 4,10000 Zagreb</item>
      <item>Hrvatske vode, pravna osoba za upravljanje vodama, OIB 28921383001, Ulica grada Vukovara 220,10000 Zagreb</item>
      <item>FLIBA, društvo s ograničenom odgovornošću za trgovinu, OIB 30777726033, Gospodarska ulica 5,Donji Stupnik</item>
      <item>ZAGREBAČKI HOLDING, društvo s ograničenom odgovornošću za javni prijevoz, opskrbu vodom, održavanje čistoće, putnička a, OIB 85584865987, Ulica grada Vukovara 41,10000 Zagreb</item>
      <item>SIMILIS društvo s ograničenom odgovornošću za trgovinu i usluge, OIB 35016480287, Duga 17,Vinkovci</item>
      <item>IMEX BANKA dioničko društvo, OIB 99326633206, Tolstojeva 6,Split</item>
      <item>GRIP GRADNJA d.o.o. za gradnju, trgovinu, turizam, ugostiteljstvo i usluge, OIB 45163761671, Oko Sv.Kaje 30,Solin</item>
      <item>OT-OPTIMA TELEKOM d.d. za telekomunikacije, OIB 36004425025, Bani 75/a,10000 Zagreb</item>
      <item>Hrvatska radiotelevizija, OIB 68419124305, Prisavlje 3,10000 Zagreb</item>
      <item>AFIRMACIJA MARSONIA društvo s ograničenom odgovornošću za poslovanje nekretninama, OIB 67378156267, Škorpikova 24/4,10000 Zagreb</item>
      <item>VIPnet usluge d.o.o. za telekomunikacijske usluge, OIB 00565279090, Vrtni put 1,10000 Zagreb</item>
      <item>Edi Biočić, OIB 87368264041, Ulica Kralja Držislava 2,Zagreb</item>
      <item>Mr. sc. Tin Matić, OIB 01425764139, Vlaška 95,Zagreb</item>
      <item>Krešimir Lisak, OIB 20234800100, Petrinjska 9,10000 Zagreb</item>
      <item>Raiffeisenbank Austria d.d., OIB 53056966535, Petrinjska 59,10000 Zagreb</item>
      <item>ANTOLIĆ I SURADNICI odvjetničko društvo, javno trgovačko društvo, OIB 82891991682, Ulica Pavla Hatza 3,10000 Zagreb</item>
      <item>GENERALI OSIGURANJE dioničko društvo, OIB 10840749604, Bani 110,10000 Zagreb</item>
      <item>HYPO ALPE-ADRIA-BANK dioničko društvo, OIB 14036333877, Slavonska avenija 6,10000 Zagreb</item>
      <item>PEĆAREVIĆ &amp; RELIĆ odvjetničko društvo, OIB 09348249237, Zaharova 5,10000 Zagreb</item>
      <item>Zajednički odvjetnički ured, odvjetnici Antonio Zujić, Ana Vukadin Cvetko, Gajeva 22,10000 Zagreb</item>
      <item>Tomislav Kos, Nodilova 1,10000 Zagreb</item>
      <item>Nebojša Antolić, OIB 94511496457, Pavla Hatza 3,10000 Zagreb</item>
      <item>TRGOVAČKI CENTAR ZAGREB d.o.o. za trgovinu nekretninama, OIB 57136792631, Zaprešićka 2,Jablanovec</item>
      <item>Hrvatski Telekom d.d., OIB 81793146560, Savska cesta 32,10000 Zagreb</item>
      <item>VODOVOD-OSIJEK d.o.o. za vodoopskrbu i odvodnju, OIB 43654507669, Poljski put 1,31000 Osijek</item>
      <item>HEP - Opskrba d.o.o. za opskrbu potrošača električnom, toplinskom energijom i plinom, OIB 63073332379, Ulica Grada Vukovara 37,10000 Zagreb</item>
      <item>Dora Živković, Domovinskog rata 40,21000 Split</item>
      <item>Zajednički odvjetnički ured Ksenija Grba, Dijana Kesonja, Matačićeva 1/1,51000 Rijeka</item>
      <item>TRAVAŠ I PARTNERI ODVJETNIČKO DRUŠTVO, društvo s ograničenom odgovornošću, OIB 33949636978, Jurkovićeva 24,10000 Zagreb</item>
      <item>AFIRMACIJA MARSONIA društvo s ograničenom odgovornošću za poslovanje nekretninama, OIB 67378156267, Škorpikova 24/4,10000 Zagreb</item>
      <item>Edi Biočić, OIB 87368264041, Ulica Kralja Držislava 2,Zagreb</item>
      <item>Mario Boras, Domovinskog rata 26/I,21000 Split</item>
      <item>JAGAR &amp; GREBENAR, ODVJETNIČKO DRUŠTVO, OIB 50338508399, Masarykova 15,10000 Zagreb</item>
      <item>Odvjetničko društvo Hanžeković &amp; Partneri društvo s ograničenom odgovornošću, OIB 85127306373, Radnička Cesta 22,Zagreb</item>
      <item>OPTIMA LEASING d.o.o. za usluge, OIB 71463153978, Ivana Lučića 2 A,10000 Zagreb</item>
      <item>Pavle Fellner, Jurišićeva 1a,10000 Zagreb</item>
      <item>Goran Božić, Trg bana Josipa Jelačića 3,10000 Zagreb</item>
      <item>Zajednički odvjetnički ured Veljko Knežević, Edi Bradamant,Mira Načinović, Ivana Radić i Bojana Pavković, Ribarska 4,51000 Rijeka</item>
      <item>INKASATOR d.o.o. za obavljanje poslova naplate troškova stanovanja i drugih knjigovodstvenih usluga, OIB 51671452481, Trg Josipa Broza 4,Karlovac</item>
      <item>Ivan Vidović, Ulica kralja Zvonimira  72,21210 Solin</item>
      <item>HYPO-LEASING KROATIEN, društvo za financiranje, d.o.o., OIB 87064273078, Koranska 16,10000 Zagreb</item>
      <item>APLANOS za trgovinu i usluge društvo s ograničenom odgovornošću, OIB 86169679468, Ulica Bruna Bušića 8,Kaštel Gomilica</item>
      <item>ŽELJKO LUBINA, Gundulićeva 48,21000 Split</item>
      <item>Odvjetnički ured Rosić, Put Žnjana 44 a,21000 Split</item>
      <item>OPĆINSKI SUD U SPLITU, Stalna služba u Solinu, OIB 61980608934, Kralja Zvonimira 75,21210 Solin</item>
      <item>SHOPPING CENTER, društvo s ograničenom odgovornošću za graditeljstvo i trgovinu, OIB 48527883403, Branimirova 29,10000 Zagreb</item>
      <item>HRVATSKE ŠUME TOURS društvo s ograničenom odgovornošću - putnička agencija - u likvidaciji, OIB 39596197214, Ljudevita Farkaša Vukotinovića 2,10000 Zagreb</item>
      <item>VARTEKS varaždinska tekstilna industrija  d. d., OIB 00872098033, Zagrebačka 94,42000 Varaždin</item>
      <item>Odvjetničko društvo TOMIĆ &amp; ŠUŠNJAR j.t.d. u likvidaciji, OIB 56842995878, Zelinska 2/1,Zagreb</item>
      <item>Odvjetničko društvo MATULIĆ, BILIĆ I PARTNERI, j.t.d., OIB 25781343234, Sukoišanska 43,Split</item>
      <item>MARANA d.o.o. proizvodnja, trgovina, usluge, export-import, OIB 20038755624, Put plokita 14,21000 Split</item>
      <item>MICRONIC, d.o.o. za proizvodnju, trgovinu i usluge, OIB 89489773101, Gotovčeva 8,21000 Split</item>
      <item>KONTINENTAL PAKIRANJE d.o.o. za graditeljstvo i usluge, OIB 87358951669, Pod Kosom 40,Split</item>
      <item>GOLUBIĆ I PARTNERI odvjetničko društvo, OIB 33787960971, Amruševa 13,10000 Zagreb</item>
      <item>KABRIO društvo s ograničenom odgovornošću za trgovinu i usluge, OIB 02014925756, Zagrebačka avenija 100 a,10000 Zagreb</item>
      <item>PAVLE FELLNER, Jurišićeva 1 a,10000 Zagreb</item>
      <item>Porezna uprava Solin, OIB 18683136487, S. Radića 42,21210 Solin</item>
      <item>OTP banka Hrvatska dioničko društvo, OIB 52508873833, Ulica Domovinskog rata 3,Zadar</item>
      <item>Trgovački sud Split Registarski odjel,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HYPO-LEASING KROATIEN, društvo za financiranje, d.o.o., OIB 87064273078, Koranska 16,10000 Zagreb</item>
      <item>Trgovački sud Split Računovodstvo, 21000 Split</item>
      <item>SILVANA POLJAK, Bruna Bušića 8,Kaštel Gomilica</item>
      <item>SIMILIS društvo s ograničenom odgovornošću za trgovinu i usluge, OIB 35016480287, Duga 17,Vinkovci</item>
      <item>Trgovački sud  Split Pisarnica, OIB 30842297926, Sukoišanska 6,21000 Split</item>
      <item>Trgovački sud Split Ovršni odjel, OIB 30842297926, Sukoišanska 6,21000 Split</item>
      <item>Financijska agencija, OIB 85821130368, Vrtni put 3,10000 Zagreb</item>
      <item>HRVATSKE ŠUME društvo s ograničenom odgovornošću, OIB 69693144506, Ul.Ljudevita Farkaša Vukotinovića 2,10000 Zagreb</item>
      <item>GRAĐA dioničko društvo za trgovinu na veliko i malo, OIB 75628884500, Vranjički put 2,Solin</item>
      <item>TOWER CENTER RIJEKA društvo s ograničenom odgovornošću za usluge, OIB 84184387126, Strossmayerova 16,Rijeka</item>
      <item>HEP-Operator distribucijskog sustava d.o.o. za distribuciju i opskrbu električne energije, OIB 46830600751, Vergerijeva 6,52100 Pula</item>
      <item>Vinko Samardžić, OIB 51470568169, Kavanjinova 5/II,21000 Split</item>
      <item>GRAD RIJEKA, OIB 54382731928, Korzo 16,51000 Rijeka</item>
      <item>Zajednički odvjetnički ured Veljko Knežević, Edi Bradamante, Mira Hinić, Ivana Radić, Bojana Pavković, Senka Perhat i Neven Knežević, Ribarska 4,51000 Rijeka</item>
      <item>Marinko Šandro, OIB 72219897614, Svetice 32,10000 Zagreb</item>
      <item>Ilija Šandro, OIB 63805555639, Svetice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66722390209</item>
      <item>, OIB 11142315939</item>
      <item>, OIB 10045107278</item>
      <item>, OIB 15662737821</item>
      <item>, OIB 69326397242</item>
      <item>, OIB 61723426098</item>
      <item>, OIB 64546066176</item>
      <item>, OIB 69326397242</item>
      <item>, OIB null</item>
      <item>, OIB null</item>
      <item>, OIB 70571833346</item>
      <item>, OIB 71855290129</item>
      <item>, OIB 39808838633</item>
      <item>, OIB null</item>
      <item>, OIB null</item>
      <item>, OIB 66124057408</item>
      <item>, OIB 55690591528</item>
      <item>, OIB 81793146560</item>
      <item>, OIB 28921383001</item>
      <item>, OIB 57136792631</item>
      <item>, OIB 12733878804</item>
      <item>, OIB 10840749604</item>
      <item>, OIB 38812451417</item>
      <item>, OIB 53056966535</item>
      <item>, OIB 81712716992</item>
      <item>, OIB 56826138353</item>
      <item>, OIB 69326397242</item>
      <item>, OIB 21478700168</item>
      <item>, OIB 16428352077</item>
      <item>, OIB 63135369237</item>
      <item>, OIB 84596041174</item>
      <item>, OIB 39808838633</item>
      <item>, OIB 79069474349</item>
      <item>, OIB 66124057408</item>
      <item>, OIB 43654507669</item>
      <item>, OIB 05481546487</item>
      <item>, OIB 87939104217</item>
      <item>, OIB 28921383001</item>
      <item>, OIB 30777726033</item>
      <item>, OIB 85584865987</item>
      <item>, OIB 35016480287</item>
      <item>, OIB 99326633206</item>
      <item>, OIB 45163761671</item>
      <item>, OIB 36004425025</item>
      <item>, OIB 68419124305</item>
      <item>, OIB 67378156267</item>
      <item>, OIB 00565279090</item>
      <item>, OIB 87368264041</item>
      <item>, OIB 01425764139</item>
      <item>, OIB 20234800100</item>
      <item>, OIB 53056966535</item>
      <item>, OIB 82891991682</item>
      <item>, OIB 10840749604</item>
      <item>, OIB 14036333877</item>
      <item>, OIB 09348249237</item>
      <item>, OIB null</item>
      <item>, OIB null</item>
      <item>, OIB 94511496457</item>
      <item>, OIB 57136792631</item>
      <item>, OIB 81793146560</item>
      <item>, OIB 43654507669</item>
      <item>, OIB 63073332379</item>
      <item>, OIB null</item>
      <item>, OIB null</item>
      <item>, OIB 33949636978</item>
      <item>, OIB 67378156267</item>
      <item>, OIB 87368264041</item>
      <item>, OIB null</item>
      <item>, OIB 50338508399</item>
      <item>, OIB 85127306373</item>
      <item>, OIB 71463153978</item>
      <item>, OIB null</item>
      <item>, OIB null</item>
      <item>, OIB null</item>
      <item>, OIB 51671452481</item>
      <item>, OIB null</item>
      <item>, OIB 87064273078</item>
      <item>, OIB 86169679468</item>
      <item>, OIB null</item>
      <item>, OIB null</item>
      <item>, OIB 61980608934</item>
      <item>, OIB 48527883403</item>
      <item>, OIB 39596197214</item>
      <item>, OIB 00872098033</item>
      <item>, OIB 56842995878</item>
      <item>, OIB 25781343234</item>
      <item>, OIB 20038755624</item>
      <item>, OIB 89489773101</item>
      <item>, OIB 87358951669</item>
      <item>, OIB 33787960971</item>
      <item>, OIB 02014925756</item>
      <item>, OIB null</item>
      <item>, OIB 18683136487</item>
      <item>, OIB 52508873833</item>
      <item>, OIB 30842297926</item>
      <item>, OIB 64546066176</item>
      <item>, OIB 30842297926</item>
      <item>, OIB 87064273078</item>
      <item>, OIB null</item>
      <item>, OIB null</item>
      <item>, OIB 35016480287</item>
      <item>, OIB 30842297926</item>
      <item>, OIB 30842297926</item>
      <item>, OIB 85821130368</item>
      <item>, OIB 69693144506</item>
      <item>, OIB 75628884500</item>
      <item>, OIB 84184387126</item>
      <item>, OIB 46830600751</item>
      <item>, OIB 51470568169</item>
      <item>, OIB 54382731928</item>
      <item>, OIB null</item>
      <item>, OIB 72219897614</item>
      <item>, OIB 63805555639</item>
    </izvorni_sadrzaj>
    <derivirana_varijabla naziv="DomainObject.Predmet.SudioniciListNazivOIB_1">
      <item>, OIB 66722390209</item>
      <item>, OIB 11142315939</item>
      <item>, OIB 10045107278</item>
      <item>, OIB 15662737821</item>
      <item>, OIB 69326397242</item>
      <item>, OIB 61723426098</item>
      <item>, OIB 64546066176</item>
      <item>, OIB 69326397242</item>
      <item>, OIB null</item>
      <item>, OIB null</item>
      <item>, OIB 70571833346</item>
      <item>, OIB 71855290129</item>
      <item>, OIB 39808838633</item>
      <item>, OIB null</item>
      <item>, OIB null</item>
      <item>, OIB 66124057408</item>
      <item>, OIB 55690591528</item>
      <item>, OIB 81793146560</item>
      <item>, OIB 28921383001</item>
      <item>, OIB 57136792631</item>
      <item>, OIB 12733878804</item>
      <item>, OIB 10840749604</item>
      <item>, OIB 38812451417</item>
      <item>, OIB 53056966535</item>
      <item>, OIB 81712716992</item>
      <item>, OIB 56826138353</item>
      <item>, OIB 69326397242</item>
      <item>, OIB 21478700168</item>
      <item>, OIB 16428352077</item>
      <item>, OIB 63135369237</item>
      <item>, OIB 84596041174</item>
      <item>, OIB 39808838633</item>
      <item>, OIB 79069474349</item>
      <item>, OIB 66124057408</item>
      <item>, OIB 43654507669</item>
      <item>, OIB 05481546487</item>
      <item>, OIB 87939104217</item>
      <item>, OIB 28921383001</item>
      <item>, OIB 30777726033</item>
      <item>, OIB 85584865987</item>
      <item>, OIB 35016480287</item>
      <item>, OIB 99326633206</item>
      <item>, OIB 45163761671</item>
      <item>, OIB 36004425025</item>
      <item>, OIB 68419124305</item>
      <item>, OIB 67378156267</item>
      <item>, OIB 00565279090</item>
      <item>, OIB 87368264041</item>
      <item>, OIB 01425764139</item>
      <item>, OIB 20234800100</item>
      <item>, OIB 53056966535</item>
      <item>, OIB 82891991682</item>
      <item>, OIB 10840749604</item>
      <item>, OIB 14036333877</item>
      <item>, OIB 09348249237</item>
      <item>, OIB null</item>
      <item>, OIB null</item>
      <item>, OIB 94511496457</item>
      <item>, OIB 57136792631</item>
      <item>, OIB 81793146560</item>
      <item>, OIB 43654507669</item>
      <item>, OIB 63073332379</item>
      <item>, OIB null</item>
      <item>, OIB null</item>
      <item>, OIB 33949636978</item>
      <item>, OIB 67378156267</item>
      <item>, OIB 87368264041</item>
      <item>, OIB null</item>
      <item>, OIB 50338508399</item>
      <item>, OIB 85127306373</item>
      <item>, OIB 71463153978</item>
      <item>, OIB null</item>
      <item>, OIB null</item>
      <item>, OIB null</item>
      <item>, OIB 51671452481</item>
      <item>, OIB null</item>
      <item>, OIB 87064273078</item>
      <item>, OIB 86169679468</item>
      <item>, OIB null</item>
      <item>, OIB null</item>
      <item>, OIB 61980608934</item>
      <item>, OIB 48527883403</item>
      <item>, OIB 39596197214</item>
      <item>, OIB 00872098033</item>
      <item>, OIB 56842995878</item>
      <item>, OIB 25781343234</item>
      <item>, OIB 20038755624</item>
      <item>, OIB 89489773101</item>
      <item>, OIB 87358951669</item>
      <item>, OIB 33787960971</item>
      <item>, OIB 02014925756</item>
      <item>, OIB null</item>
      <item>, OIB 18683136487</item>
      <item>, OIB 52508873833</item>
      <item>, OIB 30842297926</item>
      <item>, OIB 64546066176</item>
      <item>, OIB 30842297926</item>
      <item>, OIB 87064273078</item>
      <item>, OIB null</item>
      <item>, OIB null</item>
      <item>, OIB 35016480287</item>
      <item>, OIB 30842297926</item>
      <item>, OIB 30842297926</item>
      <item>, OIB 85821130368</item>
      <item>, OIB 69693144506</item>
      <item>, OIB 75628884500</item>
      <item>, OIB 84184387126</item>
      <item>, OIB 46830600751</item>
      <item>, OIB 51470568169</item>
      <item>, OIB 54382731928</item>
      <item>, OIB null</item>
      <item>, OIB 72219897614</item>
      <item>, OIB 63805555639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ožujka 2012.</izvorni_sadrzaj>
    <derivirana_varijabla naziv="DomainObject.Predmet.DatumZadnjeOdrzaneSudskeRadnje_1">7. ožujka 2012.</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St-42/2010-335</izvorni_sadrzaj>
    <derivirana_varijabla naziv="DomainObject.PredzadnjaOdlukaIzPredmeta.Oznaka_1">St-42/2010-335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0E7AF0-87E4-4FC0-AEC0-582D5A5608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1</properties:Pages>
  <properties:Words>133</properties:Words>
  <properties:Characters>706</properties:Characters>
  <properties:Lines>36</properties:Lines>
  <properties:Paragraphs>15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2016-08-29T06:01:00Z</dcterms:created>
  <dc:creator>basici</dc:creator>
  <cp:lastModifiedBy>Ana Golub Gruić</cp:lastModifiedBy>
  <cp:lastPrinted>2018-10-15T12:21:00Z</cp:lastPrinted>
  <dcterms:modified xmlns:xsi="http://www.w3.org/2001/XMLSchema-instance" xsi:type="dcterms:W3CDTF">2018-10-15T12:21:00Z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(St-42-1010 Kasteli - zaključak st. upr. obračun troškova.docx)</vt:lpwstr>
  </prop:property>
  <prop:property name="CC_coloring" pid="4" fmtid="{D5CDD505-2E9C-101B-9397-08002B2CF9AE}">
    <vt:bool>false</vt:bool>
  </prop:property>
  <prop:property name="BrojStranica" pid="5" fmtid="{D5CDD505-2E9C-101B-9397-08002B2CF9AE}">
    <vt:i4>1</vt:i4>
  </prop:property>
</prop:Properties>
</file>