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db64" w14:paraId="cd6db6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04725">
        <w:t>2912</w:t>
      </w:r>
      <w:r w:rsidR="006C325F">
        <w:t>/2018</w:t>
      </w:r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43089F">
        <w:t>14. ožujka</w:t>
      </w:r>
      <w:r w:rsidR="0081330E">
        <w:t xml:space="preserve"> 2019.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B04725">
        <w:t>ADVENTURE TOURS j.d.o.o</w:t>
      </w:r>
      <w:r w:rsidR="002547E9">
        <w:t xml:space="preserve">., OIB </w:t>
      </w:r>
      <w:r w:rsidR="00B04725" w:rsidRPr="00B04725">
        <w:t>39509573446</w:t>
      </w:r>
      <w:r w:rsidR="002547E9">
        <w:t xml:space="preserve">, </w:t>
      </w:r>
      <w:r w:rsidR="00B04725">
        <w:t xml:space="preserve">Sveti Ivan Zelina, Trg Ante Starčevića 9.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B04725">
        <w:t>44.163,69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067856">
        <w:t>14. ožujka</w:t>
      </w:r>
      <w:r w:rsidR="0081330E">
        <w:t xml:space="preserve"> 2019</w:t>
      </w:r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>Lea Bendić</w:t>
      </w:r>
    </w:p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sectPr w:rsidSect="001D2443" w:rsidR="00B0404A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402" w:rsidR="00621402">
      <w:r>
        <w:separator/>
      </w:r>
    </w:p>
  </w:endnote>
  <w:endnote w:id="0" w:type="continuationSeparator">
    <w:p w:rsidRDefault="00621402" w:rsidR="00621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402" w:rsidR="00621402">
      <w:r>
        <w:separator/>
      </w:r>
    </w:p>
  </w:footnote>
  <w:footnote w:id="0" w:type="continuationSeparator">
    <w:p w:rsidRDefault="00621402" w:rsidR="006214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5D96"/>
    <w:rsid w:val="000460B4"/>
    <w:rsid w:val="00052561"/>
    <w:rsid w:val="00055347"/>
    <w:rsid w:val="00064EB8"/>
    <w:rsid w:val="00067856"/>
    <w:rsid w:val="000765A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140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264B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B6F12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725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667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59A8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06F4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5B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6B20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St-2912/2018</izvorni_sadrzaj>
    <derivirana_varijabla naziv="DomainObject.Predmet.OznakaBroj_1">St-2912/2018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ADVENTURE TOURS jednostavno društvo s ograničenom odgovornošću za usluge, turistička agencija</izvorni_sadrzaj>
    <derivirana_varijabla naziv="DomainObject.Predmet.ProtustrankaFormated_1">  ADVENTURE TOURS jednostavno društvo s ograničenom odgovornošću za usluge, turistička agencija</derivirana_varijabla>
  </DomainObject.Predmet.ProtustrankaFormated>
  <DomainObject.Predmet.ProtustrankaFormatedOIB>
    <izvorni_sadrzaj>  ADVENTURE TOURS jednostavno društvo s ograničenom odgovornošću za usluge, turistička agencija, OIB 39509573446</izvorni_sadrzaj>
    <derivirana_varijabla naziv="DomainObject.Predmet.ProtustrankaFormatedOIB_1">  ADVENTURE TOURS jednostavno društvo s ograničenom odgovornošću za usluge, turistička agencija, OIB 39509573446</derivirana_varijabla>
  </DomainObject.Predmet.ProtustrankaFormatedOIB>
  <DomainObject.Predmet.ProtustrankaFormatedWithAdress>
    <izvorni_sadrzaj> ADVENTURE TOURS jednostavno društvo s ograničenom odgovornošću za usluge, turistička agencija, Trg Ante Starčevića 9, 10380 Sveti Ivan Zelina</izvorni_sadrzaj>
    <derivirana_varijabla naziv="DomainObject.Predmet.ProtustrankaFormatedWithAdress_1"> ADVENTURE TOURS jednostavno društvo s ograničenom odgovornošću za usluge, turistička agencija, Trg Ante Starčevića 9, 10380 Sveti Ivan Zelina</derivirana_varijabla>
  </DomainObject.Predmet.ProtustrankaFormatedWithAdress>
  <DomainObject.Predmet.ProtustrankaFormatedWithAdressOIB>
    <izvorni_sadrzaj> ADVENTURE TOURS jednostavno društvo s ograničenom odgovornošću za usluge, turistička agencija, OIB 39509573446, Trg Ante Starčevića 9, 10380 Sveti Ivan Zelina</izvorni_sadrzaj>
    <derivirana_varijabla naziv="DomainObject.Predmet.ProtustrankaFormatedWithAdressOIB_1"> ADVENTURE TOURS jednostavno društvo s ograničenom odgovornošću za usluge, turistička agencija, OIB 39509573446, Trg Ante Starčevića 9, 10380 Sveti Ivan Zelina</derivirana_varijabla>
  </DomainObject.Predmet.ProtustrankaFormatedWithAdressOIB>
  <DomainObject.Predmet.ProtustrankaWithAdress>
    <izvorni_sadrzaj>ADVENTURE TOURS jednostavno društvo s ograničenom odgovornošću za usluge, turistička agencija Trg Ante Starčevića 9, 10380 Sveti Ivan Zelina</izvorni_sadrzaj>
    <derivirana_varijabla naziv="DomainObject.Predmet.ProtustrankaWithAdress_1">ADVENTURE TOURS jednostavno društvo s ograničenom odgovornošću za usluge, turistička agencija Trg Ante Starčevića 9, 10380 Sveti Ivan Zelina</derivirana_varijabla>
  </DomainObject.Predmet.ProtustrankaWithAdress>
  <DomainObject.Predmet.ProtustrankaWithAdressOIB>
    <izvorni_sadrzaj>ADVENTURE TOURS jednostavno društvo s ograničenom odgovornošću za usluge, turistička agencija, OIB 39509573446, Trg Ante Starčevića 9, 10380 Sveti Ivan Zelina</izvorni_sadrzaj>
    <derivirana_varijabla naziv="DomainObject.Predmet.ProtustrankaWithAdressOIB_1">ADVENTURE TOURS jednostavno društvo s ograničenom odgovornošću za usluge, turistička agencija, OIB 39509573446, Trg Ante Starčevića 9, 10380 Sveti Ivan Zelina</derivirana_varijabla>
  </DomainObject.Predmet.ProtustrankaWithAdressOIB>
  <DomainObject.Predmet.ProtustrankaNazivFormated>
    <izvorni_sadrzaj>ADVENTURE TOURS jednostavno društvo s ograničenom odgovornošću za usluge, turistička agencija</izvorni_sadrzaj>
    <derivirana_varijabla naziv="DomainObject.Predmet.ProtustrankaNazivFormated_1">ADVENTURE TOURS jednostavno društvo s ograničenom odgovornošću za usluge, turistička agencija</derivirana_varijabla>
  </DomainObject.Predmet.ProtustrankaNazivFormated>
  <DomainObject.Predmet.ProtustrankaNazivFormatedOIB>
    <izvorni_sadrzaj>ADVENTURE TOURS jednostavno društvo s ograničenom odgovornošću za usluge, turistička agencija, OIB 39509573446</izvorni_sadrzaj>
    <derivirana_varijabla naziv="DomainObject.Predmet.ProtustrankaNazivFormatedOIB_1">ADVENTURE TOURS jednostavno društvo s ograničenom odgovornošću za usluge, turistička agencija, OIB 39509573446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ADVENTURE TOURS jednostavno društvo s ograničenom odgovornošću za usluge, turistička agencija</item>
    </izvorni_sadrzaj>
    <derivirana_varijabla naziv="DomainObject.Predmet.ProtuStrankaListFormated_1">
      <item>ADVENTURE TOURS jednostavno društvo s ograničenom odgovornošću za usluge, turistička agencija</item>
    </derivirana_varijabla>
  </DomainObject.Predmet.ProtuStrankaListFormated>
  <DomainObject.Predmet.ProtuStrankaListFormatedOIB>
    <izvorni_sadrzaj>
      <item>ADVENTURE TOURS jednostavno društvo s ograničenom odgovornošću za usluge, turistička agencija, OIB 39509573446</item>
    </izvorni_sadrzaj>
    <derivirana_varijabla naziv="DomainObject.Predmet.ProtuStrankaListFormatedOIB_1">
      <item>ADVENTURE TOURS jednostavno društvo s ograničenom odgovornošću za usluge, turistička agencija, OIB 39509573446</item>
    </derivirana_varijabla>
  </DomainObject.Predmet.ProtuStrankaListFormatedOIB>
  <DomainObject.Predmet.ProtuStrankaListFormatedWithAdress>
    <izvorni_sadrzaj>
      <item>ADVENTURE TOURS jednostavno društvo s ograničenom odgovornošću za usluge, turistička agencija, Trg Ante Starčevića 9, 10380 Sveti Ivan Zelina</item>
    </izvorni_sadrzaj>
    <derivirana_varijabla naziv="DomainObject.Predmet.ProtuStrankaListFormatedWithAdress_1">
      <item>ADVENTURE TOURS jednostavno društvo s ograničenom odgovornošću za usluge, turistička agencija, Trg Ante Starčevića 9, 10380 Sveti Ivan Zelina</item>
    </derivirana_varijabla>
  </DomainObject.Predmet.ProtuStrankaListFormatedWithAdress>
  <DomainObject.Predmet.ProtuStrankaListFormatedWithAdressOIB>
    <izvorni_sadrzaj>
      <item>ADVENTURE TOURS jednostavno društvo s ograničenom odgovornošću za usluge, turistička agencija, OIB 39509573446, Trg Ante Starčevića 9, 10380 Sveti Ivan Zelina</item>
    </izvorni_sadrzaj>
    <derivirana_varijabla naziv="DomainObject.Predmet.ProtuStrankaListFormatedWithAdressOIB_1">
      <item>ADVENTURE TOURS jednostavno društvo s ograničenom odgovornošću za usluge, turistička agencija, OIB 39509573446, Trg Ante Starčevića 9, 10380 Sveti Ivan Zelina</item>
    </derivirana_varijabla>
  </DomainObject.Predmet.ProtuStrankaListFormatedWithAdressOIB>
  <DomainObject.Predmet.ProtuStrankaListNazivFormated>
    <izvorni_sadrzaj>
      <item>ADVENTURE TOURS jednostavno društvo s ograničenom odgovornošću za usluge, turistička agencija</item>
    </izvorni_sadrzaj>
    <derivirana_varijabla naziv="DomainObject.Predmet.ProtuStrankaListNazivFormated_1">
      <item>ADVENTURE TOURS jednostavno društvo s ograničenom odgovornošću za usluge, turistička agencija</item>
    </derivirana_varijabla>
  </DomainObject.Predmet.ProtuStrankaListNazivFormated>
  <DomainObject.Predmet.ProtuStrankaListNazivFormatedOIB>
    <izvorni_sadrzaj>
      <item>ADVENTURE TOURS jednostavno društvo s ograničenom odgovornošću za usluge, turistička agencija, OIB 39509573446</item>
    </izvorni_sadrzaj>
    <derivirana_varijabla naziv="DomainObject.Predmet.ProtuStrankaListNazivFormatedOIB_1">
      <item>ADVENTURE TOURS jednostavno društvo s ograničenom odgovornošću za usluge, turistička agencija, OIB 39509573446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ADVENTURE TOURS jednostavno društvo s ograničenom odgovornošću za usluge, turistička agencija</izvorni_sadrzaj>
    <derivirana_varijabla naziv="DomainObject.Predmet.ProtustrankaIDrugi_1">ADVENTURE TOURS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ADVENTURE TOURS jednostavno društvo s ograničenom odgovornošću za usluge, turistička agencija, OIB 39509573446, Trg Ante Starčevića 9, 10380 Sveti Ivan Zelina</izvorni_sadrzaj>
    <derivirana_varijabla naziv="DomainObject.Predmet.ProtustrankaIDrugiAdressOIB_1">ADVENTURE TOURS jednostavno društvo s ograničenom odgovornošću za usluge, turistička agencija, OIB 39509573446, Trg Ante Starčevića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ADVENTURE TOURS jednostavno društvo s ograničenom odgovornošću za usluge, turistička agencija</item>
    </izvorni_sadrzaj>
    <derivirana_varijabla naziv="DomainObject.Predmet.SudioniciListNaziv_1">
      <item>FINA Regionalni centar Zagreb</item>
      <item>ADVENTURE TOURS jednostavno društvo s ograničenom odgovornošću za usluge, turistička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ADVENTURE TOURS jednostavno društvo s ograničenom odgovornošću za usluge, turistička agencija, OIB 39509573446, Trg Ante Starčevića 9,10380 Sveti Ivan Zelina</item>
    </izvorni_sadrzaj>
    <derivirana_varijabla naziv="DomainObject.Predmet.SudioniciListAdressOIB_1">
      <item>FINA Regionalni centar Zagreb, OIB 85821130368, Trg svibanjskih žrtava 1995. 1,10000 Zagreb</item>
      <item>ADVENTURE TOURS jednostavno društvo s ograničenom odgovornošću za usluge, turistička agencija, OIB 39509573446, Trg Ante Starčevića 9,10380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39509573446</item>
    </izvorni_sadrzaj>
    <derivirana_varijabla naziv="DomainObject.Predmet.SudioniciListNazivOIB_1">
      <item>, OIB 85821130368</item>
      <item>, OIB 39509573446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890CE-CA67-4BD8-AAC2-BC2DFE35D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1334</properties:Characters>
  <properties:Lines>44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2019-03-14T10:39:00Z</dcterms:created>
  <dc:creator>Korisnik</dc:creator>
  <cp:lastModifiedBy>Lea Bendić</cp:lastModifiedBy>
  <cp:lastPrinted>2019-03-14T15:09:00Z</cp:lastPrinted>
  <dcterms:modified xmlns:xsi="http://www.w3.org/2001/XMLSchema-instance" xsi:type="dcterms:W3CDTF">2019-03-14T15:10:00Z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(st-2912-2018.docx)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