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df501" w14:paraId="26df501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9E2467" w:rsidP="004635D5" w:rsidR="009E2467">
      <w:pPr>
        <w:jc w:val="both"/>
        <w:rPr>
          <w:bCs/>
        </w:rPr>
      </w:pPr>
    </w:p>
    <w:p w:rsidRDefault="00034449" w:rsidP="004635D5" w:rsidR="00034449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9E2467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4635D5">
        <w:t xml:space="preserve"> prijedlog</w:t>
      </w:r>
      <w:r w:rsidR="005F67DA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>
        <w:t xml:space="preserve"> </w:t>
      </w:r>
      <w:r w:rsidR="008576AB">
        <w:t xml:space="preserve">FEKU </w:t>
      </w:r>
      <w:r w:rsidR="008F39A1" w:rsidRPr="008F39A1">
        <w:t xml:space="preserve">d.o.o. </w:t>
      </w:r>
      <w:r>
        <w:t xml:space="preserve">sa sjedištem </w:t>
      </w:r>
      <w:r w:rsidR="00087712">
        <w:t xml:space="preserve">u </w:t>
      </w:r>
      <w:r w:rsidR="008576AB" w:rsidRPr="008576AB">
        <w:t>Šibenik</w:t>
      </w:r>
      <w:r w:rsidR="00F43E7E">
        <w:t xml:space="preserve">u, </w:t>
      </w:r>
      <w:r w:rsidR="008576AB" w:rsidRPr="008576AB">
        <w:t>Obala Hrvatske mornarice 1</w:t>
      </w:r>
      <w:r>
        <w:t xml:space="preserve">, OIB: </w:t>
      </w:r>
      <w:r w:rsidR="008576AB" w:rsidRPr="008576AB">
        <w:t>95541257099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8576AB" w:rsidRPr="008576AB">
        <w:t>Podružnica Šibenik, Perivoj L. Marune 1</w:t>
      </w:r>
      <w:r>
        <w:t>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8576AB">
        <w:t>7</w:t>
      </w:r>
      <w:r>
        <w:t xml:space="preserve">. </w:t>
      </w:r>
      <w:r w:rsidR="00390B57">
        <w:t>studenog</w:t>
      </w:r>
      <w:r w:rsidR="004635D5">
        <w:t xml:space="preserve"> </w:t>
      </w:r>
      <w:r>
        <w:t>2016</w:t>
      </w:r>
      <w:r w:rsidRPr="00FC1537">
        <w:t>.</w:t>
      </w:r>
      <w:r>
        <w:t xml:space="preserve">, </w:t>
      </w:r>
      <w:r w:rsidR="008576AB">
        <w:t>15</w:t>
      </w:r>
      <w:r w:rsidR="005F7160">
        <w:t xml:space="preserve">. prosinca 2016., </w:t>
      </w:r>
      <w:r>
        <w:t xml:space="preserve">objavio je </w:t>
      </w:r>
    </w:p>
    <w:p w:rsidRDefault="009E2467" w:rsidP="009E2467" w:rsidR="009E2467">
      <w:pPr>
        <w:jc w:val="both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8576AB" w:rsidRPr="008576AB">
        <w:t>FEK</w:t>
      </w:r>
      <w:r w:rsidR="008576AB">
        <w:t xml:space="preserve">U d.o.o. sa sjedištem u Šibeniku, </w:t>
      </w:r>
      <w:r w:rsidR="008576AB" w:rsidRPr="008576AB">
        <w:t>Obala Hrvatske mornarice 1, OIB: 95541257099</w:t>
      </w:r>
      <w:r w:rsidR="00390B57">
        <w:t>,</w:t>
      </w:r>
      <w:r w:rsidR="00990A98">
        <w:t xml:space="preserve"> </w:t>
      </w:r>
      <w:r>
        <w:t xml:space="preserve">na temelju neizvršenih osnova za plaćanje iznosi </w:t>
      </w:r>
      <w:r w:rsidR="008576AB">
        <w:t>6.500,76</w:t>
      </w:r>
      <w:r>
        <w:t xml:space="preserve"> 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8576AB">
        <w:t>ju</w:t>
      </w:r>
      <w:r w:rsidRPr="00FC1537">
        <w:t xml:space="preserve"> se </w:t>
      </w:r>
      <w:r w:rsidR="008576AB">
        <w:t>osobe ovlaštene</w:t>
      </w:r>
      <w:r>
        <w:t xml:space="preserve"> za zastupanje </w:t>
      </w:r>
      <w:r w:rsidRPr="00FC1537">
        <w:t>dužnika</w:t>
      </w:r>
      <w:r>
        <w:t xml:space="preserve"> po zakonu </w:t>
      </w:r>
      <w:r w:rsidR="008576AB" w:rsidRPr="008576AB">
        <w:t>Alojz Ferlan</w:t>
      </w:r>
      <w:r w:rsidR="008576AB">
        <w:t xml:space="preserve"> i </w:t>
      </w:r>
      <w:r w:rsidR="008576AB" w:rsidRPr="008576AB">
        <w:t>Leandra Agnes Lovec</w:t>
      </w:r>
      <w:r w:rsidR="008F39A1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71/15, u nastavku teksta: SZ),  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4635D5">
        <w:t>,</w:t>
      </w:r>
      <w:r>
        <w:t xml:space="preserve"> </w:t>
      </w:r>
      <w:r w:rsidR="008576AB">
        <w:t>15</w:t>
      </w:r>
      <w:r>
        <w:t xml:space="preserve">. </w:t>
      </w:r>
      <w:r w:rsidR="004635D5">
        <w:t>prosinca</w:t>
      </w:r>
      <w:r>
        <w:t xml:space="preserve"> 2016.</w:t>
      </w:r>
    </w:p>
    <w:p w:rsidRDefault="004635D5" w:rsidP="004635D5" w:rsidR="004635D5"/>
    <w:p w:rsidRDefault="004635D5" w:rsidP="004635D5" w:rsidR="009E2467">
      <w:pPr>
        <w:ind w:left="7080"/>
      </w:pPr>
      <w:r>
        <w:t xml:space="preserve">Sudski savjetnik     </w:t>
      </w:r>
    </w:p>
    <w:p w:rsidRDefault="004635D5" w:rsidP="004635D5" w:rsidR="009E2467" w:rsidRPr="00F41C5D">
      <w:pPr>
        <w:ind w:firstLine="708" w:left="6372"/>
      </w:pPr>
      <w:r>
        <w:t xml:space="preserve">Krešimir Torbarina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headerReference w:type="firs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35D5" w:rsidR="004635D5">
      <w:r>
        <w:separator/>
      </w:r>
    </w:p>
  </w:endnote>
  <w:endnote w:id="0" w:type="continuationSeparator">
    <w:p w:rsidRDefault="004635D5" w:rsidR="004635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35D5" w:rsidR="004635D5">
      <w:r>
        <w:separator/>
      </w:r>
    </w:p>
  </w:footnote>
  <w:footnote w:id="0" w:type="continuationSeparator">
    <w:p w:rsidRDefault="004635D5" w:rsidR="004635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35D5" w:rsidP="004635D5" w:rsidR="004635D5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8A26D8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8576AB">
      <w:t>Poslovni broj: 5 St-1121</w:t>
    </w:r>
    <w:r w:rsidR="00390B57">
      <w:t>/16-7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35D5" w:rsidP="004635D5" w:rsidR="004635D5" w:rsidRPr="00FC1537">
    <w:pPr>
      <w:jc w:val="right"/>
    </w:pPr>
    <w:r>
      <w:tab/>
      <w:t>Poslovni broj: 5</w:t>
    </w:r>
    <w:r w:rsidRPr="00FC1537">
      <w:t xml:space="preserve"> St</w:t>
    </w:r>
    <w:r w:rsidR="008576AB">
      <w:t>-1121</w:t>
    </w:r>
    <w:r w:rsidR="00390B57">
      <w:t>/16-7</w:t>
    </w:r>
  </w:p>
  <w:p w:rsidRDefault="004635D5" w:rsidP="004635D5" w:rsidR="004635D5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87712"/>
    <w:rsid w:val="00390B57"/>
    <w:rsid w:val="00447958"/>
    <w:rsid w:val="004635D5"/>
    <w:rsid w:val="005F67DA"/>
    <w:rsid w:val="005F7160"/>
    <w:rsid w:val="006A66B9"/>
    <w:rsid w:val="006B3A10"/>
    <w:rsid w:val="006E6B12"/>
    <w:rsid w:val="008337B7"/>
    <w:rsid w:val="008576AB"/>
    <w:rsid w:val="008A26D8"/>
    <w:rsid w:val="008F39A1"/>
    <w:rsid w:val="00990A98"/>
    <w:rsid w:val="009E2467"/>
    <w:rsid w:val="00A32F79"/>
    <w:rsid w:val="00E6461B"/>
    <w:rsid w:val="00F43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B3A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3A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3A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3A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3A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B3A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3A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3A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3A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3A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2016.</izvorni_sadrzaj>
    <derivirana_varijabla naziv="DomainObject.DatumDonosenjaOdluke_1">15.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1121</izvorni_sadrzaj>
    <derivirana_varijabla naziv="DomainObject.Predmet.Broj_1">1121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2016.</izvorni_sadrzaj>
    <derivirana_varijabla naziv="DomainObject.Predmet.DatumOsnivanja_1">10.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St-1121/2016</izvorni_sadrzaj>
    <derivirana_varijabla naziv="DomainObject.Predmet.OznakaBroj_1">St-1121/2016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FEKU društvo s ograničenom odgovornošću za trgovinu i graditeljstvo</izvorni_sadrzaj>
    <derivirana_varijabla naziv="DomainObject.Predmet.ProtustrankaFormated_1">  FEKU društvo s ograničenom odgovornošću za trgovinu i graditeljstvo</derivirana_varijabla>
  </DomainObject.Predmet.ProtustrankaFormated>
  <DomainObject.Predmet.ProtustrankaFormatedOIB>
    <izvorni_sadrzaj>  FEKU društvo s ograničenom odgovornošću za trgovinu i graditeljstvo, OIB 95541257099</izvorni_sadrzaj>
    <derivirana_varijabla naziv="DomainObject.Predmet.ProtustrankaFormatedOIB_1">  FEKU društvo s ograničenom odgovornošću za trgovinu i graditeljstvo, OIB 95541257099</derivirana_varijabla>
  </DomainObject.Predmet.ProtustrankaFormatedOIB>
  <DomainObject.Predmet.ProtustrankaFormatedWithAdress>
    <izvorni_sadrzaj> FEKU društvo s ograničenom odgovornošću za trgovinu i graditeljstvo, Obala Hrvatske mornarice 1, 22000 Šibenik</izvorni_sadrzaj>
    <derivirana_varijabla naziv="DomainObject.Predmet.ProtustrankaFormatedWithAdress_1"> FEKU društvo s ograničenom odgovornošću za trgovinu i graditeljstvo, Obala Hrvatske mornarice 1, 22000 Šibenik</derivirana_varijabla>
  </DomainObject.Predmet.ProtustrankaFormatedWithAdress>
  <DomainObject.Predmet.ProtustrankaFormatedWithAdressOIB>
    <izvorni_sadrzaj> FEKU društvo s ograničenom odgovornošću za trgovinu i graditeljstvo, OIB 95541257099, Obala Hrvatske mornarice 1, 22000 Šibenik</izvorni_sadrzaj>
    <derivirana_varijabla naziv="DomainObject.Predmet.ProtustrankaFormatedWithAdressOIB_1"> FEKU društvo s ograničenom odgovornošću za trgovinu i graditeljstvo, OIB 95541257099, Obala Hrvatske mornarice 1, 22000 Šibenik</derivirana_varijabla>
  </DomainObject.Predmet.ProtustrankaFormatedWithAdressOIB>
  <DomainObject.Predmet.ProtustrankaWithAdress>
    <izvorni_sadrzaj>FEKU društvo s ograničenom odgovornošću za trgovinu i graditeljstvo Obala Hrvatske mornarice 1, 22000 Šibenik</izvorni_sadrzaj>
    <derivirana_varijabla naziv="DomainObject.Predmet.ProtustrankaWithAdress_1">FEKU društvo s ograničenom odgovornošću za trgovinu i graditeljstvo Obala Hrvatske mornarice 1, 22000 Šibenik</derivirana_varijabla>
  </DomainObject.Predmet.ProtustrankaWithAdress>
  <DomainObject.Predmet.ProtustrankaWithAdressOIB>
    <izvorni_sadrzaj>FEKU društvo s ograničenom odgovornošću za trgovinu i graditeljstvo, OIB 95541257099, Obala Hrvatske mornarice 1, 22000 Šibenik</izvorni_sadrzaj>
    <derivirana_varijabla naziv="DomainObject.Predmet.ProtustrankaWithAdressOIB_1">FEKU društvo s ograničenom odgovornošću za trgovinu i graditeljstvo, OIB 95541257099, Obala Hrvatske mornarice 1, 22000 Šibenik</derivirana_varijabla>
  </DomainObject.Predmet.ProtustrankaWithAdressOIB>
  <DomainObject.Predmet.ProtustrankaNazivFormated>
    <izvorni_sadrzaj>FEKU društvo s ograničenom odgovornošću za trgovinu i graditeljstvo</izvorni_sadrzaj>
    <derivirana_varijabla naziv="DomainObject.Predmet.ProtustrankaNazivFormated_1">FEKU društvo s ograničenom odgovornošću za trgovinu i graditeljstvo</derivirana_varijabla>
  </DomainObject.Predmet.ProtustrankaNazivFormated>
  <DomainObject.Predmet.ProtustrankaNazivFormatedOIB>
    <izvorni_sadrzaj>FEKU društvo s ograničenom odgovornošću za trgovinu i graditeljstvo, OIB 95541257099</izvorni_sadrzaj>
    <derivirana_varijabla naziv="DomainObject.Predmet.ProtustrankaNazivFormatedOIB_1">FEKU društvo s ograničenom odgovornošću za trgovinu i graditeljstvo, OIB 95541257099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FEKU društvo s ograničenom odgovornošću za trgovinu i graditeljstvo</item>
    </izvorni_sadrzaj>
    <derivirana_varijabla naziv="DomainObject.Predmet.ProtuStrankaListFormated_1">
      <item>FEKU društvo s ograničenom odgovornošću za trgovinu i graditeljstvo</item>
    </derivirana_varijabla>
  </DomainObject.Predmet.ProtuStrankaListFormated>
  <DomainObject.Predmet.ProtuStrankaListFormatedOIB>
    <izvorni_sadrzaj>
      <item>FEKU društvo s ograničenom odgovornošću za trgovinu i graditeljstvo, OIB 95541257099</item>
    </izvorni_sadrzaj>
    <derivirana_varijabla naziv="DomainObject.Predmet.ProtuStrankaListFormatedOIB_1">
      <item>FEKU društvo s ograničenom odgovornošću za trgovinu i graditeljstvo, OIB 95541257099</item>
    </derivirana_varijabla>
  </DomainObject.Predmet.ProtuStrankaListFormatedOIB>
  <DomainObject.Predmet.ProtuStrankaListFormatedWithAdress>
    <izvorni_sadrzaj>
      <item>FEKU društvo s ograničenom odgovornošću za trgovinu i graditeljstvo, Obala Hrvatske mornarice 1, 22000 Šibenik</item>
    </izvorni_sadrzaj>
    <derivirana_varijabla naziv="DomainObject.Predmet.ProtuStrankaListFormatedWithAdress_1">
      <item>FEKU društvo s ograničenom odgovornošću za trgovinu i graditeljstvo, Obala Hrvatske mornarice 1, 22000 Šibenik</item>
    </derivirana_varijabla>
  </DomainObject.Predmet.ProtuStrankaListFormatedWithAdress>
  <DomainObject.Predmet.ProtuStrankaListFormatedWithAdressOIB>
    <izvorni_sadrzaj>
      <item>FEKU društvo s ograničenom odgovornošću za trgovinu i graditeljstvo, OIB 95541257099, Obala Hrvatske mornarice 1, 22000 Šibenik</item>
    </izvorni_sadrzaj>
    <derivirana_varijabla naziv="DomainObject.Predmet.ProtuStrankaListFormatedWithAdressOIB_1">
      <item>FEKU društvo s ograničenom odgovornošću za trgovinu i graditeljstvo, OIB 95541257099, Obala Hrvatske mornarice 1, 22000 Šibenik</item>
    </derivirana_varijabla>
  </DomainObject.Predmet.ProtuStrankaListFormatedWithAdressOIB>
  <DomainObject.Predmet.ProtuStrankaListNazivFormated>
    <izvorni_sadrzaj>
      <item>FEKU društvo s ograničenom odgovornošću za trgovinu i graditeljstvo</item>
    </izvorni_sadrzaj>
    <derivirana_varijabla naziv="DomainObject.Predmet.ProtuStrankaListNazivFormated_1">
      <item>FEKU društvo s ograničenom odgovornošću za trgovinu i graditeljstvo</item>
    </derivirana_varijabla>
  </DomainObject.Predmet.ProtuStrankaListNazivFormated>
  <DomainObject.Predmet.ProtuStrankaListNazivFormatedOIB>
    <izvorni_sadrzaj>
      <item>FEKU društvo s ograničenom odgovornošću za trgovinu i graditeljstvo, OIB 95541257099</item>
    </izvorni_sadrzaj>
    <derivirana_varijabla naziv="DomainObject.Predmet.ProtuStrankaListNazivFormatedOIB_1">
      <item>FEKU društvo s ograničenom odgovornošću za trgovinu i graditeljstvo, OIB 95541257099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2016.</izvorni_sadrzaj>
    <derivirana_varijabla naziv="DomainObject.Datum_1">15.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FEKU društvo s ograničenom odgovornošću za trgovinu i graditeljstvo</izvorni_sadrzaj>
    <derivirana_varijabla naziv="DomainObject.Predmet.ProtustrankaIDrugi_1">FEKU društvo s ograničenom odgovornošću za trgovinu i graditeljstvo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FEKU društvo s ograničenom odgovornošću za trgovinu i graditeljstvo, OIB 95541257099, Obala Hrvatske mornarice 1, 22000 Šibenik</izvorni_sadrzaj>
    <derivirana_varijabla naziv="DomainObject.Predmet.ProtustrankaIDrugiAdressOIB_1">FEKU društvo s ograničenom odgovornošću za trgovinu i graditeljstvo, OIB 95541257099, Obala Hrvatske mornarice 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FEKU društvo s ograničenom odgovornošću za trgovinu i graditeljstvo</item>
    </izvorni_sadrzaj>
    <derivirana_varijabla naziv="DomainObject.Predmet.SudioniciListNaziv_1">
      <item>FINA - Podružnica Šibenik</item>
      <item>FEKU društvo s ograničenom odgovornošću za trgovinu i graditeljstvo</item>
    </derivirana_varijabla>
  </DomainObject.Predmet.SudioniciListNaziv>
  <DomainObject.Predmet.SudioniciListAdressOIB>
    <izvorni_sadrzaj>
      <item>FINA - Podružnica Šibenik, OIB 85821130368, Perivoj L. Marune 1,22000 Šibenik</item>
      <item>FEKU društvo s ograničenom odgovornošću za trgovinu i graditeljstvo, OIB 95541257099, Obala Hrvatske mornarice 1,22000 Šibenik</item>
    </izvorni_sadrzaj>
    <derivirana_varijabla naziv="DomainObject.Predmet.SudioniciListAdressOIB_1">
      <item>FINA - Podružnica Šibenik, OIB 85821130368, Perivoj L. Marune 1,22000 Šibenik</item>
      <item>FEKU društvo s ograničenom odgovornošću za trgovinu i graditeljstvo, OIB 95541257099, Obala Hrvatske mornarice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95541257099</item>
    </izvorni_sadrzaj>
    <derivirana_varijabla naziv="DomainObject.Predmet.SudioniciListNazivOIB_1">
      <item>, OIB 85821130368</item>
      <item>, OIB 95541257099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396</properties:Words>
  <properties:Characters>2029</properties:Characters>
  <properties:Lines>64</properties:Lines>
  <properties:Paragraphs>17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2016-03-25T08:38:00Z</dcterms:created>
  <dc:creator>Tina Grgas</dc:creator>
  <cp:lastModifiedBy>Krešimir Torbarina</cp:lastModifiedBy>
  <cp:lastPrinted>2016-03-25T08:19:00Z</cp:lastPrinted>
  <dcterms:modified xmlns:xsi="http://www.w3.org/2001/XMLSchema-instance" xsi:type="dcterms:W3CDTF">2016-12-15T14:19:00Z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