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7b0b" w14:paraId="89e7b0b" w:rsidRDefault="001F70A5" w:rsidP="00910611" w:rsidR="001F70A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70A5" w:rsidP="00910611" w:rsidR="001F70A5">
      <w:r>
        <w:rPr>
          <w:rFonts w:eastAsia="MS Mincho"/>
        </w:rPr>
        <w:t xml:space="preserve">   REPUBLIKA HRVATSKA</w:t>
      </w:r>
    </w:p>
    <w:p w:rsidRDefault="001F70A5" w:rsidP="00910611" w:rsidR="001F70A5">
      <w:r>
        <w:rPr>
          <w:rFonts w:eastAsia="MS Mincho"/>
        </w:rPr>
        <w:t>TRGOVAČKI SUD U RIJECI</w:t>
      </w:r>
    </w:p>
    <w:p w:rsidRDefault="001F70A5" w:rsidR="001F70A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B94AC0">
      <w:pPr>
        <w:jc w:val="center"/>
      </w:pPr>
      <w:r w:rsidRPr="00B94AC0">
        <w:t>R E P U B L I KA   H R V A T S K A</w:t>
      </w:r>
    </w:p>
    <w:p w:rsidRDefault="00214472" w:rsidP="00214472" w:rsidR="00445D45" w:rsidRPr="00B94AC0">
      <w:r w:rsidRPr="00B94AC0">
        <w:t xml:space="preserve">         </w:t>
      </w:r>
      <w:r w:rsidRPr="00B94AC0">
        <w:tab/>
      </w:r>
      <w:r w:rsidRPr="00B94AC0">
        <w:tab/>
      </w:r>
      <w:r w:rsidRPr="00B94AC0">
        <w:tab/>
      </w:r>
    </w:p>
    <w:p w:rsidRDefault="00214472" w:rsidP="00214472" w:rsidR="00214472" w:rsidRPr="00B94AC0">
      <w:pPr>
        <w:jc w:val="center"/>
        <w:rPr>
          <w:bCs/>
        </w:rPr>
      </w:pPr>
      <w:r w:rsidRPr="00B94AC0">
        <w:rPr>
          <w:bCs/>
        </w:rPr>
        <w:t>R J E Š E N J E</w:t>
      </w:r>
    </w:p>
    <w:p w:rsidRDefault="00214472" w:rsidP="00214472" w:rsidR="00214472" w:rsidRPr="00B94AC0">
      <w:pPr>
        <w:jc w:val="both"/>
      </w:pPr>
    </w:p>
    <w:p w:rsidRDefault="00416E78" w:rsidP="00214472" w:rsidR="00214472">
      <w:pPr>
        <w:jc w:val="both"/>
      </w:pPr>
      <w:r>
        <w:tab/>
      </w:r>
      <w:r w:rsidR="007A435A" w:rsidRPr="007A435A">
        <w:t xml:space="preserve">Trgovački sud u Rijeci, </w:t>
      </w:r>
      <w:r w:rsidR="00031215">
        <w:t xml:space="preserve">OIB 88785964957, </w:t>
      </w:r>
      <w:r w:rsidR="007A435A" w:rsidRPr="007A435A">
        <w:t xml:space="preserve">po sucu pojedincu Danieli Korlević, </w:t>
      </w:r>
      <w:r w:rsidR="001A6FFD">
        <w:t xml:space="preserve">u prethodnom postupku radi utvrđivanja pretpostavki za </w:t>
      </w:r>
      <w:r w:rsidR="001A6FFD" w:rsidRPr="001A6FFD">
        <w:t xml:space="preserve">otvaranje stečajnog postupka dužnikom </w:t>
      </w:r>
      <w:r w:rsidR="00D570B1" w:rsidRPr="00D570B1">
        <w:t>R. I. M. Opatija društvo s ograničenom odgovornošću za građenje, promet nekretnina, trgovinu i ugostiteljstvo, Opatija, Andrije Štangera 2, OIB 56591290879</w:t>
      </w:r>
      <w:r w:rsidR="007A435A" w:rsidRPr="007A435A">
        <w:t>, dana</w:t>
      </w:r>
      <w:r w:rsidR="00A17364">
        <w:t xml:space="preserve"> </w:t>
      </w:r>
      <w:r w:rsidR="00864E99">
        <w:t>12</w:t>
      </w:r>
      <w:r w:rsidR="00B94AC0">
        <w:t>. srpnja</w:t>
      </w:r>
      <w:r w:rsidR="001A6FFD">
        <w:t xml:space="preserve"> 2018</w:t>
      </w:r>
      <w:r w:rsidR="007A435A" w:rsidRPr="007A435A">
        <w:t xml:space="preserve">. godine  </w:t>
      </w:r>
      <w:r w:rsidR="007A435A">
        <w:t xml:space="preserve"> </w:t>
      </w:r>
      <w:r w:rsidR="0095082E">
        <w:t xml:space="preserve"> </w:t>
      </w:r>
    </w:p>
    <w:p w:rsidRDefault="00214472" w:rsidP="00214472" w:rsidR="00214472" w:rsidRPr="002F67B1">
      <w:pPr>
        <w:jc w:val="center"/>
        <w:rPr>
          <w:bCs/>
        </w:rPr>
      </w:pPr>
      <w:r w:rsidRPr="002F67B1">
        <w:rPr>
          <w:bCs/>
        </w:rPr>
        <w:t>r i j e š i o</w:t>
      </w:r>
      <w:r w:rsidR="008B6081" w:rsidRPr="002F67B1">
        <w:rPr>
          <w:bCs/>
        </w:rPr>
        <w:t xml:space="preserve"> </w:t>
      </w:r>
      <w:r w:rsidRPr="002F67B1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1A6FFD" w:rsidR="001A6FFD">
      <w:pPr>
        <w:pStyle w:val="Odlomakpopisa"/>
        <w:numPr>
          <w:ilvl w:val="0"/>
          <w:numId w:val="1"/>
        </w:numPr>
        <w:ind w:hanging="709" w:left="709"/>
        <w:jc w:val="both"/>
      </w:pPr>
      <w:r w:rsidRPr="008B6081">
        <w:t>Privremenom stečajnom upravitelju</w:t>
      </w:r>
      <w:r w:rsidR="0095082E">
        <w:t xml:space="preserve"> </w:t>
      </w:r>
      <w:r w:rsidR="001A6FFD" w:rsidRPr="00CE69C7">
        <w:t xml:space="preserve">Dubravki Stašić, Rijeka, Zagrebačka 16, OIB 23303100671 </w:t>
      </w:r>
      <w:r w:rsidR="001A6FFD" w:rsidRPr="008B6081">
        <w:t xml:space="preserve">određuje se jednokratna nagrada za poslove obavljene </w:t>
      </w:r>
      <w:r w:rsidR="001A6FFD">
        <w:t xml:space="preserve">u prethodnom postupku u iznosu </w:t>
      </w:r>
      <w:r w:rsidR="00CE69C7">
        <w:t>3</w:t>
      </w:r>
      <w:r w:rsidR="001A6FFD">
        <w:t>.000</w:t>
      </w:r>
      <w:r w:rsidR="001A6FFD" w:rsidRPr="008B6081">
        <w:t xml:space="preserve">,00 kn </w:t>
      </w:r>
      <w:r w:rsidR="001A6FFD">
        <w:t>bruto</w:t>
      </w:r>
      <w:r w:rsidR="001A6FFD" w:rsidRPr="008B6081">
        <w:t>.</w:t>
      </w:r>
    </w:p>
    <w:p w:rsidRDefault="00206C63" w:rsidP="00206C63" w:rsidR="00206C63">
      <w:pPr>
        <w:ind w:left="1425"/>
        <w:jc w:val="both"/>
      </w:pPr>
    </w:p>
    <w:p w:rsidRDefault="002F67B1" w:rsidP="002F67B1" w:rsidR="002F67B1">
      <w:pPr>
        <w:pStyle w:val="Odlomakpopisa"/>
        <w:numPr>
          <w:ilvl w:val="0"/>
          <w:numId w:val="1"/>
        </w:numPr>
        <w:ind w:hanging="709" w:left="709"/>
        <w:jc w:val="both"/>
      </w:pPr>
      <w:r w:rsidRPr="002F67B1">
        <w:t xml:space="preserve">Nalaže se računovodstvu suda da nakon odbitka pripadajućih doprinosa iz osnovice poreza ili drugih naknada na iznos iz točke I. izreke preostali iznos isplati na žiroračun privremenog stečajnog upravitelja </w:t>
      </w:r>
      <w:r w:rsidR="001A6FFD">
        <w:t>Dubravke Stašić, Rijeka, Zagrebačka 16, OIB 23303100671</w:t>
      </w:r>
      <w:r w:rsidR="001A6FFD" w:rsidRPr="00864E99">
        <w:rPr>
          <w:b/>
        </w:rPr>
        <w:t xml:space="preserve"> </w:t>
      </w:r>
      <w:r w:rsidR="001A6FFD">
        <w:t xml:space="preserve">uplatom na račun broj </w:t>
      </w:r>
      <w:r w:rsidR="001A6FFD" w:rsidRPr="00CE69C7">
        <w:t>IBAN HR</w:t>
      </w:r>
      <w:r w:rsidR="00B507B6" w:rsidRPr="00CE69C7">
        <w:t>84 2360 0001 1021 4525 6</w:t>
      </w:r>
      <w:r w:rsidR="001A6FFD" w:rsidRPr="00CE69C7">
        <w:t xml:space="preserve"> kod Zagrebačke banke d.d. Zagreb,</w:t>
      </w:r>
      <w:r w:rsidR="001A6FFD" w:rsidRPr="00864E99">
        <w:rPr>
          <w:b/>
        </w:rPr>
        <w:t xml:space="preserve"> </w:t>
      </w:r>
      <w:r w:rsidR="00864E99" w:rsidRPr="00CB637F">
        <w:t xml:space="preserve">a iz sredstava </w:t>
      </w:r>
      <w:r w:rsidR="00CE69C7">
        <w:t>Fonda za namirenje troškova stečajnog postupka.</w:t>
      </w:r>
    </w:p>
    <w:p w:rsidRDefault="00CE69C7" w:rsidP="00CE69C7" w:rsidR="00CE69C7">
      <w:pPr>
        <w:pStyle w:val="Odlomakpopisa"/>
      </w:pPr>
    </w:p>
    <w:p w:rsidRDefault="00214472" w:rsidP="00214472" w:rsidR="00214472">
      <w:pPr>
        <w:jc w:val="center"/>
        <w:rPr>
          <w:bCs/>
        </w:rPr>
      </w:pPr>
      <w:r w:rsidRPr="002F67B1">
        <w:rPr>
          <w:bCs/>
        </w:rPr>
        <w:t>Obrazloženje</w:t>
      </w:r>
    </w:p>
    <w:p w:rsidRDefault="00820909" w:rsidP="00214472" w:rsidR="00820909" w:rsidRPr="002F67B1">
      <w:pPr>
        <w:jc w:val="center"/>
        <w:rPr>
          <w:bCs/>
        </w:rPr>
      </w:pPr>
    </w:p>
    <w:p w:rsidRDefault="001A56B9" w:rsidP="004F324F" w:rsidR="00A17364" w:rsidRPr="00A17364">
      <w:pPr>
        <w:ind w:firstLine="720"/>
        <w:jc w:val="both"/>
        <w:rPr>
          <w:bCs/>
        </w:rPr>
      </w:pPr>
      <w:r>
        <w:rPr>
          <w:bCs/>
        </w:rPr>
        <w:t xml:space="preserve">Rješenjem </w:t>
      </w:r>
      <w:r w:rsidR="00A17364">
        <w:rPr>
          <w:bCs/>
        </w:rPr>
        <w:t>posl. broj St-</w:t>
      </w:r>
      <w:r w:rsidR="00D570B1">
        <w:rPr>
          <w:bCs/>
        </w:rPr>
        <w:t>764/17-5</w:t>
      </w:r>
      <w:r w:rsidR="00A17364">
        <w:rPr>
          <w:bCs/>
        </w:rPr>
        <w:t xml:space="preserve"> od </w:t>
      </w:r>
      <w:r w:rsidR="00D570B1">
        <w:rPr>
          <w:bCs/>
        </w:rPr>
        <w:t>12</w:t>
      </w:r>
      <w:r w:rsidR="00B94AC0">
        <w:rPr>
          <w:bCs/>
        </w:rPr>
        <w:t>. veljače</w:t>
      </w:r>
      <w:r w:rsidR="00B507B6">
        <w:rPr>
          <w:bCs/>
        </w:rPr>
        <w:t xml:space="preserve"> 2018. </w:t>
      </w:r>
      <w:r w:rsidR="00A17364">
        <w:rPr>
          <w:bCs/>
        </w:rPr>
        <w:t xml:space="preserve">godine </w:t>
      </w:r>
      <w:r w:rsidR="00824A85">
        <w:rPr>
          <w:bCs/>
        </w:rPr>
        <w:t>pokrenut je prethodni postupak radi utvrđivanja pretpostavki za otvaranje stečajnog postupka nad dužnikom i imenovana</w:t>
      </w:r>
      <w:r w:rsidR="00CE69C7">
        <w:rPr>
          <w:bCs/>
        </w:rPr>
        <w:t xml:space="preserve"> privremen</w:t>
      </w:r>
      <w:r w:rsidR="00824A85">
        <w:rPr>
          <w:bCs/>
        </w:rPr>
        <w:t>a</w:t>
      </w:r>
      <w:r w:rsidR="00CE69C7">
        <w:rPr>
          <w:bCs/>
        </w:rPr>
        <w:t xml:space="preserve"> stečajn</w:t>
      </w:r>
      <w:r w:rsidR="00824A85">
        <w:rPr>
          <w:bCs/>
        </w:rPr>
        <w:t>a</w:t>
      </w:r>
      <w:r w:rsidR="00CE69C7">
        <w:rPr>
          <w:bCs/>
        </w:rPr>
        <w:t xml:space="preserve"> upraviteljic</w:t>
      </w:r>
      <w:r w:rsidR="00824A85">
        <w:rPr>
          <w:bCs/>
        </w:rPr>
        <w:t>a</w:t>
      </w:r>
      <w:r w:rsidR="00CE69C7">
        <w:rPr>
          <w:bCs/>
        </w:rPr>
        <w:t xml:space="preserve"> </w:t>
      </w:r>
      <w:r w:rsidR="00B507B6">
        <w:t>Dubravk</w:t>
      </w:r>
      <w:r w:rsidR="00824A85">
        <w:t>a</w:t>
      </w:r>
      <w:r w:rsidR="00B507B6">
        <w:t xml:space="preserve"> Stašić, Rijeka, Zagrebačka 16, </w:t>
      </w:r>
      <w:r w:rsidR="00A17364">
        <w:t>čija je dužnost bila</w:t>
      </w:r>
      <w:r w:rsidR="00A17364" w:rsidRPr="00A17364">
        <w:t xml:space="preserve"> </w:t>
      </w:r>
      <w:r w:rsidR="00A17364">
        <w:t xml:space="preserve">izvršiti </w:t>
      </w:r>
      <w:r w:rsidR="00A17364" w:rsidRPr="00A17364">
        <w:t>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</w:t>
      </w:r>
      <w:r w:rsidR="00A17364">
        <w:t>.</w:t>
      </w:r>
    </w:p>
    <w:p w:rsidRDefault="00A17364" w:rsidP="00214472" w:rsidR="00A17364">
      <w:pPr>
        <w:jc w:val="both"/>
        <w:rPr>
          <w:bCs/>
        </w:rPr>
      </w:pPr>
      <w:r>
        <w:rPr>
          <w:bCs/>
        </w:rPr>
        <w:tab/>
        <w:t>Privremen</w:t>
      </w:r>
      <w:r w:rsidR="00B507B6">
        <w:rPr>
          <w:bCs/>
        </w:rPr>
        <w:t>a</w:t>
      </w:r>
      <w:r>
        <w:rPr>
          <w:bCs/>
        </w:rPr>
        <w:t xml:space="preserve"> stečajn</w:t>
      </w:r>
      <w:r w:rsidR="00B507B6">
        <w:rPr>
          <w:bCs/>
        </w:rPr>
        <w:t>a</w:t>
      </w:r>
      <w:r>
        <w:rPr>
          <w:bCs/>
        </w:rPr>
        <w:t xml:space="preserve"> upravitelj</w:t>
      </w:r>
      <w:r w:rsidR="00B507B6">
        <w:rPr>
          <w:bCs/>
        </w:rPr>
        <w:t>ica</w:t>
      </w:r>
      <w:r w:rsidR="004F324F">
        <w:rPr>
          <w:bCs/>
        </w:rPr>
        <w:t xml:space="preserve"> je po nalogu suda</w:t>
      </w:r>
      <w:r w:rsidR="00B507B6">
        <w:rPr>
          <w:bCs/>
        </w:rPr>
        <w:t xml:space="preserve"> </w:t>
      </w:r>
      <w:r>
        <w:rPr>
          <w:bCs/>
        </w:rPr>
        <w:t>podni</w:t>
      </w:r>
      <w:r w:rsidR="00B507B6">
        <w:rPr>
          <w:bCs/>
        </w:rPr>
        <w:t>jela</w:t>
      </w:r>
      <w:r>
        <w:rPr>
          <w:bCs/>
        </w:rPr>
        <w:t xml:space="preserve"> izviješće o gospodarsko financijskom stanju dužnika. </w:t>
      </w:r>
    </w:p>
    <w:p w:rsidRDefault="00B94AC0" w:rsidP="00B94AC0" w:rsidR="00B94AC0">
      <w:pPr>
        <w:jc w:val="both"/>
        <w:rPr>
          <w:bCs/>
        </w:rPr>
      </w:pPr>
      <w:r w:rsidRPr="00B94AC0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B94AC0" w:rsidP="00824A85" w:rsidR="00B94AC0">
      <w:pPr>
        <w:ind w:firstLine="720"/>
        <w:jc w:val="both"/>
        <w:rPr>
          <w:bCs/>
        </w:rPr>
      </w:pPr>
      <w:r w:rsidRPr="00B94AC0">
        <w:rPr>
          <w:bCs/>
        </w:rPr>
        <w:t>Valjalo je stoga, temeljem odredbe čl.4. Uredbe o kriterijima i načinu obračuna i plaćanja nagrade stečajnim upraviteljima (Narodne novine broj 105/15), u vezi s čl.94. st.2.</w:t>
      </w:r>
      <w:r w:rsidR="004F324F">
        <w:rPr>
          <w:bCs/>
        </w:rPr>
        <w:t>,</w:t>
      </w:r>
      <w:r w:rsidRPr="00B94AC0">
        <w:rPr>
          <w:bCs/>
        </w:rPr>
        <w:t xml:space="preserve"> 3.</w:t>
      </w:r>
      <w:r w:rsidR="004F324F">
        <w:rPr>
          <w:bCs/>
        </w:rPr>
        <w:t xml:space="preserve"> i 6.</w:t>
      </w:r>
      <w:r w:rsidRPr="00B94AC0">
        <w:rPr>
          <w:bCs/>
        </w:rPr>
        <w:t xml:space="preserve"> </w:t>
      </w:r>
      <w:r w:rsidR="00824A85">
        <w:rPr>
          <w:bCs/>
        </w:rPr>
        <w:t xml:space="preserve">Stečajnog zakona (Narodne novine broj 104/17) </w:t>
      </w:r>
      <w:r w:rsidRPr="00B94AC0">
        <w:rPr>
          <w:bCs/>
        </w:rPr>
        <w:t>riješiti kao u točki I. izreke.</w:t>
      </w:r>
    </w:p>
    <w:p w:rsidRDefault="00CE69C7" w:rsidP="00B94AC0" w:rsidR="00CE69C7" w:rsidRPr="00B94AC0">
      <w:pPr>
        <w:jc w:val="both"/>
        <w:rPr>
          <w:bCs/>
        </w:rPr>
      </w:pPr>
    </w:p>
    <w:p w:rsidRDefault="00445D45" w:rsidP="00214472" w:rsidR="00214472">
      <w:pPr>
        <w:jc w:val="center"/>
      </w:pPr>
      <w:r>
        <w:t xml:space="preserve">U Rijeci, </w:t>
      </w:r>
      <w:r w:rsidR="00864E99">
        <w:t>12</w:t>
      </w:r>
      <w:r w:rsidR="00B94AC0">
        <w:t>. srpnja</w:t>
      </w:r>
      <w:r w:rsidR="002F67B1">
        <w:t xml:space="preserve"> 2018</w:t>
      </w:r>
      <w:r w:rsidR="00F87FDE">
        <w:t>. godine</w:t>
      </w:r>
    </w:p>
    <w:p w:rsidRDefault="00983A68" w:rsidP="00820909" w:rsidR="00983A68">
      <w:pPr>
        <w:ind w:firstLine="708" w:left="1416"/>
        <w:jc w:val="right"/>
      </w:pPr>
      <w:r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3C0F75">
        <w:t xml:space="preserve"> </w:t>
      </w:r>
    </w:p>
    <w:p w:rsidRDefault="00214472" w:rsidP="00987778" w:rsidR="00FE77F1" w:rsidRPr="002B570C">
      <w:pPr>
        <w:ind w:firstLine="708" w:left="1416"/>
        <w:jc w:val="right"/>
        <w:rPr>
          <w:sz w:val="22"/>
        </w:rPr>
      </w:pPr>
      <w:r w:rsidRPr="008B6081">
        <w:t>Daniela Korlević</w:t>
      </w:r>
      <w:r w:rsidR="000A7D22">
        <w:t xml:space="preserve"> </w:t>
      </w:r>
      <w:r w:rsidR="00824A85">
        <w:t xml:space="preserve"> </w:t>
      </w:r>
      <w:r w:rsidR="00987778">
        <w:t xml:space="preserve"> </w:t>
      </w:r>
    </w:p>
    <w:p w:rsidRDefault="00AF1FBF" w:rsidP="00AF1FBF" w:rsidR="00AF1FBF">
      <w:pPr>
        <w:jc w:val="right"/>
        <w:rPr>
          <w:sz w:val="20"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</w:t>
      </w:r>
      <w:r w:rsidR="00FA6D0A">
        <w:rPr>
          <w:szCs w:val="22"/>
        </w:rPr>
        <w:t>.</w:t>
      </w:r>
      <w:r w:rsidRPr="005F450A">
        <w:rPr>
          <w:szCs w:val="22"/>
        </w:rPr>
        <w:t xml:space="preserve"> </w:t>
      </w:r>
      <w:r w:rsidR="00FA6D0A" w:rsidRPr="00FA6D0A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Sect="001A6FFD" w:rsidR="00214472" w:rsidRPr="005F450A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418" w:bottom="1134" w:right="175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7B" w:rsidR="0064787B">
      <w:r>
        <w:separator/>
      </w:r>
    </w:p>
  </w:endnote>
  <w:endnote w:id="0" w:type="continuationSeparator">
    <w:p w:rsidRDefault="0064787B" w:rsidR="0064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70A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7B" w:rsidR="0064787B">
      <w:r>
        <w:separator/>
      </w:r>
    </w:p>
  </w:footnote>
  <w:footnote w:id="0" w:type="continuationSeparator">
    <w:p w:rsidRDefault="0064787B" w:rsidR="0064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D570B1">
      <w:t>764/17-18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20B2"/>
    <w:multiLevelType w:val="hybridMultilevel"/>
    <w:tmpl w:val="A0C08D30"/>
    <w:lvl w:tplc="3948EF0E" w:ilvl="0">
      <w:start w:val="23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31215"/>
    <w:rsid w:val="00077C97"/>
    <w:rsid w:val="000A31A9"/>
    <w:rsid w:val="000A78B5"/>
    <w:rsid w:val="000A7D22"/>
    <w:rsid w:val="000E4805"/>
    <w:rsid w:val="00123766"/>
    <w:rsid w:val="00137298"/>
    <w:rsid w:val="001937F7"/>
    <w:rsid w:val="001A56B9"/>
    <w:rsid w:val="001A6FFD"/>
    <w:rsid w:val="001F70A5"/>
    <w:rsid w:val="00206C63"/>
    <w:rsid w:val="00214472"/>
    <w:rsid w:val="002318E9"/>
    <w:rsid w:val="00271766"/>
    <w:rsid w:val="002909CE"/>
    <w:rsid w:val="002A008D"/>
    <w:rsid w:val="002B570C"/>
    <w:rsid w:val="002F67B1"/>
    <w:rsid w:val="0030327A"/>
    <w:rsid w:val="00312847"/>
    <w:rsid w:val="00316A04"/>
    <w:rsid w:val="003270C3"/>
    <w:rsid w:val="003565CB"/>
    <w:rsid w:val="003A0D93"/>
    <w:rsid w:val="003C0F75"/>
    <w:rsid w:val="00416E78"/>
    <w:rsid w:val="00437396"/>
    <w:rsid w:val="00445D45"/>
    <w:rsid w:val="004F324F"/>
    <w:rsid w:val="005712C4"/>
    <w:rsid w:val="005B64E7"/>
    <w:rsid w:val="005F450A"/>
    <w:rsid w:val="006268A4"/>
    <w:rsid w:val="0064787B"/>
    <w:rsid w:val="00682818"/>
    <w:rsid w:val="006F74A6"/>
    <w:rsid w:val="007863DC"/>
    <w:rsid w:val="00791320"/>
    <w:rsid w:val="007A435A"/>
    <w:rsid w:val="007D2B49"/>
    <w:rsid w:val="007E16AF"/>
    <w:rsid w:val="00820909"/>
    <w:rsid w:val="00824A85"/>
    <w:rsid w:val="00850331"/>
    <w:rsid w:val="00864E99"/>
    <w:rsid w:val="008B6081"/>
    <w:rsid w:val="008B77D5"/>
    <w:rsid w:val="008D25AF"/>
    <w:rsid w:val="00933A07"/>
    <w:rsid w:val="0095082E"/>
    <w:rsid w:val="0098264F"/>
    <w:rsid w:val="00983A68"/>
    <w:rsid w:val="00987778"/>
    <w:rsid w:val="009929AA"/>
    <w:rsid w:val="009A5E54"/>
    <w:rsid w:val="009E169F"/>
    <w:rsid w:val="009F3C0A"/>
    <w:rsid w:val="00A0703C"/>
    <w:rsid w:val="00A17364"/>
    <w:rsid w:val="00A50178"/>
    <w:rsid w:val="00A52130"/>
    <w:rsid w:val="00AC6F47"/>
    <w:rsid w:val="00AD3E2E"/>
    <w:rsid w:val="00AF1FBF"/>
    <w:rsid w:val="00B032AC"/>
    <w:rsid w:val="00B35D11"/>
    <w:rsid w:val="00B413CB"/>
    <w:rsid w:val="00B507B6"/>
    <w:rsid w:val="00B60DCD"/>
    <w:rsid w:val="00B94AC0"/>
    <w:rsid w:val="00BA591A"/>
    <w:rsid w:val="00BC565C"/>
    <w:rsid w:val="00BD4121"/>
    <w:rsid w:val="00C623A8"/>
    <w:rsid w:val="00C65432"/>
    <w:rsid w:val="00C82526"/>
    <w:rsid w:val="00CB0C14"/>
    <w:rsid w:val="00CC57E2"/>
    <w:rsid w:val="00CE69C7"/>
    <w:rsid w:val="00D150EF"/>
    <w:rsid w:val="00D570B1"/>
    <w:rsid w:val="00D771D7"/>
    <w:rsid w:val="00D80322"/>
    <w:rsid w:val="00D920E9"/>
    <w:rsid w:val="00DE5B76"/>
    <w:rsid w:val="00DF707A"/>
    <w:rsid w:val="00E128BC"/>
    <w:rsid w:val="00E578C6"/>
    <w:rsid w:val="00E94762"/>
    <w:rsid w:val="00ED5AF5"/>
    <w:rsid w:val="00EF5918"/>
    <w:rsid w:val="00F15DAC"/>
    <w:rsid w:val="00F6302D"/>
    <w:rsid w:val="00F731C0"/>
    <w:rsid w:val="00F87FDE"/>
    <w:rsid w:val="00FA38B9"/>
    <w:rsid w:val="00FA6D0A"/>
    <w:rsid w:val="00FE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A6F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A6F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70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0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0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0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0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A6F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A6F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70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0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0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0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0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121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St-764/2017</izvorni_sadrzaj>
    <derivirana_varijabla naziv="DomainObject.Predmet.OznakaBroj_1">St-764/2017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R.I.M. OPATIJA d.o.o.</izvorni_sadrzaj>
    <derivirana_varijabla naziv="DomainObject.Predmet.ProtustrankaFormated_1">  R.I.M. OPATIJA d.o.o.</derivirana_varijabla>
  </DomainObject.Predmet.ProtustrankaFormated>
  <DomainObject.Predmet.ProtustrankaFormatedOIB>
    <izvorni_sadrzaj>  R.I.M. OPATIJA d.o.o., OIB 56591290879</izvorni_sadrzaj>
    <derivirana_varijabla naziv="DomainObject.Predmet.ProtustrankaFormatedOIB_1">  R.I.M. OPATIJA d.o.o., OIB 56591290879</derivirana_varijabla>
  </DomainObject.Predmet.ProtustrankaFormatedOIB>
  <DomainObject.Predmet.ProtustrankaFormatedWithAdress>
    <izvorni_sadrzaj> R.I.M. OPATIJA d.o.o., Andrije Štangera 2, 51410 Opatija</izvorni_sadrzaj>
    <derivirana_varijabla naziv="DomainObject.Predmet.ProtustrankaFormatedWithAdress_1"> R.I.M. OPATIJA d.o.o., Andrije Štangera 2, 51410 Opatija</derivirana_varijabla>
  </DomainObject.Predmet.ProtustrankaFormatedWithAdress>
  <DomainObject.Predmet.ProtustrankaFormatedWithAdressOIB>
    <izvorni_sadrzaj> R.I.M. OPATIJA d.o.o., OIB 56591290879, Andrije Štangera 2, 51410 Opatija</izvorni_sadrzaj>
    <derivirana_varijabla naziv="DomainObject.Predmet.ProtustrankaFormatedWithAdressOIB_1"> R.I.M. OPATIJA d.o.o., OIB 56591290879, Andrije Štangera 2, 51410 Opatija</derivirana_varijabla>
  </DomainObject.Predmet.ProtustrankaFormatedWithAdressOIB>
  <DomainObject.Predmet.ProtustrankaWithAdress>
    <izvorni_sadrzaj>R.I.M. OPATIJA d.o.o. Andrije Štangera 2, 51410 Opatija</izvorni_sadrzaj>
    <derivirana_varijabla naziv="DomainObject.Predmet.ProtustrankaWithAdress_1">R.I.M. OPATIJA d.o.o. Andrije Štangera 2, 51410 Opatija</derivirana_varijabla>
  </DomainObject.Predmet.ProtustrankaWithAdress>
  <DomainObject.Predmet.ProtustrankaWithAdressOIB>
    <izvorni_sadrzaj>R.I.M. OPATIJA d.o.o., OIB 56591290879, Andrije Štangera 2, 51410 Opatija</izvorni_sadrzaj>
    <derivirana_varijabla naziv="DomainObject.Predmet.ProtustrankaWithAdressOIB_1">R.I.M. OPATIJA d.o.o., OIB 56591290879, Andrije Štangera 2, 51410 Opatija</derivirana_varijabla>
  </DomainObject.Predmet.ProtustrankaWithAdressOIB>
  <DomainObject.Predmet.ProtustrankaNazivFormated>
    <izvorni_sadrzaj>R.I.M. OPATIJA d.o.o.</izvorni_sadrzaj>
    <derivirana_varijabla naziv="DomainObject.Predmet.ProtustrankaNazivFormated_1">R.I.M. OPATIJA d.o.o.</derivirana_varijabla>
  </DomainObject.Predmet.ProtustrankaNazivFormated>
  <DomainObject.Predmet.ProtustrankaNazivFormatedOIB>
    <izvorni_sadrzaj>R.I.M. OPATIJA d.o.o., OIB 56591290879</izvorni_sadrzaj>
    <derivirana_varijabla naziv="DomainObject.Predmet.ProtustrankaNazivFormatedOIB_1">R.I.M. OPATIJA d.o.o., OIB 56591290879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Djon Nikola zastupanog po punomoćniku Veljko Knežević; FINA  Rijeka</izvorni_sadrzaj>
    <derivirana_varijabla naziv="DomainObject.Predmet.StrankaFormated_1">  Djon Nikola zastupanog po punomoćniku Veljko Knežević; FINA  Rijeka</derivirana_varijabla>
  </DomainObject.Predmet.StrankaFormated>
  <DomainObject.Predmet.StrankaFormatedOIB>
    <izvorni_sadrzaj>  Djon Nikola, OIB 40055291681 zastupanog po punomoćniku Veljko Knežević; FINA  Rijeka, OIB 85821130368</izvorni_sadrzaj>
    <derivirana_varijabla naziv="DomainObject.Predmet.StrankaFormatedOIB_1">  Djon Nikola, OIB 40055291681 zastupanog po punomoćniku Veljko Knežević; FINA  Rijeka, OIB 85821130368</derivirana_varijabla>
  </DomainObject.Predmet.StrankaFormatedOIB>
  <DomainObject.Predmet.StrankaFormatedWithAdress>
    <izvorni_sadrzaj> Djon Nikola, Put Rešetaron 19, 51215 Kastav zastupanog po punomoćniku Veljko Knežević; FINA  Rijeka, Frana Kurelca 8, 51000 Rijeka</izvorni_sadrzaj>
    <derivirana_varijabla naziv="DomainObject.Predmet.StrankaFormatedWithAdress_1"> Djon Nikola, Put Rešetaron 19, 51215 Kastav zastupanog po punomoćniku Veljko Knežević; FINA  Rijeka, Frana Kurelca 8, 51000 Rijeka</derivirana_varijabla>
  </DomainObject.Predmet.StrankaFormatedWithAdress>
  <DomainObject.Predmet.StrankaFormatedWithAdressOIB>
    <izvorni_sadrzaj> Djon Nikola, OIB 40055291681, Put Rešetaron 19, 51215 Kastav zastupanog po punomoćniku Veljko Knežević; FINA  Rijeka, OIB 85821130368, Frana Kurelca 8, 51000 Rijeka</izvorni_sadrzaj>
    <derivirana_varijabla naziv="DomainObject.Predmet.StrankaFormatedWithAdressOIB_1"> Djon Nikola, OIB 40055291681, Put Rešetaron 19, 51215 Kastav zastupanog po punomoćniku Veljko Knežević; FINA  Rijeka, OIB 85821130368, Frana Kurelca 8, 51000 Rijeka</derivirana_varijabla>
  </DomainObject.Predmet.StrankaFormatedWithAdressOIB>
  <DomainObject.Predmet.StrankaWithAdress>
    <izvorni_sadrzaj>Djon Nikola Put Rešetaron 19,51215 Kastav,FINA  Rijeka Frana Kurelca 8,51000 Rijeka</izvorni_sadrzaj>
    <derivirana_varijabla naziv="DomainObject.Predmet.StrankaWithAdress_1">Djon Nikola Put Rešetaron 19,51215 Kastav,FINA  Rijeka Frana Kurelca 8,51000 Rijeka</derivirana_varijabla>
  </DomainObject.Predmet.StrankaWithAdress>
  <DomainObject.Predmet.StrankaWithAdressOIB>
    <izvorni_sadrzaj>Djon Nikola, OIB 40055291681, Put Rešetaron 19,51215 Kastav,FINA  Rijeka, OIB 85821130368, Frana Kurelca 8,51000 Rijeka</izvorni_sadrzaj>
    <derivirana_varijabla naziv="DomainObject.Predmet.StrankaWithAdressOIB_1">Djon Nikola, OIB 40055291681, Put Rešetaron 19,51215 Kastav,FINA  Rijeka, OIB 85821130368, Frana Kurelca 8,51000 Rijeka</derivirana_varijabla>
  </DomainObject.Predmet.StrankaWithAdressOIB>
  <DomainObject.Predmet.StrankaNazivFormated>
    <izvorni_sadrzaj>Djon Nikola,FINA  Rijeka</izvorni_sadrzaj>
    <derivirana_varijabla naziv="DomainObject.Predmet.StrankaNazivFormated_1">Djon Nikola,FINA  Rijeka</derivirana_varijabla>
  </DomainObject.Predmet.StrankaNazivFormated>
  <DomainObject.Predmet.StrankaNazivFormatedOIB>
    <izvorni_sadrzaj>Djon Nikola, OIB 40055291681,FINA  Rijeka, OIB 85821130368</izvorni_sadrzaj>
    <derivirana_varijabla naziv="DomainObject.Predmet.StrankaNazivFormatedOIB_1">Djon Nikola, OIB 40055291681,FINA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Djon Nikola zastupanog po punomoćniku Veljko Knežević</item>
      <item>FINA  Rijeka</item>
    </izvorni_sadrzaj>
    <derivirana_varijabla naziv="DomainObject.Predmet.StrankaListFormated_1">
      <item>Djon Nikola zastupanog po punomoćniku Veljko Knežević</item>
      <item>FINA  Rijeka</item>
    </derivirana_varijabla>
  </DomainObject.Predmet.StrankaListFormated>
  <DomainObject.Predmet.StrankaListFormatedOIB>
    <izvorni_sadrzaj>
      <item>Djon Nikola, OIB 40055291681 zastupanog po punomoćniku Veljko Knežević</item>
      <item>FINA  Rijeka, OIB 85821130368</item>
    </izvorni_sadrzaj>
    <derivirana_varijabla naziv="DomainObject.Predmet.StrankaListFormatedOIB_1">
      <item>Djon Nikola, OIB 40055291681 zastupanog po punomoćniku Veljko Knežević</item>
      <item>FINA  Rijeka, OIB 85821130368</item>
    </derivirana_varijabla>
  </DomainObject.Predmet.StrankaListFormatedOIB>
  <DomainObject.Predmet.StrankaListFormatedWithAdress>
    <izvorni_sadrzaj>
      <item>Djon Nikola, Put Rešetaron 19, 51215 Kastav zastupanog po punomoćniku Veljko Knežević</item>
      <item>FINA  Rijeka, Frana Kurelca 8, 51000 Rijeka</item>
    </izvorni_sadrzaj>
    <derivirana_varijabla naziv="DomainObject.Predmet.StrankaListFormatedWithAdress_1">
      <item>Djon Nikola, Put Rešetaron 19, 51215 Kastav zastupanog po punomoćniku Veljko Knežević</item>
      <item>FINA  Rijeka, Frana Kurelca 8, 51000 Rijeka</item>
    </derivirana_varijabla>
  </DomainObject.Predmet.StrankaListFormatedWithAdress>
  <DomainObject.Predmet.StrankaListFormatedWithAdressOIB>
    <izvorni_sadrzaj>
      <item>Djon Nikola, OIB 40055291681, Put Rešetaron 19, 51215 Kastav zastupanog po punomoćniku Veljko Knežević</item>
      <item>FINA  Rijeka, OIB 85821130368, Frana Kurelca 8, 51000 Rijeka</item>
    </izvorni_sadrzaj>
    <derivirana_varijabla naziv="DomainObject.Predmet.StrankaListFormatedWithAdressOIB_1">
      <item>Djon Nikola, OIB 40055291681, Put Rešetaron 19, 51215 Kastav zastupanog po punomoćniku Veljko Knežević</item>
      <item>FINA  Rijeka, OIB 85821130368, Frana Kurelca 8, 51000 Rijeka</item>
    </derivirana_varijabla>
  </DomainObject.Predmet.StrankaListFormatedWithAdressOIB>
  <DomainObject.Predmet.StrankaListNazivFormated>
    <izvorni_sadrzaj>
      <item>Djon Nikola</item>
      <item>FINA  Rijeka</item>
    </izvorni_sadrzaj>
    <derivirana_varijabla naziv="DomainObject.Predmet.StrankaListNazivFormated_1">
      <item>Djon Nikola</item>
      <item>FINA  Rijeka</item>
    </derivirana_varijabla>
  </DomainObject.Predmet.StrankaListNazivFormated>
  <DomainObject.Predmet.StrankaListNazivFormatedOIB>
    <izvorni_sadrzaj>
      <item>Djon Nikola, OIB 40055291681</item>
      <item>FINA  Rijeka, OIB 85821130368</item>
    </izvorni_sadrzaj>
    <derivirana_varijabla naziv="DomainObject.Predmet.StrankaListNazivFormatedOIB_1">
      <item>Djon Nikola, OIB 40055291681</item>
      <item>FINA  Rijeka, OIB 85821130368</item>
    </derivirana_varijabla>
  </DomainObject.Predmet.StrankaListNazivFormatedOIB>
  <DomainObject.Predmet.ProtuStrankaListFormated>
    <izvorni_sadrzaj>
      <item>R.I.M. OPATIJA d.o.o.</item>
    </izvorni_sadrzaj>
    <derivirana_varijabla naziv="DomainObject.Predmet.ProtuStrankaListFormated_1">
      <item>R.I.M. OPATIJA d.o.o.</item>
    </derivirana_varijabla>
  </DomainObject.Predmet.ProtuStrankaListFormated>
  <DomainObject.Predmet.ProtuStrankaListFormatedOIB>
    <izvorni_sadrzaj>
      <item>R.I.M. OPATIJA d.o.o., OIB 56591290879</item>
    </izvorni_sadrzaj>
    <derivirana_varijabla naziv="DomainObject.Predmet.ProtuStrankaListFormatedOIB_1">
      <item>R.I.M. OPATIJA d.o.o., OIB 56591290879</item>
    </derivirana_varijabla>
  </DomainObject.Predmet.ProtuStrankaListFormatedOIB>
  <DomainObject.Predmet.ProtuStrankaListFormatedWithAdress>
    <izvorni_sadrzaj>
      <item>R.I.M. OPATIJA d.o.o., Andrije Štangera 2, 51410 Opatija</item>
    </izvorni_sadrzaj>
    <derivirana_varijabla naziv="DomainObject.Predmet.ProtuStrankaListFormatedWithAdress_1">
      <item>R.I.M. OPATIJA d.o.o., Andrije Štangera 2, 51410 Opatija</item>
    </derivirana_varijabla>
  </DomainObject.Predmet.ProtuStrankaListFormatedWithAdress>
  <DomainObject.Predmet.ProtuStrankaListFormatedWithAdressOIB>
    <izvorni_sadrzaj>
      <item>R.I.M. OPATIJA d.o.o., OIB 56591290879, Andrije Štangera 2, 51410 Opatija</item>
    </izvorni_sadrzaj>
    <derivirana_varijabla naziv="DomainObject.Predmet.ProtuStrankaListFormatedWithAdressOIB_1">
      <item>R.I.M. OPATIJA d.o.o., OIB 56591290879, Andrije Štangera 2, 51410 Opatija</item>
    </derivirana_varijabla>
  </DomainObject.Predmet.ProtuStrankaListFormatedWithAdressOIB>
  <DomainObject.Predmet.ProtuStrankaListNazivFormated>
    <izvorni_sadrzaj>
      <item>R.I.M. OPATIJA d.o.o.</item>
    </izvorni_sadrzaj>
    <derivirana_varijabla naziv="DomainObject.Predmet.ProtuStrankaListNazivFormated_1">
      <item>R.I.M. OPATIJA d.o.o.</item>
    </derivirana_varijabla>
  </DomainObject.Predmet.ProtuStrankaListNazivFormated>
  <DomainObject.Predmet.ProtuStrankaListNazivFormatedOIB>
    <izvorni_sadrzaj>
      <item>R.I.M. OPATIJA d.o.o., OIB 56591290879</item>
    </izvorni_sadrzaj>
    <derivirana_varijabla naziv="DomainObject.Predmet.ProtuStrankaListNazivFormatedOIB_1">
      <item>R.I.M. OPATIJA d.o.o., OIB 56591290879</item>
    </derivirana_varijabla>
  </DomainObject.Predmet.ProtuStrankaListNazivFormatedOIB>
  <DomainObject.Predmet.OstaliListFormated>
    <izvorni_sadrzaj>
      <item>Veljko Knežević punomoćnik sudionika u postupku Djon Nikola</item>
    </izvorni_sadrzaj>
    <derivirana_varijabla naziv="DomainObject.Predmet.OstaliListFormated_1">
      <item>Veljko Knežević punomoćnik sudionika u postupku Djon Nikola</item>
    </derivirana_varijabla>
  </DomainObject.Predmet.OstaliListFormated>
  <DomainObject.Predmet.OstaliListFormatedOIB>
    <izvorni_sadrzaj>
      <item>Veljko Knežević, OIB 98496675812 punomoćnik sudionika u postupku Djon Nikola</item>
    </izvorni_sadrzaj>
    <derivirana_varijabla naziv="DomainObject.Predmet.OstaliListFormatedOIB_1">
      <item>Veljko Knežević, OIB 98496675812 punomoćnik sudionika u postupku Djon Nikola</item>
    </derivirana_varijabla>
  </DomainObject.Predmet.OstaliListFormatedOIB>
  <DomainObject.Predmet.OstaliListFormatedWithAdress>
    <izvorni_sadrzaj>
      <item>Veljko Knežević, Ribarska 4, 51000 Rijeka punomoćnik sudionika u postupku Djon Nikola</item>
    </izvorni_sadrzaj>
    <derivirana_varijabla naziv="DomainObject.Predmet.OstaliListFormatedWithAdress_1">
      <item>Veljko Knežević, Ribarska 4, 51000 Rijeka punomoćnik sudionika u postupku Djon Nikola</item>
    </derivirana_varijabla>
  </DomainObject.Predmet.OstaliListFormatedWithAdress>
  <DomainObject.Predmet.OstaliListFormatedWithAdressOIB>
    <izvorni_sadrzaj>
      <item>Veljko Knežević, OIB 98496675812, Ribarska 4, 51000 Rijeka punomoćnik sudionika u postupku Djon Nikola</item>
    </izvorni_sadrzaj>
    <derivirana_varijabla naziv="DomainObject.Predmet.OstaliListFormatedWithAdressOIB_1">
      <item>Veljko Knežević, OIB 98496675812, Ribarska 4, 51000 Rijeka punomoćnik sudionika u postupku Djon Nikola</item>
    </derivirana_varijabla>
  </DomainObject.Predmet.OstaliListFormatedWithAdressOIB>
  <DomainObject.Predmet.OstaliListNazivFormated>
    <izvorni_sadrzaj>
      <item>Veljko Knežević</item>
    </izvorni_sadrzaj>
    <derivirana_varijabla naziv="DomainObject.Predmet.OstaliListNazivFormated_1">
      <item>Veljko Knežević</item>
    </derivirana_varijabla>
  </DomainObject.Predmet.OstaliListNazivFormated>
  <DomainObject.Predmet.OstaliListNazivFormatedOIB>
    <izvorni_sadrzaj>
      <item>Veljko Knežević, OIB 98496675812</item>
    </izvorni_sadrzaj>
    <derivirana_varijabla naziv="DomainObject.Predmet.OstaliListNazivFormatedOIB_1">
      <item>Veljko Knežević, OIB 98496675812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Djon Nikola i dr.</izvorni_sadrzaj>
    <derivirana_varijabla naziv="DomainObject.Predmet.StrankaIDrugi_1">Djon Nikola i dr.</derivirana_varijabla>
  </DomainObject.Predmet.StrankaIDrugi>
  <DomainObject.Predmet.ProtustrankaIDrugi>
    <izvorni_sadrzaj>R.I.M. OPATIJA d.o.o.</izvorni_sadrzaj>
    <derivirana_varijabla naziv="DomainObject.Predmet.ProtustrankaIDrugi_1">R.I.M. OPATIJA d.o.o.</derivirana_varijabla>
  </DomainObject.Predmet.ProtustrankaIDrugi>
  <DomainObject.Predmet.StrankaIDrugiAdressOIB>
    <izvorni_sadrzaj>Djon Nikola, OIB 40055291681, Put Rešetaron 19, 51215 Kastav i dr.</izvorni_sadrzaj>
    <derivirana_varijabla naziv="DomainObject.Predmet.StrankaIDrugiAdressOIB_1">Djon Nikola, OIB 40055291681, Put Rešetaron 19, 51215 Kastav i dr.</derivirana_varijabla>
  </DomainObject.Predmet.StrankaIDrugiAdressOIB>
  <DomainObject.Predmet.ProtustrankaIDrugiAdressOIB>
    <izvorni_sadrzaj>R.I.M. OPATIJA d.o.o., OIB 56591290879, Andrije Štangera 2, 51410 Opatija</izvorni_sadrzaj>
    <derivirana_varijabla naziv="DomainObject.Predmet.ProtustrankaIDrugiAdressOIB_1">R.I.M. OPATIJA d.o.o., OIB 56591290879, Andrije Štangera 2,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Veljko Knežević</item>
      <item>Djon Nikola</item>
      <item>R.I.M. OPATIJA d.o.o.</item>
      <item>FINA  Rijeka</item>
    </izvorni_sadrzaj>
    <derivirana_varijabla naziv="DomainObject.Predmet.SudioniciListNaziv_1">
      <item>Veljko Knežević</item>
      <item>Djon Nikola</item>
      <item>R.I.M. OPATIJA d.o.o.</item>
      <item>FINA  Rijeka</item>
    </derivirana_varijabla>
  </DomainObject.Predmet.SudioniciListNaziv>
  <DomainObject.Predmet.SudioniciListAdressOIB>
    <izvorni_sadrzaj>
      <item>Veljko Knežević, OIB 98496675812, Ribarska 4,51000 Rijeka</item>
      <item>Djon Nikola, OIB 40055291681, Put Rešetaron 19,51215 Kastav</item>
      <item>R.I.M. OPATIJA d.o.o., OIB 56591290879, Andrije Štangera 2,51410 Opatija</item>
      <item>FINA  Rijeka, OIB 85821130368, Frana Kurelca 8,51000 Rijeka</item>
    </izvorni_sadrzaj>
    <derivirana_varijabla naziv="DomainObject.Predmet.SudioniciListAdressOIB_1">
      <item>Veljko Knežević, OIB 98496675812, Ribarska 4,51000 Rijeka</item>
      <item>Djon Nikola, OIB 40055291681, Put Rešetaron 19,51215 Kastav</item>
      <item>R.I.M. OPATIJA d.o.o., OIB 56591290879, Andrije Štangera 2,51410 Opatija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98496675812</item>
      <item>, OIB 40055291681</item>
      <item>, OIB 56591290879</item>
      <item>, OIB 85821130368</item>
    </izvorni_sadrzaj>
    <derivirana_varijabla naziv="DomainObject.Predmet.SudioniciListNazivOIB_1">
      <item>, OIB 98496675812</item>
      <item>, OIB 40055291681</item>
      <item>, OIB 56591290879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04FDD4-7938-4560-9121-B0FCB71C16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2283</properties:Characters>
  <properties:Lines>53</properties:Lines>
  <properties:Paragraphs>19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2018-07-12T10:48:00Z</dcterms:created>
  <dc:creator>dcmelik</dc:creator>
  <cp:lastModifiedBy>Jasna Radulović</cp:lastModifiedBy>
  <cp:lastPrinted>2018-07-12T10:48:00Z</cp:lastPrinted>
  <dcterms:modified xmlns:xsi="http://www.w3.org/2001/XMLSchema-instance" xsi:type="dcterms:W3CDTF">2018-07-12T10:49:00Z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(764-17 STAŠIĆ.docx)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