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5b62b" w14:paraId="1d5b62b" w:rsidRDefault="002D2AA9" w:rsidP="00902813" w:rsidR="00902813">
      <w:pPr>
        <w:jc w:val="right"/>
        <w15:collapsed w:val="false"/>
      </w:pPr>
      <w:bookmarkStart w:name="_GoBack" w:id="0"/>
      <w:bookmarkEnd w:id="0"/>
      <w:r>
        <w:t xml:space="preserve">9 </w:t>
      </w:r>
      <w:r w:rsidR="00902813">
        <w:t>St-</w:t>
      </w:r>
      <w:r w:rsidR="00FD71F8">
        <w:t>684</w:t>
      </w:r>
      <w:r w:rsidR="005536B4">
        <w:t>/18</w:t>
      </w:r>
      <w:r>
        <w:t>-3</w:t>
      </w:r>
    </w:p>
    <w:p w:rsidRDefault="004952D7" w:rsidP="004952D7" w:rsidR="004952D7">
      <w:r>
        <w:rPr>
          <w:rStyle w:val="Naglaeno"/>
        </w:rPr>
        <w:t xml:space="preserve">             </w:t>
      </w:r>
      <w:r w:rsidR="00A12C1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7A212A" w:rsidP="004B741D" w:rsidR="007A212A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 xml:space="preserve">Trgovački sud u Osijeku, po stečajnom sucu </w:t>
      </w:r>
      <w:r w:rsidR="000F4000">
        <w:t>Jadranki Pajur Vranješ</w:t>
      </w:r>
      <w:r w:rsidR="00A75294">
        <w:t>,</w:t>
      </w:r>
      <w:r w:rsidR="00366021">
        <w:t xml:space="preserve"> </w:t>
      </w:r>
      <w:r w:rsidR="00EC103F" w:rsidRPr="00EC103F">
        <w:t>u stečajnom predmetu predlagatelja</w:t>
      </w:r>
      <w:r w:rsidR="00352E9E">
        <w:t xml:space="preserve"> RIBIČ</w:t>
      </w:r>
      <w:r w:rsidR="00FD71F8">
        <w:t xml:space="preserve"> 1966 d.o.o</w:t>
      </w:r>
      <w:r w:rsidR="00352E9E">
        <w:t>. Veliko Trgovišće, Zagrebačka 11, OIB: 57300106893,</w:t>
      </w:r>
      <w:r w:rsidR="00FD71F8">
        <w:t xml:space="preserve"> zastupanog po odvjetnicima iz Odvjetničkog društva T</w:t>
      </w:r>
      <w:r w:rsidR="00352E9E">
        <w:t>erešak</w:t>
      </w:r>
      <w:r w:rsidR="00FD71F8">
        <w:t xml:space="preserve"> &amp; Partneri d.o</w:t>
      </w:r>
      <w:r w:rsidR="00352E9E">
        <w:t>.</w:t>
      </w:r>
      <w:r w:rsidR="00FD71F8">
        <w:t>o</w:t>
      </w:r>
      <w:r w:rsidR="00352E9E">
        <w:t>.</w:t>
      </w:r>
      <w:r w:rsidR="00FD71F8">
        <w:t xml:space="preserve"> Zagreb</w:t>
      </w:r>
      <w:r w:rsidR="00352E9E">
        <w:t>,</w:t>
      </w:r>
      <w:r w:rsidR="00FD71F8">
        <w:t xml:space="preserve"> </w:t>
      </w:r>
      <w:r w:rsidR="00902813" w:rsidRPr="00902813">
        <w:t>za otvaranje stečajnog postupka nad dužnikom</w:t>
      </w:r>
      <w:r w:rsidR="00F86822">
        <w:rPr>
          <w:b/>
        </w:rPr>
        <w:t xml:space="preserve"> </w:t>
      </w:r>
      <w:r w:rsidR="00352E9E">
        <w:t xml:space="preserve">RIBIČ 1966 d.o.o. Veliko Trgovišće, Zagrebačka 11, OIB: 57300106893, MBS: </w:t>
      </w:r>
      <w:r w:rsidR="003A47AB" w:rsidRPr="003A47AB">
        <w:t>080765755</w:t>
      </w:r>
      <w:r w:rsidR="003A47AB">
        <w:rPr>
          <w:rFonts w:cs="Arial" w:hAnsi="Arial" w:ascii="Arial"/>
          <w:color w:val="003366"/>
          <w:sz w:val="18"/>
          <w:szCs w:val="18"/>
        </w:rPr>
        <w:t xml:space="preserve">, </w:t>
      </w:r>
      <w:r w:rsidR="00FD71F8">
        <w:rPr>
          <w:b/>
        </w:rPr>
        <w:t xml:space="preserve"> </w:t>
      </w:r>
      <w:r w:rsidR="003A47AB">
        <w:t>5. studenog</w:t>
      </w:r>
      <w:r w:rsidR="00F86822">
        <w:t xml:space="preserve"> 2018</w:t>
      </w:r>
      <w:r w:rsidR="005D739C">
        <w:t>.</w:t>
      </w:r>
      <w:r w:rsidR="003A47AB">
        <w:t xml:space="preserve"> </w:t>
      </w: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Tijeloteksta"/>
      </w:pPr>
      <w:r w:rsidRPr="0013209D">
        <w:tab/>
      </w:r>
    </w:p>
    <w:p w:rsidRDefault="004011EC" w:rsidP="004B741D" w:rsidR="004011EC" w:rsidRPr="004011EC">
      <w:pPr>
        <w:pStyle w:val="Tijeloteksta"/>
      </w:pPr>
    </w:p>
    <w:p w:rsidRDefault="004B741D" w:rsidP="009B0969" w:rsidR="003A47AB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3A47AB">
        <w:t xml:space="preserve">RIBIČ 1966 d.o.o. Veliko Trgovišće, Zagrebačka 11, OIB: 57300106893, MBS: </w:t>
      </w:r>
      <w:r w:rsidR="003A47AB" w:rsidRPr="003A47AB">
        <w:t>080765755</w:t>
      </w:r>
      <w:r w:rsidR="003A47AB">
        <w:t>.</w:t>
      </w:r>
    </w:p>
    <w:p w:rsidRDefault="00FD71F8" w:rsidP="009B0969" w:rsidR="009B0969">
      <w:pPr>
        <w:pStyle w:val="Tijeloteksta"/>
        <w:numPr>
          <w:ilvl w:val="0"/>
          <w:numId w:val="1"/>
        </w:numPr>
      </w:pPr>
      <w:r>
        <w:t>Zakazuje se ročište radi i</w:t>
      </w:r>
      <w:r w:rsidR="009B0969">
        <w:t xml:space="preserve">zjašnjenja o prijedlogu za dan </w:t>
      </w:r>
      <w:r w:rsidRPr="002D2AA9">
        <w:t>13.</w:t>
      </w:r>
      <w:r w:rsidR="003A47AB">
        <w:t xml:space="preserve"> </w:t>
      </w:r>
      <w:r w:rsidRPr="002D2AA9">
        <w:t>prosinca</w:t>
      </w:r>
      <w:r w:rsidR="00F86822" w:rsidRPr="002D2AA9">
        <w:t xml:space="preserve"> 2018</w:t>
      </w:r>
      <w:r w:rsidR="003A47AB">
        <w:t>.</w:t>
      </w:r>
      <w:r w:rsidR="00F86822" w:rsidRPr="002D2AA9">
        <w:t xml:space="preserve"> u 12</w:t>
      </w:r>
      <w:r w:rsidRPr="002D2AA9">
        <w:t>,15</w:t>
      </w:r>
      <w:r w:rsidR="00EB3AC0" w:rsidRPr="002D2AA9">
        <w:t xml:space="preserve"> </w:t>
      </w:r>
      <w:r w:rsidR="009B0969" w:rsidRPr="002D2AA9">
        <w:t>sati</w:t>
      </w:r>
      <w:r w:rsidR="009B0969">
        <w:t xml:space="preserve"> u zgradi ovog suda u Osijeku, Zagrebačka br. 2, soba br. </w:t>
      </w:r>
      <w:r w:rsidR="005D739C">
        <w:t>3</w:t>
      </w:r>
      <w:r w:rsidR="007A212A">
        <w:t>7</w:t>
      </w:r>
      <w:r w:rsidR="009B0969">
        <w:t>/II, na koje se pozivaju sve zainteresirane stranke dostavom ovog rješenja.</w:t>
      </w:r>
    </w:p>
    <w:p w:rsidRDefault="004B741D" w:rsidP="005D739C" w:rsidR="004B741D">
      <w:pPr>
        <w:pStyle w:val="Tijeloteksta"/>
        <w:numPr>
          <w:ilvl w:val="0"/>
          <w:numId w:val="1"/>
        </w:num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5D4764">
        <w:t xml:space="preserve"> </w:t>
      </w:r>
      <w:r w:rsidR="00F86822" w:rsidRPr="002D2AA9">
        <w:t xml:space="preserve">Ivan Perković iz Josipovca, Kneza Branimira </w:t>
      </w:r>
      <w:r w:rsidR="007A212A">
        <w:t>9</w:t>
      </w:r>
      <w:r w:rsidR="00F86822">
        <w:rPr>
          <w:b/>
        </w:rPr>
        <w:t>.</w:t>
      </w:r>
      <w:r w:rsidR="002D2AA9">
        <w:rPr>
          <w:b/>
        </w:rPr>
        <w:t xml:space="preserve"> </w:t>
      </w:r>
      <w:r w:rsidR="00A26E0B">
        <w:t>P</w:t>
      </w:r>
      <w:r>
        <w:t xml:space="preserve">rivremeni stečajni upravitelj dužan je u primjerenom roku, a najdulje u roku od </w:t>
      </w:r>
      <w:r w:rsidR="00070D0F">
        <w:t>8</w:t>
      </w:r>
      <w:r>
        <w:t xml:space="preserve"> dana </w:t>
      </w:r>
      <w:r w:rsidR="005D739C">
        <w:t xml:space="preserve">prije održavanja ročišta </w:t>
      </w:r>
      <w:r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4952D7" w:rsidP="004B741D" w:rsidR="004952D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Tijeloteksta"/>
        <w:rPr>
          <w:b/>
          <w:bCs/>
        </w:rPr>
      </w:pPr>
    </w:p>
    <w:p w:rsidRDefault="007A212A" w:rsidP="007A212A" w:rsidR="007A212A">
      <w:pPr>
        <w:pStyle w:val="Tijeloteksta"/>
      </w:pPr>
    </w:p>
    <w:p w:rsidRDefault="00366021" w:rsidP="007A212A" w:rsidR="003E3A0B">
      <w:pPr>
        <w:pStyle w:val="Tijeloteksta"/>
        <w:ind w:firstLine="708"/>
      </w:pPr>
      <w:r>
        <w:t>Predlagatelj</w:t>
      </w:r>
      <w:r w:rsidR="007A212A">
        <w:t xml:space="preserve"> RIBIČ</w:t>
      </w:r>
      <w:r w:rsidR="00FD71F8">
        <w:t xml:space="preserve"> 1966 d.o.o </w:t>
      </w:r>
      <w:r w:rsidR="007A212A">
        <w:t>Veliko Trgovišće, zastupan</w:t>
      </w:r>
      <w:r w:rsidR="00FD71F8">
        <w:t xml:space="preserve"> po odvjetnicima iz Odvjetničkog društva T</w:t>
      </w:r>
      <w:r w:rsidR="007A212A">
        <w:t>erešak</w:t>
      </w:r>
      <w:r w:rsidR="00FD71F8">
        <w:t xml:space="preserve"> &amp; Partneri d.o</w:t>
      </w:r>
      <w:r w:rsidR="007A212A">
        <w:t>.</w:t>
      </w:r>
      <w:r w:rsidR="00FD71F8">
        <w:t>o</w:t>
      </w:r>
      <w:r w:rsidR="007A212A">
        <w:t>.</w:t>
      </w:r>
      <w:r w:rsidR="00FD71F8">
        <w:t xml:space="preserve"> Zagreb</w:t>
      </w:r>
      <w:r w:rsidR="007A212A">
        <w:t>, podnio je</w:t>
      </w:r>
      <w:r w:rsidR="00FD71F8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7A212A">
        <w:t xml:space="preserve">RIBIČ 1966 d.o.o. Veliko Trgovišće, Zagrebačka 11, OIB: 57300106893, MBS: </w:t>
      </w:r>
      <w:r w:rsidR="007A212A" w:rsidRPr="003A47AB">
        <w:t>080765755</w:t>
      </w:r>
      <w:r w:rsidR="007A212A">
        <w:t>.</w:t>
      </w:r>
    </w:p>
    <w:p w:rsidRDefault="00DD6DE4" w:rsidP="005A7923" w:rsidR="00DD6DE4">
      <w:pPr>
        <w:pStyle w:val="Tijeloteksta"/>
      </w:pPr>
    </w:p>
    <w:p w:rsidRDefault="007A212A" w:rsidP="007A212A" w:rsidR="00EB3AC0">
      <w:pPr>
        <w:pStyle w:val="Tijeloteksta"/>
        <w:jc w:val="right"/>
      </w:pPr>
      <w:r>
        <w:lastRenderedPageBreak/>
        <w:t>9 St-684/18-3</w:t>
      </w:r>
    </w:p>
    <w:p w:rsidRDefault="007A212A" w:rsidP="007A212A" w:rsidR="00DD6DE4">
      <w:pPr>
        <w:pStyle w:val="Tijeloteksta"/>
        <w:jc w:val="center"/>
      </w:pPr>
      <w:r>
        <w:t>2</w:t>
      </w:r>
    </w:p>
    <w:p w:rsidRDefault="00DD6DE4" w:rsidP="005A7923" w:rsidR="00DD6DE4">
      <w:pPr>
        <w:pStyle w:val="Tijeloteksta"/>
      </w:pPr>
    </w:p>
    <w:p w:rsidRDefault="007A212A" w:rsidP="00DD6DE4" w:rsidR="007A212A">
      <w:pPr>
        <w:pStyle w:val="Tijeloteksta"/>
        <w:ind w:firstLine="708"/>
      </w:pPr>
    </w:p>
    <w:p w:rsidRDefault="00EF5439" w:rsidP="00DD6DE4" w:rsidR="00B211D2">
      <w:pPr>
        <w:pStyle w:val="Tijeloteksta"/>
        <w:ind w:firstLine="708"/>
      </w:pPr>
      <w:r>
        <w:t>U prijedlogu navod</w:t>
      </w:r>
      <w:r w:rsidR="00FD71F8">
        <w:t xml:space="preserve">i da u očevidniku redosljeda osnova za plačanje </w:t>
      </w:r>
      <w:r w:rsidR="00824A71">
        <w:t xml:space="preserve">koji vodi Financijska agencija ima jednu ili više evidentiranih neizvršenih osnova za plačanje u razdoblju dužem od 60 dana koje je trebalo na </w:t>
      </w:r>
      <w:r w:rsidR="007A212A">
        <w:t>t</w:t>
      </w:r>
      <w:r w:rsidR="00824A71">
        <w:t>emelju valjanih osnova za plačanje bez daljnjeg pristanka dužnika naplatiti s bilo kojeg od njegovih računa (članak 6</w:t>
      </w:r>
      <w:r w:rsidR="007A212A">
        <w:t xml:space="preserve">. stavak 2. </w:t>
      </w:r>
      <w:r w:rsidR="00824A71">
        <w:t>toč</w:t>
      </w:r>
      <w:r w:rsidR="007A212A">
        <w:t>.</w:t>
      </w:r>
      <w:r w:rsidR="00824A71">
        <w:t xml:space="preserve"> 1</w:t>
      </w:r>
      <w:r w:rsidR="007A212A">
        <w:t>.</w:t>
      </w:r>
      <w:r w:rsidR="00824A71">
        <w:t xml:space="preserve"> Stečajnog zakona).</w:t>
      </w:r>
    </w:p>
    <w:p w:rsidRDefault="004952D7" w:rsidP="004B741D" w:rsidR="004952D7">
      <w:pPr>
        <w:pStyle w:val="Tijeloteksta"/>
      </w:pPr>
    </w:p>
    <w:p w:rsidRDefault="004011EC" w:rsidP="00824A71" w:rsidR="0093569C">
      <w:pPr>
        <w:pStyle w:val="Tijeloteksta"/>
        <w:ind w:firstLine="708"/>
      </w:pPr>
      <w:r>
        <w:t xml:space="preserve">Uz prijedlog za otvaranje stečajnog postupka </w:t>
      </w:r>
      <w:r w:rsidR="00652FEF">
        <w:t xml:space="preserve">dostavljena je potvrda o </w:t>
      </w:r>
      <w:r w:rsidR="003A0992">
        <w:t xml:space="preserve"> o neizvršenim osnovama za plaćanje </w:t>
      </w:r>
      <w:r w:rsidR="00B211D2">
        <w:t>(da  dužnik ima evident</w:t>
      </w:r>
      <w:r w:rsidR="003A0992">
        <w:t>irane nesizvršene osnove za plać</w:t>
      </w:r>
      <w:r w:rsidR="00B211D2">
        <w:t xml:space="preserve">anje </w:t>
      </w:r>
      <w:r w:rsidR="00824A71">
        <w:t xml:space="preserve">u neprekidnom razdoblju od 99 </w:t>
      </w:r>
      <w:r w:rsidR="00B211D2">
        <w:t>dana)</w:t>
      </w:r>
      <w:r w:rsidR="003A0992">
        <w:t>.</w:t>
      </w:r>
      <w:r w:rsidR="00B211D2">
        <w:t xml:space="preserve"> </w:t>
      </w:r>
    </w:p>
    <w:p w:rsidRDefault="00652FEF" w:rsidP="004952D7" w:rsidR="00652FEF">
      <w:pPr>
        <w:pStyle w:val="Tijeloteksta"/>
        <w:ind w:firstLine="708"/>
      </w:pPr>
    </w:p>
    <w:p w:rsidRDefault="00133EE5" w:rsidP="00133EE5" w:rsidR="00133EE5">
      <w:pPr>
        <w:ind w:firstLine="708"/>
        <w:jc w:val="both"/>
      </w:pPr>
      <w:r>
        <w:t>Slijedom navedenog</w:t>
      </w:r>
      <w:r w:rsidR="003A0992">
        <w:t>.</w:t>
      </w:r>
      <w:r>
        <w:t xml:space="preserve"> a sukladno čl. 115</w:t>
      </w:r>
      <w:r w:rsidR="003A0992">
        <w:t>.</w:t>
      </w:r>
      <w:r>
        <w:t xml:space="preserve">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133EE5" w:rsidP="0093569C" w:rsidR="00133EE5">
      <w:pPr>
        <w:pStyle w:val="Tijeloteksta"/>
        <w:ind w:firstLine="708"/>
      </w:pPr>
      <w:r>
        <w:t xml:space="preserve">Također, temeljem čl. 115. st. 2. citiranog zakona </w:t>
      </w:r>
      <w:r w:rsidR="005E6C79">
        <w:t xml:space="preserve">automatskim odabirom u sustavu e-spisa </w:t>
      </w:r>
      <w:r>
        <w:t>imenovan je privremeni stečajni upravitelj u osobi</w:t>
      </w:r>
      <w:r w:rsidR="00B211D2">
        <w:t xml:space="preserve"> </w:t>
      </w:r>
      <w:r w:rsidR="00B211D2" w:rsidRPr="002D2AA9">
        <w:t xml:space="preserve">Ivan Perković iz Josipovca, Kneza Branimira </w:t>
      </w:r>
      <w:r w:rsidR="003A0992">
        <w:t>9,</w:t>
      </w:r>
      <w:r>
        <w:t xml:space="preserve"> </w:t>
      </w:r>
      <w:r w:rsidR="00B211D2">
        <w:t>r</w:t>
      </w:r>
      <w:r>
        <w:t xml:space="preserve">adi utvrđivanja stanja imovine dužnika, nakon čega </w:t>
      </w:r>
      <w:r w:rsidR="005E6C79">
        <w:t xml:space="preserve">će se </w:t>
      </w:r>
      <w:r>
        <w:t xml:space="preserve"> donijeti odluk</w:t>
      </w:r>
      <w:r w:rsidR="005E6C79">
        <w:t>a</w:t>
      </w:r>
      <w:r>
        <w:t xml:space="preserve"> u ovom postupku.</w:t>
      </w:r>
    </w:p>
    <w:p w:rsidRDefault="005A1D35" w:rsidP="003A0992" w:rsidR="005A1D35">
      <w:pPr>
        <w:pStyle w:val="Tijeloteksta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3A0992">
        <w:t xml:space="preserve">, </w:t>
      </w:r>
      <w:r w:rsidR="005A1D35">
        <w:t xml:space="preserve"> </w:t>
      </w:r>
      <w:r w:rsidR="003A0992">
        <w:t>5. studenog 2018.</w:t>
      </w:r>
    </w:p>
    <w:p w:rsidRDefault="00094230" w:rsidP="001309A4" w:rsidR="00094230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3A0992" w:rsidP="004B741D" w:rsidR="004B741D">
      <w:pPr>
        <w:pStyle w:val="Tijeloteksta"/>
        <w:jc w:val="left"/>
      </w:pPr>
      <w:r>
        <w:t xml:space="preserve">     </w:t>
      </w:r>
      <w:r w:rsidR="004B741D">
        <w:t>Zapisničar</w:t>
      </w:r>
      <w:r w:rsidR="0093569C">
        <w:tab/>
      </w:r>
      <w:r w:rsidR="0093569C">
        <w:tab/>
      </w:r>
      <w:r w:rsidR="0093569C">
        <w:tab/>
      </w:r>
      <w:r w:rsidR="0093569C">
        <w:tab/>
      </w:r>
      <w:r w:rsidR="0093569C">
        <w:tab/>
      </w:r>
      <w:r w:rsidR="0093569C">
        <w:tab/>
      </w:r>
      <w:r w:rsidR="0093569C">
        <w:tab/>
      </w:r>
      <w:r w:rsidR="0093569C">
        <w:tab/>
        <w:t>STEČAJNA SUTKINJA</w:t>
      </w:r>
    </w:p>
    <w:p w:rsidRDefault="00B211D2" w:rsidP="004B741D" w:rsidR="007242CD">
      <w:pPr>
        <w:pStyle w:val="Tijeloteksta"/>
        <w:jc w:val="left"/>
      </w:pPr>
      <w:r>
        <w:t>Zvjezdana Kovačić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Jadranka Pajur Vranješ</w:t>
      </w:r>
    </w:p>
    <w:p w:rsidRDefault="007242CD" w:rsidP="005E6C79" w:rsidR="007242CD">
      <w:pPr>
        <w:pStyle w:val="Tijeloteksta"/>
        <w:ind w:firstLine="708"/>
        <w:jc w:val="left"/>
      </w:pPr>
    </w:p>
    <w:p w:rsidRDefault="004B741D" w:rsidP="0093569C" w:rsidR="007242C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rješenja nije dopuštena posebna žalba (čl. </w:t>
      </w:r>
      <w:r w:rsidR="0093569C">
        <w:t>115 st. 1</w:t>
      </w:r>
      <w:r>
        <w:t xml:space="preserve"> Stečajnog zakona).</w:t>
      </w:r>
    </w:p>
    <w:p w:rsidRDefault="004B741D" w:rsidP="004B741D" w:rsidR="004B741D">
      <w:pPr>
        <w:pStyle w:val="Tijeloteksta"/>
        <w:jc w:val="left"/>
      </w:pPr>
    </w:p>
    <w:p w:rsidRDefault="005E6C79" w:rsidP="004B741D" w:rsidR="005E6C79">
      <w:pPr>
        <w:pStyle w:val="Tijeloteksta"/>
        <w:jc w:val="left"/>
      </w:pPr>
    </w:p>
    <w:p w:rsidRDefault="005E6C79" w:rsidP="004B741D" w:rsidR="005E6C79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E3A0B" w:rsidP="00FD71F8" w:rsidR="0093569C">
      <w:pPr>
        <w:pStyle w:val="Tijeloteksta"/>
        <w:numPr>
          <w:ilvl w:val="1"/>
          <w:numId w:val="7"/>
        </w:numPr>
      </w:pPr>
      <w:r>
        <w:t>priv. st. upravitelj</w:t>
      </w:r>
      <w:r w:rsidR="004952D7">
        <w:t xml:space="preserve"> </w:t>
      </w:r>
      <w:r w:rsidR="00B14E86" w:rsidRPr="002D2AA9">
        <w:t xml:space="preserve">Ivan Perković </w:t>
      </w:r>
      <w:r w:rsidR="008D7B42">
        <w:t>iz Josipovca, Kneza Branimira 9</w:t>
      </w:r>
    </w:p>
    <w:p w:rsidRDefault="003A0992" w:rsidP="00FD71F8" w:rsidR="0093569C">
      <w:pPr>
        <w:pStyle w:val="Tijeloteksta"/>
        <w:numPr>
          <w:ilvl w:val="1"/>
          <w:numId w:val="7"/>
        </w:numPr>
      </w:pPr>
      <w:r>
        <w:t xml:space="preserve">pun. predlagatelja </w:t>
      </w:r>
    </w:p>
    <w:p w:rsidRDefault="003E3A0B" w:rsidP="00FD71F8" w:rsidR="0093569C">
      <w:pPr>
        <w:pStyle w:val="Tijeloteksta"/>
        <w:numPr>
          <w:ilvl w:val="1"/>
          <w:numId w:val="7"/>
        </w:numPr>
      </w:pPr>
      <w:r>
        <w:t>ŽDO</w:t>
      </w:r>
      <w:r w:rsidR="003A0992">
        <w:t xml:space="preserve"> Osijek</w:t>
      </w:r>
    </w:p>
    <w:p w:rsidRDefault="002D2AA9" w:rsidP="00FD71F8" w:rsidR="002D2AA9">
      <w:pPr>
        <w:pStyle w:val="Tijeloteksta"/>
        <w:numPr>
          <w:ilvl w:val="1"/>
          <w:numId w:val="7"/>
        </w:numPr>
      </w:pPr>
      <w:r>
        <w:t>dužnik</w:t>
      </w:r>
    </w:p>
    <w:p w:rsidRDefault="003A0992" w:rsidP="00FD71F8" w:rsidR="005A3E5A">
      <w:pPr>
        <w:pStyle w:val="Tijeloteksta"/>
        <w:numPr>
          <w:ilvl w:val="1"/>
          <w:numId w:val="7"/>
        </w:numPr>
      </w:pPr>
      <w:r>
        <w:t>e- ogl. ploča</w:t>
      </w:r>
    </w:p>
    <w:p w:rsidRDefault="00824A71" w:rsidP="00FD71F8" w:rsidR="0093569C">
      <w:pPr>
        <w:pStyle w:val="Tijeloteksta"/>
        <w:numPr>
          <w:ilvl w:val="1"/>
          <w:numId w:val="7"/>
        </w:numPr>
      </w:pPr>
      <w:r>
        <w:t>R</w:t>
      </w:r>
      <w:r w:rsidR="003A0992">
        <w:t>. 13/12</w:t>
      </w:r>
    </w:p>
    <w:p w:rsidRDefault="000C20F1" w:rsidR="000C20F1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2D5985" w:rsidR="002D5985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93569C" w:rsidR="0093569C"/>
    <w:p w:rsidRDefault="002D5985" w:rsidR="002D5985"/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190C" w:rsidR="005A190C">
      <w:r>
        <w:separator/>
      </w:r>
    </w:p>
  </w:endnote>
  <w:endnote w:id="0" w:type="continuationSeparator">
    <w:p w:rsidRDefault="005A190C" w:rsidR="005A1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190C" w:rsidR="005A190C">
      <w:r>
        <w:separator/>
      </w:r>
    </w:p>
  </w:footnote>
  <w:footnote w:id="0" w:type="continuationSeparator">
    <w:p w:rsidRDefault="005A190C" w:rsidR="005A1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0D25A1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502" w:val="num"/>
        </w:tabs>
        <w:ind w:hanging="360" w:left="502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F92418B"/>
    <w:multiLevelType w:val="hybridMultilevel"/>
    <w:tmpl w:val="C1B61B9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56354FF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5396D"/>
    <w:rsid w:val="00070D0F"/>
    <w:rsid w:val="00094230"/>
    <w:rsid w:val="000C20F1"/>
    <w:rsid w:val="000E414B"/>
    <w:rsid w:val="000F4000"/>
    <w:rsid w:val="0010785A"/>
    <w:rsid w:val="00125C68"/>
    <w:rsid w:val="001309A4"/>
    <w:rsid w:val="0013209D"/>
    <w:rsid w:val="00133EE5"/>
    <w:rsid w:val="00134714"/>
    <w:rsid w:val="00155C77"/>
    <w:rsid w:val="0016016C"/>
    <w:rsid w:val="0016127D"/>
    <w:rsid w:val="00163019"/>
    <w:rsid w:val="0019752C"/>
    <w:rsid w:val="001A0170"/>
    <w:rsid w:val="001A6201"/>
    <w:rsid w:val="001B5E31"/>
    <w:rsid w:val="001E75FC"/>
    <w:rsid w:val="002142C7"/>
    <w:rsid w:val="00223C8E"/>
    <w:rsid w:val="00291B9C"/>
    <w:rsid w:val="002D2AA9"/>
    <w:rsid w:val="002D5985"/>
    <w:rsid w:val="00313F98"/>
    <w:rsid w:val="00316E40"/>
    <w:rsid w:val="00327B99"/>
    <w:rsid w:val="00347D31"/>
    <w:rsid w:val="00352E9E"/>
    <w:rsid w:val="00366021"/>
    <w:rsid w:val="00386AD3"/>
    <w:rsid w:val="003A0992"/>
    <w:rsid w:val="003A47AB"/>
    <w:rsid w:val="003E08E5"/>
    <w:rsid w:val="003E147C"/>
    <w:rsid w:val="003E3A0B"/>
    <w:rsid w:val="003F596F"/>
    <w:rsid w:val="004011EC"/>
    <w:rsid w:val="00447FD2"/>
    <w:rsid w:val="004806AD"/>
    <w:rsid w:val="004952D7"/>
    <w:rsid w:val="00497410"/>
    <w:rsid w:val="004B741D"/>
    <w:rsid w:val="004C5B9D"/>
    <w:rsid w:val="004D35EB"/>
    <w:rsid w:val="004D6D25"/>
    <w:rsid w:val="004E5065"/>
    <w:rsid w:val="00500BBD"/>
    <w:rsid w:val="00543E4B"/>
    <w:rsid w:val="005536B4"/>
    <w:rsid w:val="00555D95"/>
    <w:rsid w:val="0055624C"/>
    <w:rsid w:val="00576EA0"/>
    <w:rsid w:val="005A190C"/>
    <w:rsid w:val="005A1D35"/>
    <w:rsid w:val="005A3E5A"/>
    <w:rsid w:val="005A7923"/>
    <w:rsid w:val="005B403D"/>
    <w:rsid w:val="005D4764"/>
    <w:rsid w:val="005D739C"/>
    <w:rsid w:val="005E5805"/>
    <w:rsid w:val="005E6C79"/>
    <w:rsid w:val="00604411"/>
    <w:rsid w:val="00607E75"/>
    <w:rsid w:val="006235FB"/>
    <w:rsid w:val="00652FEF"/>
    <w:rsid w:val="00665A1B"/>
    <w:rsid w:val="006A56C2"/>
    <w:rsid w:val="006C078C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A1AA1"/>
    <w:rsid w:val="007A212A"/>
    <w:rsid w:val="007C1241"/>
    <w:rsid w:val="007F7CB9"/>
    <w:rsid w:val="0080666F"/>
    <w:rsid w:val="00824A71"/>
    <w:rsid w:val="00845777"/>
    <w:rsid w:val="00850A85"/>
    <w:rsid w:val="008737C5"/>
    <w:rsid w:val="00891BF4"/>
    <w:rsid w:val="008D7B42"/>
    <w:rsid w:val="009001D6"/>
    <w:rsid w:val="00902813"/>
    <w:rsid w:val="00906032"/>
    <w:rsid w:val="009215BF"/>
    <w:rsid w:val="00926DED"/>
    <w:rsid w:val="00935547"/>
    <w:rsid w:val="0093569C"/>
    <w:rsid w:val="00965A37"/>
    <w:rsid w:val="00994095"/>
    <w:rsid w:val="009B0969"/>
    <w:rsid w:val="009C13EB"/>
    <w:rsid w:val="00A025E8"/>
    <w:rsid w:val="00A07AC6"/>
    <w:rsid w:val="00A12C15"/>
    <w:rsid w:val="00A15670"/>
    <w:rsid w:val="00A26E0B"/>
    <w:rsid w:val="00A402F9"/>
    <w:rsid w:val="00A70765"/>
    <w:rsid w:val="00A75294"/>
    <w:rsid w:val="00A87884"/>
    <w:rsid w:val="00AB56F9"/>
    <w:rsid w:val="00B00E84"/>
    <w:rsid w:val="00B14E86"/>
    <w:rsid w:val="00B211D2"/>
    <w:rsid w:val="00B32D98"/>
    <w:rsid w:val="00BC33DE"/>
    <w:rsid w:val="00BF5580"/>
    <w:rsid w:val="00C15361"/>
    <w:rsid w:val="00C9197B"/>
    <w:rsid w:val="00CA5EA9"/>
    <w:rsid w:val="00CB7AB0"/>
    <w:rsid w:val="00CF4431"/>
    <w:rsid w:val="00CF53A8"/>
    <w:rsid w:val="00D178DC"/>
    <w:rsid w:val="00D64559"/>
    <w:rsid w:val="00D85A5F"/>
    <w:rsid w:val="00D86163"/>
    <w:rsid w:val="00DC7BF5"/>
    <w:rsid w:val="00DD6DE4"/>
    <w:rsid w:val="00DE45DF"/>
    <w:rsid w:val="00DE5661"/>
    <w:rsid w:val="00DE58F9"/>
    <w:rsid w:val="00E1321F"/>
    <w:rsid w:val="00E171AF"/>
    <w:rsid w:val="00E430E2"/>
    <w:rsid w:val="00E43272"/>
    <w:rsid w:val="00E45476"/>
    <w:rsid w:val="00E55AA4"/>
    <w:rsid w:val="00E87216"/>
    <w:rsid w:val="00E92E59"/>
    <w:rsid w:val="00EA5625"/>
    <w:rsid w:val="00EB3AC0"/>
    <w:rsid w:val="00EB3D75"/>
    <w:rsid w:val="00EC103F"/>
    <w:rsid w:val="00EC6AC6"/>
    <w:rsid w:val="00ED0232"/>
    <w:rsid w:val="00ED29D8"/>
    <w:rsid w:val="00EE02D7"/>
    <w:rsid w:val="00EE5545"/>
    <w:rsid w:val="00EE602F"/>
    <w:rsid w:val="00EF5439"/>
    <w:rsid w:val="00F1595D"/>
    <w:rsid w:val="00F618C3"/>
    <w:rsid w:val="00F61B56"/>
    <w:rsid w:val="00F76BD9"/>
    <w:rsid w:val="00F76EF7"/>
    <w:rsid w:val="00F80660"/>
    <w:rsid w:val="00F86822"/>
    <w:rsid w:val="00F8686C"/>
    <w:rsid w:val="00FD71F8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C6A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6A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A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A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A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C6A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6A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A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A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A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655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St-684/2018</izvorni_sadrzaj>
    <derivirana_varijabla naziv="DomainObject.Predmet.OznakaBroj_1">St-684/2018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osudovima</izvorni_sadrzaj>
    <derivirana_varijabla naziv="DomainObject.Predmet.PrimjedbaSuca_1">ustup po čl. 11 Zakona osudovima</derivirana_varijabla>
  </DomainObject.Predmet.PrimjedbaSuca>
  <DomainObject.Predmet.ProtustrankaFormated>
    <izvorni_sadrzaj>  RIBIČ 1966 d.o.o.</izvorni_sadrzaj>
    <derivirana_varijabla naziv="DomainObject.Predmet.ProtustrankaFormated_1">  RIBIČ 1966 d.o.o.</derivirana_varijabla>
  </DomainObject.Predmet.ProtustrankaFormated>
  <DomainObject.Predmet.ProtustrankaFormatedOIB>
    <izvorni_sadrzaj>  RIBIČ 1966 d.o.o., OIB 57300106893</izvorni_sadrzaj>
    <derivirana_varijabla naziv="DomainObject.Predmet.ProtustrankaFormatedOIB_1">  RIBIČ 1966 d.o.o., OIB 57300106893</derivirana_varijabla>
  </DomainObject.Predmet.ProtustrankaFormatedOIB>
  <DomainObject.Predmet.ProtustrankaFormatedWithAdress>
    <izvorni_sadrzaj> RIBIČ 1966 d.o.o., Zagrebačka 11, 49210 Veliko Trgovišće</izvorni_sadrzaj>
    <derivirana_varijabla naziv="DomainObject.Predmet.ProtustrankaFormatedWithAdress_1"> RIBIČ 1966 d.o.o., Zagrebačka 11, 49210 Veliko Trgovišće</derivirana_varijabla>
  </DomainObject.Predmet.ProtustrankaFormatedWithAdress>
  <DomainObject.Predmet.ProtustrankaFormatedWithAdressOIB>
    <izvorni_sadrzaj> RIBIČ 1966 d.o.o., OIB 57300106893, Zagrebačka 11, 49210 Veliko Trgovišće</izvorni_sadrzaj>
    <derivirana_varijabla naziv="DomainObject.Predmet.ProtustrankaFormatedWithAdressOIB_1"> RIBIČ 1966 d.o.o., OIB 57300106893, Zagrebačka 11, 49210 Veliko Trgovišće</derivirana_varijabla>
  </DomainObject.Predmet.ProtustrankaFormatedWithAdressOIB>
  <DomainObject.Predmet.ProtustrankaWithAdress>
    <izvorni_sadrzaj>RIBIČ 1966 d.o.o. Zagrebačka 11, 49210 Veliko Trgovišće</izvorni_sadrzaj>
    <derivirana_varijabla naziv="DomainObject.Predmet.ProtustrankaWithAdress_1">RIBIČ 1966 d.o.o. Zagrebačka 11, 49210 Veliko Trgovišće</derivirana_varijabla>
  </DomainObject.Predmet.ProtustrankaWithAdress>
  <DomainObject.Predmet.ProtustrankaWithAdressOIB>
    <izvorni_sadrzaj>RIBIČ 1966 d.o.o., OIB 57300106893, Zagrebačka 11, 49210 Veliko Trgovišće</izvorni_sadrzaj>
    <derivirana_varijabla naziv="DomainObject.Predmet.ProtustrankaWithAdressOIB_1">RIBIČ 1966 d.o.o., OIB 57300106893, Zagrebačka 11, 49210 Veliko Trgovišće</derivirana_varijabla>
  </DomainObject.Predmet.ProtustrankaWithAdressOIB>
  <DomainObject.Predmet.ProtustrankaNazivFormated>
    <izvorni_sadrzaj>RIBIČ 1966 d.o.o.</izvorni_sadrzaj>
    <derivirana_varijabla naziv="DomainObject.Predmet.ProtustrankaNazivFormated_1">RIBIČ 1966 d.o.o.</derivirana_varijabla>
  </DomainObject.Predmet.ProtustrankaNazivFormated>
  <DomainObject.Predmet.ProtustrankaNazivFormatedOIB>
    <izvorni_sadrzaj>RIBIČ 1966 d.o.o., OIB 57300106893</izvorni_sadrzaj>
    <derivirana_varijabla naziv="DomainObject.Predmet.ProtustrankaNazivFormatedOIB_1">RIBIČ 1966 d.o.o., OIB 57300106893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RIBIČ 1966 d.o.o.</izvorni_sadrzaj>
    <derivirana_varijabla naziv="DomainObject.Predmet.StrankaFormated_1">  RIBIČ 1966 d.o.o.</derivirana_varijabla>
  </DomainObject.Predmet.StrankaFormated>
  <DomainObject.Predmet.StrankaFormatedOIB>
    <izvorni_sadrzaj>  RIBIČ 1966 d.o.o., OIB 57300106893</izvorni_sadrzaj>
    <derivirana_varijabla naziv="DomainObject.Predmet.StrankaFormatedOIB_1">  RIBIČ 1966 d.o.o., OIB 57300106893</derivirana_varijabla>
  </DomainObject.Predmet.StrankaFormatedOIB>
  <DomainObject.Predmet.StrankaFormatedWithAdress>
    <izvorni_sadrzaj> RIBIČ 1966 d.o.o., Zagrebačka 11, 49210 Veliko Trgovišće</izvorni_sadrzaj>
    <derivirana_varijabla naziv="DomainObject.Predmet.StrankaFormatedWithAdress_1"> RIBIČ 1966 d.o.o., Zagrebačka 11, 49210 Veliko Trgovišće</derivirana_varijabla>
  </DomainObject.Predmet.StrankaFormatedWithAdress>
  <DomainObject.Predmet.StrankaFormatedWithAdressOIB>
    <izvorni_sadrzaj> RIBIČ 1966 d.o.o., OIB 57300106893, Zagrebačka 11, 49210 Veliko Trgovišće</izvorni_sadrzaj>
    <derivirana_varijabla naziv="DomainObject.Predmet.StrankaFormatedWithAdressOIB_1"> RIBIČ 1966 d.o.o., OIB 57300106893, Zagrebačka 11, 49210 Veliko Trgovišće</derivirana_varijabla>
  </DomainObject.Predmet.StrankaFormatedWithAdressOIB>
  <DomainObject.Predmet.StrankaWithAdress>
    <izvorni_sadrzaj>RIBIČ 1966 d.o.o. Zagrebačka 11,49210 Veliko Trgovišće</izvorni_sadrzaj>
    <derivirana_varijabla naziv="DomainObject.Predmet.StrankaWithAdress_1">RIBIČ 1966 d.o.o. Zagrebačka 11,49210 Veliko Trgovišće</derivirana_varijabla>
  </DomainObject.Predmet.StrankaWithAdress>
  <DomainObject.Predmet.StrankaWithAdressOIB>
    <izvorni_sadrzaj>RIBIČ 1966 d.o.o., OIB 57300106893, Zagrebačka 11,49210 Veliko Trgovišće</izvorni_sadrzaj>
    <derivirana_varijabla naziv="DomainObject.Predmet.StrankaWithAdressOIB_1">RIBIČ 1966 d.o.o., OIB 57300106893, Zagrebačka 11,49210 Veliko Trgovišće</derivirana_varijabla>
  </DomainObject.Predmet.StrankaWithAdressOIB>
  <DomainObject.Predmet.StrankaNazivFormated>
    <izvorni_sadrzaj>RIBIČ 1966 d.o.o.</izvorni_sadrzaj>
    <derivirana_varijabla naziv="DomainObject.Predmet.StrankaNazivFormated_1">RIBIČ 1966 d.o.o.</derivirana_varijabla>
  </DomainObject.Predmet.StrankaNazivFormated>
  <DomainObject.Predmet.StrankaNazivFormatedOIB>
    <izvorni_sadrzaj>RIBIČ 1966 d.o.o., OIB 57300106893</izvorni_sadrzaj>
    <derivirana_varijabla naziv="DomainObject.Predmet.StrankaNazivFormatedOIB_1">RIBIČ 1966 d.o.o., OIB 57300106893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RIBIČ 1966 d.o.o.</item>
    </izvorni_sadrzaj>
    <derivirana_varijabla naziv="DomainObject.Predmet.StrankaListFormated_1">
      <item>RIBIČ 1966 d.o.o.</item>
    </derivirana_varijabla>
  </DomainObject.Predmet.StrankaListFormated>
  <DomainObject.Predmet.StrankaListFormatedOIB>
    <izvorni_sadrzaj>
      <item>RIBIČ 1966 d.o.o., OIB 57300106893</item>
    </izvorni_sadrzaj>
    <derivirana_varijabla naziv="DomainObject.Predmet.StrankaListFormatedOIB_1">
      <item>RIBIČ 1966 d.o.o., OIB 57300106893</item>
    </derivirana_varijabla>
  </DomainObject.Predmet.StrankaListFormatedOIB>
  <DomainObject.Predmet.StrankaListFormatedWithAdress>
    <izvorni_sadrzaj>
      <item>RIBIČ 1966 d.o.o., Zagrebačka 11, 49210 Veliko Trgovišće</item>
    </izvorni_sadrzaj>
    <derivirana_varijabla naziv="DomainObject.Predmet.StrankaListFormatedWithAdress_1">
      <item>RIBIČ 1966 d.o.o., Zagrebačka 11, 49210 Veliko Trgovišće</item>
    </derivirana_varijabla>
  </DomainObject.Predmet.StrankaListFormatedWithAdress>
  <DomainObject.Predmet.StrankaListFormatedWithAdressOIB>
    <izvorni_sadrzaj>
      <item>RIBIČ 1966 d.o.o., OIB 57300106893, Zagrebačka 11, 49210 Veliko Trgovišće</item>
    </izvorni_sadrzaj>
    <derivirana_varijabla naziv="DomainObject.Predmet.StrankaListFormatedWithAdressOIB_1">
      <item>RIBIČ 1966 d.o.o., OIB 57300106893, Zagrebačka 11, 49210 Veliko Trgovišće</item>
    </derivirana_varijabla>
  </DomainObject.Predmet.StrankaListFormatedWithAdressOIB>
  <DomainObject.Predmet.StrankaListNazivFormated>
    <izvorni_sadrzaj>
      <item>RIBIČ 1966 d.o.o.</item>
    </izvorni_sadrzaj>
    <derivirana_varijabla naziv="DomainObject.Predmet.StrankaListNazivFormated_1">
      <item>RIBIČ 1966 d.o.o.</item>
    </derivirana_varijabla>
  </DomainObject.Predmet.StrankaListNazivFormated>
  <DomainObject.Predmet.StrankaListNazivFormatedOIB>
    <izvorni_sadrzaj>
      <item>RIBIČ 1966 d.o.o., OIB 57300106893</item>
    </izvorni_sadrzaj>
    <derivirana_varijabla naziv="DomainObject.Predmet.StrankaListNazivFormatedOIB_1">
      <item>RIBIČ 1966 d.o.o., OIB 57300106893</item>
    </derivirana_varijabla>
  </DomainObject.Predmet.StrankaListNazivFormatedOIB>
  <DomainObject.Predmet.ProtuStrankaListFormated>
    <izvorni_sadrzaj>
      <item>RIBIČ 1966 d.o.o.</item>
    </izvorni_sadrzaj>
    <derivirana_varijabla naziv="DomainObject.Predmet.ProtuStrankaListFormated_1">
      <item>RIBIČ 1966 d.o.o.</item>
    </derivirana_varijabla>
  </DomainObject.Predmet.ProtuStrankaListFormated>
  <DomainObject.Predmet.ProtuStrankaListFormatedOIB>
    <izvorni_sadrzaj>
      <item>RIBIČ 1966 d.o.o., OIB 57300106893</item>
    </izvorni_sadrzaj>
    <derivirana_varijabla naziv="DomainObject.Predmet.ProtuStrankaListFormatedOIB_1">
      <item>RIBIČ 1966 d.o.o., OIB 57300106893</item>
    </derivirana_varijabla>
  </DomainObject.Predmet.ProtuStrankaListFormatedOIB>
  <DomainObject.Predmet.ProtuStrankaListFormatedWithAdress>
    <izvorni_sadrzaj>
      <item>RIBIČ 1966 d.o.o., Zagrebačka 11, 49210 Veliko Trgovišće</item>
    </izvorni_sadrzaj>
    <derivirana_varijabla naziv="DomainObject.Predmet.ProtuStrankaListFormatedWithAdress_1">
      <item>RIBIČ 1966 d.o.o., Zagrebačka 11, 49210 Veliko Trgovišće</item>
    </derivirana_varijabla>
  </DomainObject.Predmet.ProtuStrankaListFormatedWithAdress>
  <DomainObject.Predmet.ProtuStrankaListFormatedWithAdressOIB>
    <izvorni_sadrzaj>
      <item>RIBIČ 1966 d.o.o., OIB 57300106893, Zagrebačka 11, 49210 Veliko Trgovišće</item>
    </izvorni_sadrzaj>
    <derivirana_varijabla naziv="DomainObject.Predmet.ProtuStrankaListFormatedWithAdressOIB_1">
      <item>RIBIČ 1966 d.o.o., OIB 57300106893, Zagrebačka 11, 49210 Veliko Trgovišće</item>
    </derivirana_varijabla>
  </DomainObject.Predmet.ProtuStrankaListFormatedWithAdressOIB>
  <DomainObject.Predmet.ProtuStrankaListNazivFormated>
    <izvorni_sadrzaj>
      <item>RIBIČ 1966 d.o.o.</item>
    </izvorni_sadrzaj>
    <derivirana_varijabla naziv="DomainObject.Predmet.ProtuStrankaListNazivFormated_1">
      <item>RIBIČ 1966 d.o.o.</item>
    </derivirana_varijabla>
  </DomainObject.Predmet.ProtuStrankaListNazivFormated>
  <DomainObject.Predmet.ProtuStrankaListNazivFormatedOIB>
    <izvorni_sadrzaj>
      <item>RIBIČ 1966 d.o.o., OIB 57300106893</item>
    </izvorni_sadrzaj>
    <derivirana_varijabla naziv="DomainObject.Predmet.ProtuStrankaListNazivFormatedOIB_1">
      <item>RIBIČ 1966 d.o.o., OIB 57300106893</item>
    </derivirana_varijabla>
  </DomainObject.Predmet.ProtuStrankaListNazivFormatedOIB>
  <DomainObject.Predmet.OstaliListFormated>
    <izvorni_sadrzaj>
      <item>ODVJETNIČKO DRUŠTVO TEREŠAK &amp; PARTNERI d.o.o.</item>
    </izvorni_sadrzaj>
    <derivirana_varijabla naziv="DomainObject.Predmet.OstaliListFormated_1">
      <item>ODVJETNIČKO DRUŠTVO TEREŠAK &amp; PARTNERI d.o.o.</item>
    </derivirana_varijabla>
  </DomainObject.Predmet.OstaliListFormated>
  <DomainObject.Predmet.OstaliListFormatedOIB>
    <izvorni_sadrzaj>
      <item>ODVJETNIČKO DRUŠTVO TEREŠAK &amp; PARTNERI d.o.o., OIB 25339781941</item>
    </izvorni_sadrzaj>
    <derivirana_varijabla naziv="DomainObject.Predmet.OstaliListFormatedOIB_1">
      <item>ODVJETNIČKO DRUŠTVO TEREŠAK &amp; PARTNERI d.o.o., OIB 25339781941</item>
    </derivirana_varijabla>
  </DomainObject.Predmet.OstaliListFormatedOIB>
  <DomainObject.Predmet.OstaliListFormatedWithAdress>
    <izvorni_sadrzaj>
      <item>ODVJETNIČKO DRUŠTVO TEREŠAK &amp; PARTNERI d.o.o., Kaptol 15, 10000 Zagreb</item>
    </izvorni_sadrzaj>
    <derivirana_varijabla naziv="DomainObject.Predmet.OstaliListFormatedWithAdress_1">
      <item>ODVJETNIČKO DRUŠTVO TEREŠAK &amp; PARTNERI d.o.o., Kaptol 15, 10000 Zagreb</item>
    </derivirana_varijabla>
  </DomainObject.Predmet.OstaliListFormatedWithAdress>
  <DomainObject.Predmet.OstaliListFormatedWithAdressOIB>
    <izvorni_sadrzaj>
      <item>ODVJETNIČKO DRUŠTVO TEREŠAK &amp; PARTNERI d.o.o., OIB 25339781941, Kaptol 15, 10000 Zagreb</item>
    </izvorni_sadrzaj>
    <derivirana_varijabla naziv="DomainObject.Predmet.OstaliListFormatedWithAdressOIB_1">
      <item>ODVJETNIČKO DRUŠTVO TEREŠAK &amp; PARTNERI d.o.o., OIB 25339781941, Kaptol 15, 10000 Zagreb</item>
    </derivirana_varijabla>
  </DomainObject.Predmet.OstaliListFormatedWithAdressOIB>
  <DomainObject.Predmet.OstaliListNazivFormated>
    <izvorni_sadrzaj>
      <item>ODVJETNIČKO DRUŠTVO TEREŠAK &amp; PARTNERI d.o.o.</item>
    </izvorni_sadrzaj>
    <derivirana_varijabla naziv="DomainObject.Predmet.OstaliListNazivFormated_1">
      <item>ODVJETNIČKO DRUŠTVO TEREŠAK &amp; PARTNERI d.o.o.</item>
    </derivirana_varijabla>
  </DomainObject.Predmet.OstaliListNazivFormated>
  <DomainObject.Predmet.OstaliListNazivFormatedOIB>
    <izvorni_sadrzaj>
      <item>ODVJETNIČKO DRUŠTVO TEREŠAK &amp; PARTNERI d.o.o., OIB 25339781941</item>
    </izvorni_sadrzaj>
    <derivirana_varijabla naziv="DomainObject.Predmet.OstaliListNazivFormatedOIB_1">
      <item>ODVJETNIČKO DRUŠTVO TEREŠAK &amp; PARTNERI d.o.o., OIB 25339781941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RIBIČ 1966 d.o.o.</izvorni_sadrzaj>
    <derivirana_varijabla naziv="DomainObject.Predmet.StrankaIDrugi_1">RIBIČ 1966 d.o.o.</derivirana_varijabla>
  </DomainObject.Predmet.StrankaIDrugi>
  <DomainObject.Predmet.ProtustrankaIDrugi>
    <izvorni_sadrzaj>RIBIČ 1966 d.o.o.</izvorni_sadrzaj>
    <derivirana_varijabla naziv="DomainObject.Predmet.ProtustrankaIDrugi_1">RIBIČ 1966 d.o.o.</derivirana_varijabla>
  </DomainObject.Predmet.ProtustrankaIDrugi>
  <DomainObject.Predmet.StrankaIDrugiAdressOIB>
    <izvorni_sadrzaj>RIBIČ 1966 d.o.o., OIB 57300106893, Zagrebačka 11, 49210 Veliko Trgovišće</izvorni_sadrzaj>
    <derivirana_varijabla naziv="DomainObject.Predmet.StrankaIDrugiAdressOIB_1">RIBIČ 1966 d.o.o., OIB 57300106893, Zagrebačka 11, 49210 Veliko Trgovišće</derivirana_varijabla>
  </DomainObject.Predmet.StrankaIDrugiAdressOIB>
  <DomainObject.Predmet.ProtustrankaIDrugiAdressOIB>
    <izvorni_sadrzaj>RIBIČ 1966 d.o.o., OIB 57300106893, Zagrebačka 11, 49210 Veliko Trgovišće</izvorni_sadrzaj>
    <derivirana_varijabla naziv="DomainObject.Predmet.ProtustrankaIDrugiAdressOIB_1">RIBIČ 1966 d.o.o., OIB 57300106893, Zagrebačka 11,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RIBIČ 1966 d.o.o.</item>
      <item>RIBIČ 1966 d.o.o.</item>
      <item>ODVJETNIČKO DRUŠTVO TEREŠAK &amp; PARTNERI d.o.o.</item>
    </izvorni_sadrzaj>
    <derivirana_varijabla naziv="DomainObject.Predmet.SudioniciListNaziv_1">
      <item>RIBIČ 1966 d.o.o.</item>
      <item>RIBIČ 1966 d.o.o.</item>
      <item>ODVJETNIČKO DRUŠTVO TEREŠAK &amp; PARTNERI d.o.o.</item>
    </derivirana_varijabla>
  </DomainObject.Predmet.SudioniciListNaziv>
  <DomainObject.Predmet.SudioniciListAdressOIB>
    <izvorni_sadrzaj>
      <item>RIBIČ 1966 d.o.o., OIB 57300106893, Zagrebačka 11,49210 Veliko Trgovišće</item>
      <item>RIBIČ 1966 d.o.o., OIB 57300106893, Zagrebačka 11,49210 Veliko Trgovišće</item>
      <item>ODVJETNIČKO DRUŠTVO TEREŠAK &amp; PARTNERI d.o.o., OIB 25339781941, Kaptol 15,10000 Zagreb</item>
    </izvorni_sadrzaj>
    <derivirana_varijabla naziv="DomainObject.Predmet.SudioniciListAdressOIB_1">
      <item>RIBIČ 1966 d.o.o., OIB 57300106893, Zagrebačka 11,49210 Veliko Trgovišće</item>
      <item>RIBIČ 1966 d.o.o., OIB 57300106893, Zagrebačka 11,49210 Veliko Trgovišće</item>
      <item>ODVJETNIČKO DRUŠTVO TEREŠAK &amp; PARTNERI d.o.o., OIB 25339781941, Kaptol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57300106893</item>
      <item>, OIB 57300106893</item>
      <item>, OIB 25339781941</item>
    </izvorni_sadrzaj>
    <derivirana_varijabla naziv="DomainObject.Predmet.SudioniciListNazivOIB_1">
      <item>, OIB 57300106893</item>
      <item>, OIB 57300106893</item>
      <item>, OIB 25339781941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4B8714-252C-42C5-BC69-BDB63056E1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510</properties:Words>
  <properties:Characters>2883</properties:Characters>
  <properties:Lines>135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2018-11-05T08:05:00Z</dcterms:created>
  <dc:creator>hermanj</dc:creator>
  <cp:lastModifiedBy>Zvjezdana Kovačić</cp:lastModifiedBy>
  <cp:lastPrinted>2018-11-05T07:53:00Z</cp:lastPrinted>
  <dcterms:modified xmlns:xsi="http://www.w3.org/2001/XMLSchema-instance" xsi:type="dcterms:W3CDTF">2018-11-05T08:06:00Z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(Pozivno - privremeni stečajni ročište St-684-18.docx)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