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f513" w14:paraId="87df51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DEOMAX – CO, d.o.o., OIB: 05043271230, Dubrovnik, Josipa Pupačića 15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13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F46F2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F46F2" w:rsidRPr="005F46F2">
        <w:rPr>
          <w:rFonts w:hAnsi="Times New Roman" w:ascii="Times New Roman"/>
          <w:sz w:val="22"/>
          <w:szCs w:val="22"/>
        </w:rPr>
        <w:t>DEOMAX – CO, d.o.o., OIB: 05043271230, Dubrovnik, Josipa Pupačića 15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5F46F2">
        <w:rPr>
          <w:rFonts w:hAnsi="Times New Roman" w:ascii="Times New Roman"/>
          <w:sz w:val="22"/>
          <w:szCs w:val="22"/>
        </w:rPr>
        <w:t>ožujk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F4B0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F46F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5F46F2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F46F2" w:rsidRPr="005F46F2">
        <w:rPr>
          <w:rFonts w:hAnsi="Times New Roman" w:ascii="Times New Roman"/>
          <w:sz w:val="22"/>
          <w:szCs w:val="22"/>
        </w:rPr>
        <w:t>Danko Šinka, Osijek, Trg slobode 8, OIB: 43572319915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F46F2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DEOMAX – CO, d.o.o., OIB: 05043271230, Dubrovnik, Josipa Pupačića 15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5F46F2">
        <w:rPr>
          <w:rFonts w:hAnsi="Times New Roman" w:ascii="Times New Roman"/>
          <w:sz w:val="22"/>
          <w:szCs w:val="22"/>
          <w:lang w:val="hr-HR"/>
        </w:rPr>
        <w:t>07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F46F2">
        <w:rPr>
          <w:rFonts w:hAnsi="Times New Roman" w:ascii="Times New Roman"/>
          <w:sz w:val="22"/>
          <w:szCs w:val="22"/>
          <w:lang w:val="hr-HR"/>
        </w:rPr>
        <w:t>10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13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ožujk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i 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zastupnik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F46F2">
        <w:rPr>
          <w:rFonts w:hAnsi="Times New Roman" w:ascii="Times New Roman"/>
          <w:sz w:val="22"/>
          <w:szCs w:val="22"/>
          <w:lang w:val="hr-HR"/>
        </w:rPr>
        <w:t>OTP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5F46F2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5F46F2">
        <w:rPr>
          <w:rFonts w:hAnsi="Times New Roman" w:ascii="Times New Roman"/>
          <w:sz w:val="22"/>
          <w:szCs w:val="22"/>
          <w:lang w:val="hr-HR"/>
        </w:rPr>
        <w:t xml:space="preserve"> Zadar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68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1949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F46F2">
      <w:rPr>
        <w:rFonts w:hAnsi="Times New Roman" w:ascii="Times New Roman"/>
        <w:b/>
        <w:sz w:val="22"/>
        <w:szCs w:val="22"/>
        <w:lang w:val="hr-HR"/>
      </w:rPr>
      <w:t>1949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5F46F2">
      <w:rPr>
        <w:rFonts w:hAnsi="Times New Roman" w:ascii="Times New Roman"/>
        <w:b/>
        <w:sz w:val="22"/>
        <w:szCs w:val="22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5F46F2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36802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80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80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80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80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80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80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80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80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St-1949/2016</izvorni_sadrzaj>
    <derivirana_varijabla naziv="DomainObject.Predmet.OznakaBroj_1">St-1949/2016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DEOMAX - CO, d.o.o. za unutarnju i vanjsku trgovinu, turizam i posredovanje</izvorni_sadrzaj>
    <derivirana_varijabla naziv="DomainObject.Predmet.ProtustrankaFormated_1">  DEOMAX - CO, d.o.o. za unutarnju i vanjsku trgovinu, turizam i posredovanje</derivirana_varijabla>
  </DomainObject.Predmet.ProtustrankaFormated>
  <DomainObject.Predmet.ProtustrankaFormatedOIB>
    <izvorni_sadrzaj>  DEOMAX - CO, d.o.o. za unutarnju i vanjsku trgovinu, turizam i posredovanje, OIB 05043271230</izvorni_sadrzaj>
    <derivirana_varijabla naziv="DomainObject.Predmet.ProtustrankaFormatedOIB_1">  DEOMAX - CO, d.o.o. za unutarnju i vanjsku trgovinu, turizam i posredovanje, OIB 05043271230</derivirana_varijabla>
  </DomainObject.Predmet.ProtustrankaFormatedOIB>
  <DomainObject.Predmet.ProtustrankaFormatedWithAdress>
    <izvorni_sadrzaj> DEOMAX - CO, d.o.o. za unutarnju i vanjsku trgovinu, turizam i posredovanje, Josipa Pupačića 15, 20000 Dubrovnik</izvorni_sadrzaj>
    <derivirana_varijabla naziv="DomainObject.Predmet.ProtustrankaFormatedWithAdress_1"> DEOMAX - CO, d.o.o. za unutarnju i vanjsku trgovinu, turizam i posredovanje, Josipa Pupačića 15, 20000 Dubrovnik</derivirana_varijabla>
  </DomainObject.Predmet.ProtustrankaFormatedWithAdress>
  <DomainObject.Predmet.ProtustrankaFormatedWithAdressOIB>
    <izvorni_sadrzaj> DEOMAX - CO, d.o.o. za unutarnju i vanjsku trgovinu, turizam i posredovanje, OIB 05043271230, Josipa Pupačića 15, 20000 Dubrovnik</izvorni_sadrzaj>
    <derivirana_varijabla naziv="DomainObject.Predmet.ProtustrankaFormatedWithAdressOIB_1"> DEOMAX - CO, d.o.o. za unutarnju i vanjsku trgovinu, turizam i posredovanje, OIB 05043271230, Josipa Pupačića 15, 20000 Dubrovnik</derivirana_varijabla>
  </DomainObject.Predmet.ProtustrankaFormatedWithAdressOIB>
  <DomainObject.Predmet.ProtustrankaWithAdress>
    <izvorni_sadrzaj>DEOMAX - CO, d.o.o. za unutarnju i vanjsku trgovinu, turizam i posredovanje Josipa Pupačića 15, 20000 Dubrovnik</izvorni_sadrzaj>
    <derivirana_varijabla naziv="DomainObject.Predmet.ProtustrankaWithAdress_1">DEOMAX - CO, d.o.o. za unutarnju i vanjsku trgovinu, turizam i posredovanje Josipa Pupačića 15, 20000 Dubrovnik</derivirana_varijabla>
  </DomainObject.Predmet.ProtustrankaWithAdress>
  <DomainObject.Predmet.ProtustrankaWithAdressOIB>
    <izvorni_sadrzaj>DEOMAX - CO, d.o.o. za unutarnju i vanjsku trgovinu, turizam i posredovanje, OIB 05043271230, Josipa Pupačića 15, 20000 Dubrovnik</izvorni_sadrzaj>
    <derivirana_varijabla naziv="DomainObject.Predmet.ProtustrankaWithAdressOIB_1">DEOMAX - CO, d.o.o. za unutarnju i vanjsku trgovinu, turizam i posredovanje, OIB 05043271230, Josipa Pupačića 15, 20000 Dubrovnik</derivirana_varijabla>
  </DomainObject.Predmet.ProtustrankaWithAdressOIB>
  <DomainObject.Predmet.ProtustrankaNazivFormated>
    <izvorni_sadrzaj>DEOMAX - CO, d.o.o. za unutarnju i vanjsku trgovinu, turizam i posredovanje</izvorni_sadrzaj>
    <derivirana_varijabla naziv="DomainObject.Predmet.ProtustrankaNazivFormated_1">DEOMAX - CO, d.o.o. za unutarnju i vanjsku trgovinu, turizam i posredovanje</derivirana_varijabla>
  </DomainObject.Predmet.ProtustrankaNazivFormated>
  <DomainObject.Predmet.ProtustrankaNazivFormatedOIB>
    <izvorni_sadrzaj>DEOMAX - CO, d.o.o. za unutarnju i vanjsku trgovinu, turizam i posredovanje, OIB 05043271230</izvorni_sadrzaj>
    <derivirana_varijabla naziv="DomainObject.Predmet.ProtustrankaNazivFormatedOIB_1">DEOMAX - CO, d.o.o. za unutarnju i vanjsku trgovinu, turizam i posredovanje, OIB 05043271230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7850.00</izvorni_sadrzaj>
    <derivirana_varijabla naziv="DomainObject.Predmet.TrenutnaVrijednost_1">7850.00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DEOMAX - CO, d.o.o. za unutarnju i vanjsku trgovinu, turizam i posredovanje</item>
    </izvorni_sadrzaj>
    <derivirana_varijabla naziv="DomainObject.Predmet.ProtuStrankaListFormated_1">
      <item>DEOMAX - CO, d.o.o. za unutarnju i vanjsku trgovinu, turizam i posredovanje</item>
    </derivirana_varijabla>
  </DomainObject.Predmet.ProtuStrankaListFormated>
  <DomainObject.Predmet.ProtuStrankaListFormatedOIB>
    <izvorni_sadrzaj>
      <item>DEOMAX - CO, d.o.o. za unutarnju i vanjsku trgovinu, turizam i posredovanje, OIB 05043271230</item>
    </izvorni_sadrzaj>
    <derivirana_varijabla naziv="DomainObject.Predmet.ProtuStrankaListFormatedOIB_1">
      <item>DEOMAX - CO, d.o.o. za unutarnju i vanjsku trgovinu, turizam i posredovanje, OIB 05043271230</item>
    </derivirana_varijabla>
  </DomainObject.Predmet.ProtuStrankaListFormatedOIB>
  <DomainObject.Predmet.ProtuStrankaListFormatedWithAdress>
    <izvorni_sadrzaj>
      <item>DEOMAX - CO, d.o.o. za unutarnju i vanjsku trgovinu, turizam i posredovanje, Josipa Pupačića 15, 20000 Dubrovnik</item>
    </izvorni_sadrzaj>
    <derivirana_varijabla naziv="DomainObject.Predmet.ProtuStrankaListFormatedWithAdress_1">
      <item>DEOMAX - CO, d.o.o. za unutarnju i vanjsku trgovinu, turizam i posredovanje, Josipa Pupačića 15, 20000 Dubrovnik</item>
    </derivirana_varijabla>
  </DomainObject.Predmet.ProtuStrankaListFormatedWithAdress>
  <DomainObject.Predmet.ProtuStrankaListFormatedWithAdressOIB>
    <izvorni_sadrzaj>
      <item>DEOMAX - CO, d.o.o. za unutarnju i vanjsku trgovinu, turizam i posredovanje, OIB 05043271230, Josipa Pupačića 15, 20000 Dubrovnik</item>
    </izvorni_sadrzaj>
    <derivirana_varijabla naziv="DomainObject.Predmet.ProtuStrankaListFormatedWithAdressOIB_1">
      <item>DEOMAX - CO, d.o.o. za unutarnju i vanjsku trgovinu, turizam i posredovanje, OIB 05043271230, Josipa Pupačića 15, 20000 Dubrovnik</item>
    </derivirana_varijabla>
  </DomainObject.Predmet.ProtuStrankaListFormatedWithAdressOIB>
  <DomainObject.Predmet.ProtuStrankaListNazivFormated>
    <izvorni_sadrzaj>
      <item>DEOMAX - CO, d.o.o. za unutarnju i vanjsku trgovinu, turizam i posredovanje</item>
    </izvorni_sadrzaj>
    <derivirana_varijabla naziv="DomainObject.Predmet.ProtuStrankaListNazivFormated_1">
      <item>DEOMAX - CO, d.o.o. za unutarnju i vanjsku trgovinu, turizam i posredovanje</item>
    </derivirana_varijabla>
  </DomainObject.Predmet.ProtuStrankaListNazivFormated>
  <DomainObject.Predmet.ProtuStrankaListNazivFormatedOIB>
    <izvorni_sadrzaj>
      <item>DEOMAX - CO, d.o.o. za unutarnju i vanjsku trgovinu, turizam i posredovanje, OIB 05043271230</item>
    </izvorni_sadrzaj>
    <derivirana_varijabla naziv="DomainObject.Predmet.ProtuStrankaListNazivFormatedOIB_1">
      <item>DEOMAX - CO, d.o.o. za unutarnju i vanjsku trgovinu, turizam i posredovanje, OIB 05043271230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DEOMAX - CO, d.o.o. za unutarnju i vanjsku trgovinu, turizam i posredovanje</izvorni_sadrzaj>
    <derivirana_varijabla naziv="DomainObject.Predmet.ProtustrankaIDrugi_1">DEOMAX - CO, d.o.o. za unutarnju i vanjsku trgovinu, turizam i posredovanje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DEOMAX - CO, d.o.o. za unutarnju i vanjsku trgovinu, turizam i posredovanje, OIB 05043271230, Josipa Pupačića 15, 20000 Dubrovnik</izvorni_sadrzaj>
    <derivirana_varijabla naziv="DomainObject.Predmet.ProtustrankaIDrugiAdressOIB_1">DEOMAX - CO, d.o.o. za unutarnju i vanjsku trgovinu, turizam i posredovanje, OIB 05043271230, Josipa Pupačića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DEOMAX - CO, d.o.o. za unutarnju i vanjsku trgovinu, turizam i posredovanje</item>
    </izvorni_sadrzaj>
    <derivirana_varijabla naziv="DomainObject.Predmet.SudioniciListNaziv_1">
      <item>FINA, RC Split, Podružnica Dubrovnik</item>
      <item>DEOMAX - CO, d.o.o. za unutarnju i vanjsku trgovinu, turizam i posredovanje</item>
    </derivirana_varijabla>
  </DomainObject.Predmet.SudioniciListNaziv>
  <DomainObject.Predmet.SudioniciListAdressOIB>
    <izvorni_sadrzaj>
      <item>FINA, RC Split, Podružnica Dubrovnik, OIB 85821130368, Vukovarska 2,20000 Dubrovnik</item>
      <item>DEOMAX - CO, d.o.o. za unutarnju i vanjsku trgovinu, turizam i posredovanje, OIB 05043271230, Josipa Pupačića 15,20000 Dubrovnik</item>
    </izvorni_sadrzaj>
    <derivirana_varijabla naziv="DomainObject.Predmet.SudioniciListAdressOIB_1">
      <item>FINA, RC Split, Podružnica Dubrovnik, OIB 85821130368, Vukovarska 2,20000 Dubrovnik</item>
      <item>DEOMAX - CO, d.o.o. za unutarnju i vanjsku trgovinu, turizam i posredovanje, OIB 05043271230, Josipa Pupačića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05043271230</item>
    </izvorni_sadrzaj>
    <derivirana_varijabla naziv="DomainObject.Predmet.SudioniciListNazivOIB_1">
      <item>, OIB 85821130368</item>
      <item>, OIB 05043271230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47D89-9CB2-4E1B-AEED-41B9EF65B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2704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2017-03-13T13:16:00Z</dcterms:created>
  <dc:creator>Sudsko vijeæe</dc:creator>
  <cp:lastModifiedBy>Katarina Franković</cp:lastModifiedBy>
  <cp:lastPrinted>2017-03-13T13:17:00Z</cp:lastPrinted>
  <dcterms:modified xmlns:xsi="http://www.w3.org/2001/XMLSchema-instance" xsi:type="dcterms:W3CDTF">2017-03-13T13:17:00Z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