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cbb5" w14:paraId="d7dcbb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A91E2B">
        <w:rPr>
          <w:rFonts w:cs="Times New Roman"/>
        </w:rPr>
        <w:t>DIONA d.o.o., Žarovnica, Žarovnica 110D</w:t>
      </w:r>
      <w:r w:rsidR="00C277EA">
        <w:rPr>
          <w:rFonts w:cs="Times New Roman"/>
        </w:rPr>
        <w:t xml:space="preserve">, </w:t>
      </w:r>
      <w:r w:rsidR="00A91E2B">
        <w:rPr>
          <w:rFonts w:cs="Times New Roman"/>
        </w:rPr>
        <w:t>OIB: 95020659298, 16. ožujka</w:t>
      </w:r>
      <w:r w:rsidR="00CC67FF">
        <w:rPr>
          <w:rFonts w:cs="Times New Roman"/>
        </w:rPr>
        <w:t xml:space="preserve">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A91E2B" w:rsidP="005F7221" w:rsidR="005F7221" w:rsidRPr="00412CB1">
      <w:pPr>
        <w:jc w:val="center"/>
        <w:rPr>
          <w:b/>
        </w:rPr>
      </w:pPr>
      <w:r>
        <w:rPr>
          <w:b/>
        </w:rPr>
        <w:t>3. travnja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08,30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91E2B">
        <w:t>Valentina Mavrek, Žarovnica, Žarovnica bb,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91E2B">
        <w:rPr>
          <w:rFonts w:cs="Times New Roman"/>
        </w:rPr>
        <w:t>DIONA d.o.o., Žarovnica, Žarovnica 110D,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direktorici</w:t>
      </w:r>
      <w:r w:rsidR="005F7221" w:rsidRPr="00412CB1">
        <w:t xml:space="preserve"> dužnika</w:t>
      </w:r>
      <w:r w:rsidR="00A91E2B">
        <w:t xml:space="preserve"> Valentini Mavrek, Žarovnica, Žarovnica bb, OIB: 16275147827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A91E2B">
        <w:t>3. travnja</w:t>
      </w:r>
      <w:r w:rsidR="00CC67FF">
        <w:t xml:space="preserve"> 2017</w:t>
      </w:r>
      <w:r w:rsidR="005F7221">
        <w:t xml:space="preserve">. u </w:t>
      </w:r>
      <w:r w:rsidR="00A91E2B">
        <w:t>08,30</w:t>
      </w:r>
      <w:r w:rsidR="005F7221" w:rsidRPr="00412CB1">
        <w:t xml:space="preserve"> sati, dostavi javnobilježnički ovjerovljen prokazni popis imovine za dužnika</w:t>
      </w:r>
      <w:r w:rsidR="00A91E2B">
        <w:rPr>
          <w:rFonts w:cs="Times New Roman"/>
        </w:rPr>
        <w:t xml:space="preserve"> DIONA d.o.o., Žarovnica, Žarovnica 110D, OIB: 95020659298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91E2B">
        <w:rPr>
          <w:rFonts w:cs="Times New Roman"/>
        </w:rPr>
        <w:t>16. ožujka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91E2B">
        <w:rPr>
          <w:rFonts w:cs="Times New Roman"/>
        </w:rPr>
        <w:t xml:space="preserve">DIONA d.o.o., Žarovnica, Žarovnica 110D, </w:t>
      </w:r>
    </w:p>
    <w:p w:rsidRDefault="00D27615" w:rsidP="00A97D02" w:rsidR="00A97D02" w:rsidRPr="00A97D0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A91E2B">
        <w:t>Valentina Mavrek, Žarovnica, Žarovnica bb,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559" w:rsidP="00BA0147" w:rsidR="009D7559">
      <w:r>
        <w:separator/>
      </w:r>
    </w:p>
  </w:endnote>
  <w:endnote w:id="0" w:type="continuationSeparator">
    <w:p w:rsidRDefault="009D7559" w:rsidP="00BA0147" w:rsidR="009D7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559" w:rsidP="00BA0147" w:rsidR="009D7559">
      <w:r>
        <w:separator/>
      </w:r>
    </w:p>
  </w:footnote>
  <w:footnote w:id="0" w:type="continuationSeparator">
    <w:p w:rsidRDefault="009D7559" w:rsidP="00BA0147" w:rsidR="009D7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044F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91E2B">
      <w:t>139/17-3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91E2B">
      <w:t>139/17-3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3044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30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30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St-139/2017-3</izvorni_sadrzaj>
    <derivirana_varijabla naziv="DomainObject.Oznaka_1">St-139/2017-3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DIONA društvo s ograničenom odgovornošću za trgovinu, export-import i usluge</izvorni_sadrzaj>
    <derivirana_varijabla naziv="DomainObject.Predmet.ProtustrankaFormated_1">  DIONA društvo s ograničenom odgovornošću za trgovinu, export-import i usluge</derivirana_varijabla>
  </DomainObject.Predmet.ProtustrankaFormated>
  <DomainObject.Predmet.ProtustrankaFormatedOIB>
    <izvorni_sadrzaj>  DIONA društvo s ograničenom odgovornošću za trgovinu, export-import i usluge, OIB 95020659298</izvorni_sadrzaj>
    <derivirana_varijabla naziv="DomainObject.Predmet.ProtustrankaFormatedOIB_1">  DIONA društvo s ograničenom odgovornošću za trgovinu, export-import i usluge, OIB 95020659298</derivirana_varijabla>
  </DomainObject.Predmet.ProtustrankaFormatedOIB>
  <DomainObject.Predmet.ProtustrankaFormatedWithAdress>
    <izvorni_sadrzaj> DIONA društvo s ograničenom odgovornošću za trgovinu, export-import i usluge, Žarovnica 110D, 42250 Žarovnica</izvorni_sadrzaj>
    <derivirana_varijabla naziv="DomainObject.Predmet.ProtustrankaFormatedWithAdress_1"> DIONA društvo s ograničenom odgovornošću za trgovinu, export-import i usluge, Žarovnica 110D, 42250 Žarovnica</derivirana_varijabla>
  </DomainObject.Predmet.ProtustrankaFormatedWithAdress>
  <DomainObject.Predmet.ProtustrankaFormatedWithAdressOIB>
    <izvorni_sadrzaj> DIONA društvo s ograničenom odgovornošću za trgovinu, export-import i usluge, OIB 95020659298, Žarovnica 110D, 42250 Žarovnica</izvorni_sadrzaj>
    <derivirana_varijabla naziv="DomainObject.Predmet.ProtustrankaFormatedWithAdressOIB_1"> DIONA društvo s ograničenom odgovornošću za trgovinu, export-import i usluge, OIB 95020659298, Žarovnica 110D, 42250 Žarovnica</derivirana_varijabla>
  </DomainObject.Predmet.ProtustrankaFormatedWithAdressOIB>
  <DomainObject.Predmet.ProtustrankaWithAdress>
    <izvorni_sadrzaj>DIONA društvo s ograničenom odgovornošću za trgovinu, export-import i usluge Žarovnica 110D, 42250 Žarovnica</izvorni_sadrzaj>
    <derivirana_varijabla naziv="DomainObject.Predmet.ProtustrankaWithAdress_1">DIONA društvo s ograničenom odgovornošću za trgovinu, export-import i usluge Žarovnica 110D, 42250 Žarovnica</derivirana_varijabla>
  </DomainObject.Predmet.ProtustrankaWithAdress>
  <DomainObject.Predmet.ProtustrankaWithAdressOIB>
    <izvorni_sadrzaj>DIONA društvo s ograničenom odgovornošću za trgovinu, export-import i usluge, OIB 95020659298, Žarovnica 110D, 42250 Žarovnica</izvorni_sadrzaj>
    <derivirana_varijabla naziv="DomainObject.Predmet.ProtustrankaWithAdressOIB_1">DIONA društvo s ograničenom odgovornošću za trgovinu, export-import i usluge, OIB 95020659298, Žarovnica 110D, 42250 Žarovnica</derivirana_varijabla>
  </DomainObject.Predmet.ProtustrankaWithAdressOIB>
  <DomainObject.Predmet.ProtustrankaNazivFormated>
    <izvorni_sadrzaj>DIONA društvo s ograničenom odgovornošću za trgovinu, export-import i usluge</izvorni_sadrzaj>
    <derivirana_varijabla naziv="DomainObject.Predmet.ProtustrankaNazivFormated_1">DIONA društvo s ograničenom odgovornošću za trgovinu, export-import i usluge</derivirana_varijabla>
  </DomainObject.Predmet.ProtustrankaNazivFormated>
  <DomainObject.Predmet.ProtustrankaNazivFormatedOIB>
    <izvorni_sadrzaj>DIONA društvo s ograničenom odgovornošću za trgovinu, export-import i usluge, OIB 95020659298</izvorni_sadrzaj>
    <derivirana_varijabla naziv="DomainObject.Predmet.ProtustrankaNazivFormatedOIB_1">DIONA društvo s ograničenom odgovornošću za trgovinu, export-import i usluge, OIB 95020659298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42939.63</izvorni_sadrzaj>
    <derivirana_varijabla naziv="DomainObject.Predmet.TrenutnaVrijednost_1">42939.63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DIONA društvo s ograničenom odgovornošću za trgovinu, export-import i usluge</item>
    </izvorni_sadrzaj>
    <derivirana_varijabla naziv="DomainObject.Predmet.ProtuStrankaListFormated_1">
      <item>DIONA društvo s ograničenom odgovornošću za trgovinu, export-import i usluge</item>
    </derivirana_varijabla>
  </DomainObject.Predmet.ProtuStrankaListFormated>
  <DomainObject.Predmet.ProtuStrankaListFormatedOIB>
    <izvorni_sadrzaj>
      <item>DIONA društvo s ograničenom odgovornošću za trgovinu, export-import i usluge, OIB 95020659298</item>
    </izvorni_sadrzaj>
    <derivirana_varijabla naziv="DomainObject.Predmet.ProtuStrankaListFormatedOIB_1">
      <item>DIONA društvo s ograničenom odgovornošću za trgovinu, export-import i usluge, OIB 95020659298</item>
    </derivirana_varijabla>
  </DomainObject.Predmet.ProtuStrankaListFormatedOIB>
  <DomainObject.Predmet.ProtuStrankaListFormatedWithAdress>
    <izvorni_sadrzaj>
      <item>DIONA društvo s ograničenom odgovornošću za trgovinu, export-import i usluge, Žarovnica 110D, 42250 Žarovnica</item>
    </izvorni_sadrzaj>
    <derivirana_varijabla naziv="DomainObject.Predmet.ProtuStrankaListFormatedWithAdress_1">
      <item>DIONA društvo s ograničenom odgovornošću za trgovinu, export-import i usluge, Žarovnica 110D, 42250 Žarovnica</item>
    </derivirana_varijabla>
  </DomainObject.Predmet.ProtuStrankaListFormatedWithAdress>
  <DomainObject.Predmet.ProtuStrankaListFormatedWithAdressOIB>
    <izvorni_sadrzaj>
      <item>DIONA društvo s ograničenom odgovornošću za trgovinu, export-import i usluge, OIB 95020659298, Žarovnica 110D, 42250 Žarovnica</item>
    </izvorni_sadrzaj>
    <derivirana_varijabla naziv="DomainObject.Predmet.ProtuStrankaListFormatedWithAdressOIB_1">
      <item>DIONA društvo s ograničenom odgovornošću za trgovinu, export-import i usluge, OIB 95020659298, Žarovnica 110D, 42250 Žarovnica</item>
    </derivirana_varijabla>
  </DomainObject.Predmet.ProtuStrankaListFormatedWithAdressOIB>
  <DomainObject.Predmet.ProtuStrankaListNazivFormated>
    <izvorni_sadrzaj>
      <item>DIONA društvo s ograničenom odgovornošću za trgovinu, export-import i usluge</item>
    </izvorni_sadrzaj>
    <derivirana_varijabla naziv="DomainObject.Predmet.ProtuStrankaListNazivFormated_1">
      <item>DIONA društvo s ograničenom odgovornošću za trgovinu, export-import i usluge</item>
    </derivirana_varijabla>
  </DomainObject.Predmet.ProtuStrankaListNazivFormated>
  <DomainObject.Predmet.ProtuStrankaListNazivFormatedOIB>
    <izvorni_sadrzaj>
      <item>DIONA društvo s ograničenom odgovornošću za trgovinu, export-import i usluge, OIB 95020659298</item>
    </izvorni_sadrzaj>
    <derivirana_varijabla naziv="DomainObject.Predmet.ProtuStrankaListNazivFormatedOIB_1">
      <item>DIONA društvo s ograničenom odgovornošću za trgovinu, export-import i usluge, OIB 95020659298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St-139/2017-3</izvorni_sadrzaj>
    <derivirana_varijabla naziv="DomainObject.PoslovniBrojDokumenta_1">St-139/2017-3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DIONA društvo s ograničenom odgovornošću za trgovinu, export-import i usluge</izvorni_sadrzaj>
    <derivirana_varijabla naziv="DomainObject.Predmet.ProtustrankaIDrugi_1">DIONA društvo s ograničenom odgovornošću za trgovinu, export-import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DIONA društvo s ograničenom odgovornošću za trgovinu, export-import i usluge, OIB 95020659298, Žarovnica 110D, 42250 Žarovnica</izvorni_sadrzaj>
    <derivirana_varijabla naziv="DomainObject.Predmet.ProtustrankaIDrugiAdressOIB_1">DIONA društvo s ograničenom odgovornošću za trgovinu, export-import i usluge, OIB 95020659298, Žarovnica 110D,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DIONA društvo s ograničenom odgovornošću za trgovinu, export-import i usluge</item>
      <item>Sudski registar</item>
      <item>e-oglasna ploča</item>
    </izvorni_sadrzaj>
    <derivirana_varijabla naziv="DomainObject.Predmet.SudioniciListNaziv_1">
      <item>Financijska agencija</item>
      <item>DIONA društvo s ograničenom odgovornošću za trgovinu, export-import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95020659298</item>
      <item>, OIB null</item>
      <item>, OIB null</item>
    </izvorni_sadrzaj>
    <derivirana_varijabla naziv="DomainObject.Predmet.SudioniciListNazivOIB_1">
      <item>, OIB 85821130368</item>
      <item>, OIB 95020659298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37F75-8094-49A3-83D7-7C7EFE3E4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1969</properties:Characters>
  <properties:Lines>63</properties:Lines>
  <properties:Paragraphs>28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2017-03-16T08:16:00Z</cp:lastPrinted>
  <dcterms:modified xmlns:xsi="http://www.w3.org/2001/XMLSchema-instance" xsi:type="dcterms:W3CDTF">2017-03-16T09:02:00Z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