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1354" w14:paraId="17c1354" w:rsidRDefault="00712203" w:rsidP="00712203" w:rsidR="00712203">
      <w:pPr>
        <w:ind w:firstLine="5245"/>
        <w:jc w:val="right"/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 xml:space="preserve">     7. St-135/2015-3.</w:t>
      </w:r>
    </w:p>
    <w:p w:rsidRDefault="00712203" w:rsidP="00712203" w:rsidR="00712203">
      <w:pPr>
        <w:jc w:val="both"/>
        <w:rPr>
          <w:rFonts w:cs="Arial" w:hAnsi="Arial" w:ascii="Arial"/>
          <w:b/>
        </w:rPr>
      </w:pPr>
    </w:p>
    <w:p w:rsidRDefault="00712203" w:rsidP="00712203" w:rsidR="007122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12203" w:rsidP="00712203" w:rsidR="00712203">
      <w:pPr>
        <w:jc w:val="center"/>
        <w:rPr>
          <w:rFonts w:cs="Arial" w:hAnsi="Arial" w:ascii="Arial"/>
          <w:b/>
        </w:rPr>
      </w:pPr>
    </w:p>
    <w:p w:rsidRDefault="00712203" w:rsidP="00712203" w:rsidR="007122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ŠPORT d.o.o. za ugostiteljstvo i trgovinu iz Bjelovara, Andrije Hebranga 35, MBS 010049102, OIB 26800317542, dana 02. veljače 2016. godine  </w:t>
      </w: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ŠPORT d.o.o. za ugostiteljstvo i trgovinu iz Bjelovara, Andrije Hebranga 35, MBS 010049102, OIB 26800317542.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ŠPORT d.o.o. za ugostiteljstvo i trgovinu iz Bjelovara, Andrije Hebranga 35, MBS 010049102, OIB 26800317542.</w:t>
      </w:r>
    </w:p>
    <w:p w:rsidRDefault="00712203" w:rsidP="00712203" w:rsidR="007122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13,30 sati, kada je ovo rješenje objavljeno na e-oglasnoj ploči ovoga suda.</w:t>
      </w:r>
    </w:p>
    <w:p w:rsidRDefault="00712203" w:rsidP="00712203" w:rsidR="0071220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12203" w:rsidP="00712203" w:rsidR="007122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</w:p>
    <w:p w:rsidRDefault="00712203" w:rsidP="00712203" w:rsidR="007122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</w:t>
      </w:r>
      <w:r>
        <w:rPr>
          <w:rFonts w:cs="Arial" w:hAnsi="Arial" w:ascii="Arial"/>
        </w:rPr>
        <w:lastRenderedPageBreak/>
        <w:t>broj 71/15 – dalje: SZ) oglasom poslovni broj St-135/2015-2.,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12203" w:rsidP="00712203" w:rsidR="007122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12203" w:rsidP="00712203" w:rsidR="007122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12203" w:rsidP="00712203" w:rsidR="007122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712203" w:rsidP="00712203" w:rsidR="00712203">
      <w:pPr>
        <w:rPr>
          <w:rFonts w:cs="Arial" w:hAnsi="Arial" w:ascii="Arial"/>
          <w:b/>
        </w:rPr>
      </w:pPr>
    </w:p>
    <w:p w:rsidRDefault="00712203" w:rsidP="00712203" w:rsidR="0071220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12203" w:rsidP="00712203" w:rsidR="007122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12203" w:rsidP="00712203" w:rsidR="007122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712203" w:rsidR="0071220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12203" w:rsidP="00712203" w:rsidR="007122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712203" w:rsidP="00712203" w:rsidR="00712203">
      <w:pPr>
        <w:rPr>
          <w:rFonts w:cs="Arial" w:hAnsi="Arial" w:ascii="Arial"/>
        </w:rPr>
      </w:pPr>
    </w:p>
    <w:p w:rsidRDefault="00712203" w:rsidP="00712203" w:rsidR="00712203">
      <w:pPr>
        <w:jc w:val="both"/>
        <w:rPr>
          <w:rFonts w:cs="Arial" w:hAnsi="Arial" w:ascii="Arial"/>
        </w:rPr>
      </w:pPr>
    </w:p>
    <w:p w:rsidRDefault="007122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203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49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St-135/2015-3</izvorni_sadrzaj>
    <derivirana_varijabla naziv="DomainObject.Oznaka_1">St-135/2015-3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društvo s ograničenom odgovornošću za ugostiteljstvo i trgovinu Bjelovar zastupanog po punomoćniku MIRA FUĆAK</izvorni_sadrzaj>
    <derivirana_varijabla naziv="DomainObject.Predmet.ProtustrankaFormated_1">  ŠPORT društvo s ograničenom odgovornošću za ugostiteljstvo i trgovinu Bjelovar zastupanog po punomoćniku MIRA FUĆAK</derivirana_varijabla>
  </DomainObject.Predmet.ProtustrankaFormated>
  <DomainObject.Predmet.ProtustrankaFormatedOIB>
    <izvorni_sadrzaj>  ŠPORT društvo s ograničenom odgovornošću za ugostiteljstvo i trgovinu Bjelovar, OIB 26800317542 zastupanog po punomoćniku MIRA FUĆAK</izvorni_sadrzaj>
    <derivirana_varijabla naziv="DomainObject.Predmet.ProtustrankaFormatedOIB_1">  ŠPORT društvo s ograničenom odgovornošću za ugostiteljstvo i trgovinu Bjelovar, OIB 26800317542 zastupanog po punomoćniku MIRA FUĆAK</derivirana_varijabla>
  </DomainObject.Predmet.ProtustrankaFormatedOIB>
  <DomainObject.Predmet.ProtustrankaFormatedWithAdress>
    <izvorni_sadrzaj> ŠPORT društvo s ograničenom odgovornošću za ugostiteljstvo i trgovinu Bjelovar, Andrine Hebranga 35, 43000 Bjelovar zastupanog po punomoćniku MIRA FUĆAK</izvorni_sadrzaj>
    <derivirana_varijabla naziv="DomainObject.Predmet.ProtustrankaFormatedWithAdress_1"> ŠPORT društvo s ograničenom odgovornošću za ugostiteljstvo i trgovinu Bjelovar, Andrine Hebranga 35, 43000 Bjelovar zastupanog po punomoćniku MIRA FUĆAK</derivirana_varijabla>
  </DomainObject.Predmet.ProtustrankaFormatedWithAdress>
  <DomainObject.Predmet.ProtustrankaFormatedWithAdressOIB>
    <izvorni_sadrzaj> ŠPORT društvo s ograničenom odgovornošću za ugostiteljstvo i trgovinu Bjelovar, OIB 26800317542, Andrine Hebranga 35, 43000 Bjelovar zastupanog po punomoćniku MIRA FUĆAK</izvorni_sadrzaj>
    <derivirana_varijabla naziv="DomainObject.Predmet.ProtustrankaFormatedWithAdressOIB_1"> ŠPORT društvo s ograničenom odgovornošću za ugostiteljstvo i trgovinu Bjelovar, OIB 26800317542, Andrine Hebranga 35, 43000 Bjelovar zastupanog po punomoćniku MIRA FUĆAK</derivirana_varijabla>
  </DomainObject.Predmet.ProtustrankaFormatedWithAdressOIB>
  <DomainObject.Predmet.ProtustrankaWithAdress>
    <izvorni_sadrzaj>ŠPORT društvo s ograničenom odgovornošću za ugostiteljstvo i trgovinu Bjelovar Andrine Hebranga 35, 43000 Bjelovar</izvorni_sadrzaj>
    <derivirana_varijabla naziv="DomainObject.Predmet.ProtustrankaWithAdress_1">ŠPORT društvo s ograničenom odgovornošću za ugostiteljstvo i trgovinu Bjelovar Andrine Hebranga 35, 43000 Bjelovar</derivirana_varijabla>
  </DomainObject.Predmet.ProtustrankaWithAdress>
  <DomainObject.Predmet.ProtustrankaWithAdressOIB>
    <izvorni_sadrzaj>ŠPORT društvo s ograničenom odgovornošću za ugostiteljstvo i trgovinu Bjelovar, OIB 26800317542, Andrine Hebranga 35, 43000 Bjelovar</izvorni_sadrzaj>
    <derivirana_varijabla naziv="DomainObject.Predmet.ProtustrankaWithAdressOIB_1">ŠPORT društvo s ograničenom odgovornošću za ugostiteljstvo i trgovinu Bjelovar, OIB 26800317542, Andrine Hebranga 35, 43000 Bjelovar</derivirana_varijabla>
  </DomainObject.Predmet.ProtustrankaWithAdressOIB>
  <DomainObject.Predmet.ProtustrankaNazivFormated>
    <izvorni_sadrzaj>ŠPORT društvo s ograničenom odgovornošću za ugostiteljstvo i trgovinu Bjelovar</izvorni_sadrzaj>
    <derivirana_varijabla naziv="DomainObject.Predmet.ProtustrankaNazivFormated_1">ŠPORT društvo s ograničenom odgovornošću za ugostiteljstvo i trgovinu Bjelovar</derivirana_varijabla>
  </DomainObject.Predmet.ProtustrankaNazivFormated>
  <DomainObject.Predmet.ProtustrankaNazivFormatedOIB>
    <izvorni_sadrzaj>ŠPORT društvo s ograničenom odgovornošću za ugostiteljstvo i trgovinu Bjelovar, OIB 26800317542</izvorni_sadrzaj>
    <derivirana_varijabla naziv="DomainObject.Predmet.ProtustrankaNazivFormatedOIB_1">ŠPORT društvo s ograničenom odgovornošću za ugostiteljstvo i trgovinu Bjelovar, OIB 26800317542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ŠPORT društvo s ograničenom odgovornošću za ugostiteljstvo i trgovinu Bjelovar zastupanog po punomoćniku MIRA FUĆAK</item>
    </izvorni_sadrzaj>
    <derivirana_varijabla naziv="DomainObject.Predmet.ProtuStrankaListFormated_1">
      <item>ŠPORT društvo s ograničenom odgovornošću za ugostiteljstvo i trgovinu Bjelovar zastupanog po punomoćniku MIRA FUĆAK</item>
    </derivirana_varijabla>
  </DomainObject.Predmet.ProtuStrankaListFormated>
  <DomainObject.Predmet.ProtuStrankaListFormatedOIB>
    <izvorni_sadrzaj>
      <item>ŠPORT društvo s ograničenom odgovornošću za ugostiteljstvo i trgovinu Bjelovar, OIB 26800317542 zastupanog po punomoćniku MIRA FUĆAK</item>
    </izvorni_sadrzaj>
    <derivirana_varijabla naziv="DomainObject.Predmet.ProtuStrankaListFormatedOIB_1">
      <item>ŠPORT društvo s ograničenom odgovornošću za ugostiteljstvo i trgovinu Bjelovar, OIB 26800317542 zastupanog po punomoćniku MIRA FUĆAK</item>
    </derivirana_varijabla>
  </DomainObject.Predmet.ProtuStrankaListFormatedOIB>
  <DomainObject.Predmet.ProtuStrankaListFormatedWithAdress>
    <izvorni_sadrzaj>
      <item>ŠPORT društvo s ograničenom odgovornošću za ugostiteljstvo i trgovinu Bjelovar, Andrine Hebranga 35, 43000 Bjelovar zastupanog po punomoćniku MIRA FUĆAK</item>
    </izvorni_sadrzaj>
    <derivirana_varijabla naziv="DomainObject.Predmet.ProtuStrankaListFormatedWithAdress_1">
      <item>ŠPORT društvo s ograničenom odgovornošću za ugostiteljstvo i trgovinu Bjelovar, Andrine Hebranga 35, 43000 Bjelovar zastupanog po punomoćniku MIRA FUĆAK</item>
    </derivirana_varijabla>
  </DomainObject.Predmet.ProtuStrankaListFormatedWithAdress>
  <DomainObject.Predmet.ProtuStrankaListFormatedWithAdressOIB>
    <izvorni_sadrzaj>
      <item>ŠPORT društvo s ograničenom odgovornošću za ugostiteljstvo i trgovinu Bjelovar, OIB 26800317542, Andrine Hebranga 35, 43000 Bjelovar zastupanog po punomoćniku MIRA FUĆAK</item>
    </izvorni_sadrzaj>
    <derivirana_varijabla naziv="DomainObject.Predmet.ProtuStrankaListFormatedWithAdressOIB_1">
      <item>ŠPORT društvo s ograničenom odgovornošću za ugostiteljstvo i trgovinu Bjelovar, OIB 26800317542, Andrine Hebranga 35, 43000 Bjelovar zastupanog po punomoćniku MIRA FUĆAK</item>
    </derivirana_varijabla>
  </DomainObject.Predmet.ProtuStrankaListFormatedWithAdressOIB>
  <DomainObject.Predmet.ProtuStrankaListNazivFormated>
    <izvorni_sadrzaj>
      <item>ŠPORT društvo s ograničenom odgovornošću za ugostiteljstvo i trgovinu Bjelovar</item>
    </izvorni_sadrzaj>
    <derivirana_varijabla naziv="DomainObject.Predmet.ProtuStrankaListNazivFormated_1">
      <item>ŠPORT društvo s ograničenom odgovornošću za ugostiteljstvo i trgovinu Bjelovar</item>
    </derivirana_varijabla>
  </DomainObject.Predmet.ProtuStrankaListNazivFormated>
  <DomainObject.Predmet.ProtuStrankaListNazivFormatedOIB>
    <izvorni_sadrzaj>
      <item>ŠPORT društvo s ograničenom odgovornošću za ugostiteljstvo i trgovinu Bjelovar, OIB 26800317542</item>
    </izvorni_sadrzaj>
    <derivirana_varijabla naziv="DomainObject.Predmet.ProtuStrankaListNazivFormatedOIB_1">
      <item>ŠPORT društvo s ograničenom odgovornošću za ugostiteljstvo i trgovinu Bjelovar, OIB 26800317542</item>
    </derivirana_varijabla>
  </DomainObject.Predmet.ProtuStrankaListNazivFormatedOIB>
  <DomainObject.Predmet.OstaliListFormated>
    <izvorni_sadrzaj>
      <item>MIRA FUĆAK punomoćnik sudionika u postupku ŠPORT društvo s ograničenom odgovornošću za ugostiteljstvo i trgovinu Bjelovar</item>
    </izvorni_sadrzaj>
    <derivirana_varijabla naziv="DomainObject.Predmet.OstaliListFormated_1">
      <item>MIRA FUĆAK punomoćnik sudionika u postupku ŠPORT društvo s ograničenom odgovornošću za ugostiteljstvo i trgovinu Bjelovar</item>
    </derivirana_varijabla>
  </DomainObject.Predmet.OstaliListFormated>
  <DomainObject.Predmet.OstaliListFormatedOIB>
    <izvorni_sadrzaj>
      <item>MIRA FUĆAK, OIB 29258105776 punomoćnik sudionika u postupku ŠPORT društvo s ograničenom odgovornošću za ugostiteljstvo i trgovinu Bjelovar</item>
    </izvorni_sadrzaj>
    <derivirana_varijabla naziv="DomainObject.Predmet.OstaliListFormatedOIB_1">
      <item>MIRA FUĆAK, OIB 29258105776 punomoćnik sudionika u postupku ŠPORT društvo s ograničenom odgovornošću za ugostiteljstvo i trgovinu Bjelovar</item>
    </derivirana_varijabla>
  </DomainObject.Predmet.OstaliListFormatedOIB>
  <DomainObject.Predmet.OstaliListFormatedWithAdress>
    <izvorni_sadrzaj>
      <item>MIRA FUĆAK, Andrije Hebranga 24., 43000 Bjelovar punomoćnik sudionika u postupku ŠPORT društvo s ograničenom odgovornošću za ugostiteljstvo i trgovinu Bjelovar</item>
    </izvorni_sadrzaj>
    <derivirana_varijabla naziv="DomainObject.Predmet.OstaliListFormatedWithAdress_1">
      <item>MIRA FUĆAK, Andrije Hebranga 24., 43000 Bjelovar punomoćnik sudionika u postupku ŠPORT društvo s ograničenom odgovornošću za ugostiteljstvo i trgovinu Bjelovar</item>
    </derivirana_varijabla>
  </DomainObject.Predmet.OstaliListFormatedWithAdress>
  <DomainObject.Predmet.OstaliListFormatedWithAdressOIB>
    <izvorni_sadrzaj>
      <item>MIRA FUĆAK, OIB 29258105776, Andrije Hebranga 24., 43000 Bjelovar punomoćnik sudionika u postupku ŠPORT društvo s ograničenom odgovornošću za ugostiteljstvo i trgovinu Bjelovar</item>
    </izvorni_sadrzaj>
    <derivirana_varijabla naziv="DomainObject.Predmet.OstaliListFormatedWithAdressOIB_1">
      <item>MIRA FUĆAK, OIB 29258105776, Andrije Hebranga 24., 43000 Bjelovar punomoćnik sudionika u postupku ŠPORT društvo s ograničenom odgovornošću za ugostiteljstvo i trgovinu Bjelovar</item>
    </derivirana_varijabla>
  </DomainObject.Predmet.OstaliListFormatedWithAdressOIB>
  <DomainObject.Predmet.OstaliListNazivFormated>
    <izvorni_sadrzaj>
      <item>MIRA FUĆAK</item>
    </izvorni_sadrzaj>
    <derivirana_varijabla naziv="DomainObject.Predmet.OstaliListNazivFormated_1">
      <item>MIRA FUĆAK</item>
    </derivirana_varijabla>
  </DomainObject.Predmet.OstaliListNazivFormated>
  <DomainObject.Predmet.OstaliListNazivFormatedOIB>
    <izvorni_sadrzaj>
      <item>MIRA FUĆAK, OIB 29258105776</item>
    </izvorni_sadrzaj>
    <derivirana_varijabla naziv="DomainObject.Predmet.OstaliListNazivFormatedOIB_1">
      <item>MIRA FUĆAK, OIB 29258105776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St-135/2015-3</izvorni_sadrzaj>
    <derivirana_varijabla naziv="DomainObject.PoslovniBrojDokumenta_1">St-135/2015-3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ŠPORT društvo s ograničenom odgovornošću za ugostiteljstvo i trgovinu Bjelovar</izvorni_sadrzaj>
    <derivirana_varijabla naziv="DomainObject.Predmet.ProtustrankaIDrugi_1">ŠPORT društvo s ograničenom odgovornošću za ugostiteljstvo i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ŠPORT društvo s ograničenom odgovornošću za ugostiteljstvo i trgovinu Bjelovar, OIB 26800317542, Andrine Hebranga 35, 43000 Bjelovar</izvorni_sadrzaj>
    <derivirana_varijabla naziv="DomainObject.Predmet.ProtustrankaIDrugiAdressOIB_1">ŠPORT društvo s ograničenom odgovornošću za ugostiteljstvo i trgovinu Bjelovar, OIB 26800317542, Andrine Hebranga 35,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ŠPORT društvo s ograničenom odgovornošću za ugostiteljstvo i trgovinu Bjelovar</item>
      <item>MIRA FUĆAK</item>
    </izvorni_sadrzaj>
    <derivirana_varijabla naziv="DomainObject.Predmet.SudioniciListNaziv_1">
      <item>FINA, RC ZAGREB, Podružnica Bjelovar</item>
      <item>ŠPORT društvo s ograničenom odgovornošću za ugostiteljstvo i trgovinu Bjelovar</item>
      <item>MIRA FUĆAK</item>
    </derivirana_varijabla>
  </DomainObject.Predmet.SudioniciListNaziv>
  <DomainObject.Predmet.SudioniciListAdressOIB>
    <izvorni_sadrzaj>
      <item>FINA, RC ZAGREB, Podružnica Bjelovar, OIB 85821130368, F. Supila 4,43000 Bjelovar</item>
      <item>ŠPORT društvo s ograničenom odgovornošću za ugostiteljstvo i trgovinu Bjelovar, OIB 26800317542, Andrine Hebranga 35,43000 Bjelovar</item>
      <item>MIRA FUĆAK, OIB 29258105776, Andrije Hebranga 24.,43000 Bjelovar</item>
    </izvorni_sadrzaj>
    <derivirana_varijabla naziv="DomainObject.Predmet.SudioniciListAdressOIB_1">
      <item>FINA, RC ZAGREB, Podružnica Bjelovar, OIB 85821130368, F. Supila 4,43000 Bjelovar</item>
      <item>ŠPORT društvo s ograničenom odgovornošću za ugostiteljstvo i trgovinu Bjelovar, OIB 26800317542, Andrine Hebranga 35,43000 Bjelovar</item>
      <item>MIRA FUĆAK, OIB 29258105776, Andrije Hebranga 24.,43000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43380-BDDF-4F7D-A68F-3A0BDD7C7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3798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