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67f3" w14:paraId="ced67f3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DA1F02">
        <w:t>458</w:t>
      </w:r>
      <w:r w:rsidR="00BC2AA3">
        <w:t>/1</w:t>
      </w:r>
      <w:r w:rsidR="004A25E5">
        <w:t>6</w:t>
      </w:r>
      <w:r w:rsidR="00BC2AA3">
        <w:t>-</w:t>
      </w:r>
      <w:r w:rsidR="00DA1F02">
        <w:t>11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DA1F02">
        <w:t>BILOV d.o.o., Šibenik, Stjepana Radića 60 OIB: 59805005789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A834C0">
        <w:t>16.</w:t>
      </w:r>
      <w:r w:rsidR="00881C70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DA1F02">
        <w:t>BILOV d.o.o., Šibenik, Stjepana Radića 60 OIB: 59805005789</w:t>
      </w:r>
      <w:r w:rsidRPr="006A62B7">
        <w:t xml:space="preserve">, stečajni postupak otvoren je dana </w:t>
      </w:r>
      <w:r w:rsidR="00A834C0">
        <w:t>16.</w:t>
      </w:r>
      <w:r w:rsidR="00881C70">
        <w:t xml:space="preserve"> siječnja 2017</w:t>
      </w:r>
      <w:r w:rsidRPr="006A62B7">
        <w:t xml:space="preserve">. u 14 sati i </w:t>
      </w:r>
      <w:r w:rsidR="000A2646">
        <w:t>10</w:t>
      </w:r>
      <w:r w:rsidRPr="006A62B7">
        <w:t xml:space="preserve"> minuta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0A2646" w:rsidRPr="000A2646">
        <w:t>Ivica Matas iz Šibenika</w:t>
      </w:r>
      <w:r w:rsidR="000A2646">
        <w:rPr>
          <w:b/>
        </w:rPr>
        <w:t xml:space="preserve">, </w:t>
      </w:r>
      <w:r w:rsidR="000A2646" w:rsidRPr="008E37E9">
        <w:t>Put Gimnazije 55, OIB: 98549799157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DA1F02">
        <w:t>BILOV d.o.o., Šibenik</w:t>
      </w:r>
      <w:r w:rsidR="000A2646">
        <w:t>, Stjepana Radića 60 OIB: 59805005789.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0A2646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881C70">
        <w:t>31. ožujka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DA1F02">
        <w:t>BILOV d.o.o., Šibenik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DA1F02">
        <w:t>458</w:t>
      </w:r>
      <w:r>
        <w:t>/</w:t>
      </w:r>
      <w:r w:rsidR="001433E2">
        <w:t>16</w:t>
      </w:r>
      <w:r>
        <w:t>-</w:t>
      </w:r>
      <w:r w:rsidR="00DA1F02">
        <w:t>10</w:t>
      </w:r>
      <w:r w:rsidRPr="006A62B7">
        <w:t xml:space="preserve"> od </w:t>
      </w:r>
      <w:r>
        <w:t xml:space="preserve">dana </w:t>
      </w:r>
      <w:r w:rsidR="00DA1F02">
        <w:t>19.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881C70">
        <w:t>21. travnja</w:t>
      </w:r>
      <w:r w:rsidRPr="001433E2">
        <w:t xml:space="preserve"> 2016., temeljem čega je rok za uplatu predujma istekao dana </w:t>
      </w:r>
      <w:r w:rsidR="00881C70">
        <w:t>16.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1433E2" w:rsidP="001433E2" w:rsidR="00881C70" w:rsidRPr="00881C70">
      <w:pPr>
        <w:ind w:firstLine="708"/>
        <w:jc w:val="both"/>
      </w:pPr>
      <w:r w:rsidRPr="00881C70">
        <w:t>Imenovanje stečajnog upravitelja i</w:t>
      </w:r>
      <w:r w:rsidR="00881C70" w:rsidRPr="00881C70">
        <w:t>zvršeno je automatskim odabirom.</w:t>
      </w:r>
    </w:p>
    <w:p w:rsidRDefault="00881C70" w:rsidP="00881C70" w:rsidR="00881C70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81C70" w:rsidP="00881C70" w:rsidR="00881C70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A834C0">
        <w:t>16.</w:t>
      </w:r>
      <w:r w:rsidR="00881C70">
        <w:t xml:space="preserve"> siječnja 2017.</w:t>
      </w:r>
      <w:r w:rsidRPr="006A62B7">
        <w:t xml:space="preserve">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881C70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881C70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881C70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881C70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881C70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0A2646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2EC" w:rsidR="009932EC">
      <w:r>
        <w:separator/>
      </w:r>
    </w:p>
  </w:endnote>
  <w:endnote w:id="0" w:type="continuationSeparator">
    <w:p w:rsidRDefault="009932EC" w:rsidR="00993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2EC" w:rsidR="009932EC">
      <w:r>
        <w:separator/>
      </w:r>
    </w:p>
  </w:footnote>
  <w:footnote w:id="0" w:type="continuationSeparator">
    <w:p w:rsidRDefault="009932EC" w:rsidR="00993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E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DA1F02">
      <w:t>458</w:t>
    </w:r>
    <w:r w:rsidR="005C6279">
      <w:t>/1</w:t>
    </w:r>
    <w:r w:rsidR="004A25E5">
      <w:t>6</w:t>
    </w:r>
    <w:r w:rsidR="00A83963">
      <w:t>-</w:t>
    </w:r>
    <w:r w:rsidR="00DA1F02">
      <w:t>11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2646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5E65E8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81C70"/>
    <w:rsid w:val="00893718"/>
    <w:rsid w:val="00896E93"/>
    <w:rsid w:val="008D17AE"/>
    <w:rsid w:val="008F0D7C"/>
    <w:rsid w:val="009932E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4C0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A1F02"/>
    <w:rsid w:val="00DC0DCC"/>
    <w:rsid w:val="00DF6E57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6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6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BILOV d.o.o. za trgovinu i usluge</izvorni_sadrzaj>
    <derivirana_varijabla naziv="DomainObject.Predmet.ProtustrankaFormated_1">  BILOV d.o.o. za trgovinu i usluge</derivirana_varijabla>
  </DomainObject.Predmet.ProtustrankaFormated>
  <DomainObject.Predmet.ProtustrankaFormatedOIB>
    <izvorni_sadrzaj>  BILOV d.o.o. za trgovinu i usluge, OIB 59805005789</izvorni_sadrzaj>
    <derivirana_varijabla naziv="DomainObject.Predmet.ProtustrankaFormatedOIB_1">  BILOV d.o.o. za trgovinu i usluge, OIB 59805005789</derivirana_varijabla>
  </DomainObject.Predmet.ProtustrankaFormatedOIB>
  <DomainObject.Predmet.ProtustrankaFormatedWithAdress>
    <izvorni_sadrzaj> BILOV d.o.o. za trgovinu i usluge, Stjepana Radića 60, 22000 Šibenik</izvorni_sadrzaj>
    <derivirana_varijabla naziv="DomainObject.Predmet.ProtustrankaFormatedWithAdress_1"> BILOV d.o.o. za trgovinu i usluge, Stjepana Radića 60, 22000 Šibenik</derivirana_varijabla>
  </DomainObject.Predmet.ProtustrankaFormatedWithAdress>
  <DomainObject.Predmet.ProtustrankaFormatedWithAdressOIB>
    <izvorni_sadrzaj> BILOV d.o.o. za trgovinu i usluge, OIB 59805005789, Stjepana Radića 60, 22000 Šibenik</izvorni_sadrzaj>
    <derivirana_varijabla naziv="DomainObject.Predmet.ProtustrankaFormatedWithAdressOIB_1"> BILOV d.o.o. za trgovinu i usluge, OIB 59805005789, Stjepana Radića 60, 22000 Šibenik</derivirana_varijabla>
  </DomainObject.Predmet.ProtustrankaFormatedWithAdressOIB>
  <DomainObject.Predmet.ProtustrankaWithAdress>
    <izvorni_sadrzaj>BILOV d.o.o. za trgovinu i usluge Stjepana Radića 60, 22000 Šibenik</izvorni_sadrzaj>
    <derivirana_varijabla naziv="DomainObject.Predmet.ProtustrankaWithAdress_1">BILOV d.o.o. za trgovinu i usluge Stjepana Radića 60, 22000 Šibenik</derivirana_varijabla>
  </DomainObject.Predmet.ProtustrankaWithAdress>
  <DomainObject.Predmet.ProtustrankaWithAdressOIB>
    <izvorni_sadrzaj>BILOV d.o.o. za trgovinu i usluge, OIB 59805005789, Stjepana Radića 60, 22000 Šibenik</izvorni_sadrzaj>
    <derivirana_varijabla naziv="DomainObject.Predmet.ProtustrankaWithAdressOIB_1">BILOV d.o.o. za trgovinu i usluge, OIB 59805005789, Stjepana Radića 60, 22000 Šibenik</derivirana_varijabla>
  </DomainObject.Predmet.ProtustrankaWithAdressOIB>
  <DomainObject.Predmet.ProtustrankaNazivFormated>
    <izvorni_sadrzaj>BILOV d.o.o. za trgovinu i usluge</izvorni_sadrzaj>
    <derivirana_varijabla naziv="DomainObject.Predmet.ProtustrankaNazivFormated_1">BILOV d.o.o. za trgovinu i usluge</derivirana_varijabla>
  </DomainObject.Predmet.ProtustrankaNazivFormated>
  <DomainObject.Predmet.ProtustrankaNazivFormatedOIB>
    <izvorni_sadrzaj>BILOV d.o.o. za trgovinu i usluge, OIB 59805005789</izvorni_sadrzaj>
    <derivirana_varijabla naziv="DomainObject.Predmet.ProtustrankaNazivFormatedOIB_1">BILOV d.o.o. za trgovinu i usluge, OIB 59805005789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BILOV d.o.o. za trgovinu i usluge</item>
    </izvorni_sadrzaj>
    <derivirana_varijabla naziv="DomainObject.Predmet.ProtuStrankaListFormated_1">
      <item>BILOV d.o.o. za trgovinu i usluge</item>
    </derivirana_varijabla>
  </DomainObject.Predmet.ProtuStrankaListFormated>
  <DomainObject.Predmet.ProtuStrankaListFormatedOIB>
    <izvorni_sadrzaj>
      <item>BILOV d.o.o. za trgovinu i usluge, OIB 59805005789</item>
    </izvorni_sadrzaj>
    <derivirana_varijabla naziv="DomainObject.Predmet.ProtuStrankaListFormatedOIB_1">
      <item>BILOV d.o.o. za trgovinu i usluge, OIB 59805005789</item>
    </derivirana_varijabla>
  </DomainObject.Predmet.ProtuStrankaListFormatedOIB>
  <DomainObject.Predmet.ProtuStrankaListFormatedWithAdress>
    <izvorni_sadrzaj>
      <item>BILOV d.o.o. za trgovinu i usluge, Stjepana Radića 60, 22000 Šibenik</item>
    </izvorni_sadrzaj>
    <derivirana_varijabla naziv="DomainObject.Predmet.ProtuStrankaListFormatedWithAdress_1">
      <item>BILOV d.o.o. za trgovinu i usluge, Stjepana Radića 60, 22000 Šibenik</item>
    </derivirana_varijabla>
  </DomainObject.Predmet.ProtuStrankaListFormatedWithAdress>
  <DomainObject.Predmet.ProtuStrankaListFormatedWithAdressOIB>
    <izvorni_sadrzaj>
      <item>BILOV d.o.o. za trgovinu i usluge, OIB 59805005789, Stjepana Radića 60, 22000 Šibenik</item>
    </izvorni_sadrzaj>
    <derivirana_varijabla naziv="DomainObject.Predmet.ProtuStrankaListFormatedWithAdressOIB_1">
      <item>BILOV d.o.o. za trgovinu i usluge, OIB 59805005789, Stjepana Radića 60, 22000 Šibenik</item>
    </derivirana_varijabla>
  </DomainObject.Predmet.ProtuStrankaListFormatedWithAdressOIB>
  <DomainObject.Predmet.ProtuStrankaListNazivFormated>
    <izvorni_sadrzaj>
      <item>BILOV d.o.o. za trgovinu i usluge</item>
    </izvorni_sadrzaj>
    <derivirana_varijabla naziv="DomainObject.Predmet.ProtuStrankaListNazivFormated_1">
      <item>BILOV d.o.o. za trgovinu i usluge</item>
    </derivirana_varijabla>
  </DomainObject.Predmet.ProtuStrankaListNazivFormated>
  <DomainObject.Predmet.ProtuStrankaListNazivFormatedOIB>
    <izvorni_sadrzaj>
      <item>BILOV d.o.o. za trgovinu i usluge, OIB 59805005789</item>
    </izvorni_sadrzaj>
    <derivirana_varijabla naziv="DomainObject.Predmet.ProtuStrankaListNazivFormatedOIB_1">
      <item>BILOV d.o.o. za trgovinu i usluge, OIB 59805005789</item>
    </derivirana_varijabla>
  </DomainObject.Predmet.ProtuStrankaListNazivFormatedOIB>
  <DomainObject.Predmet.OstaliListFormated>
    <izvorni_sadrzaj>
      <item>Zoran Gašperov</item>
    </izvorni_sadrzaj>
    <derivirana_varijabla naziv="DomainObject.Predmet.OstaliListFormated_1">
      <item>Zoran Gašperov</item>
    </derivirana_varijabla>
  </DomainObject.Predmet.OstaliListFormated>
  <DomainObject.Predmet.OstaliListFormatedOIB>
    <izvorni_sadrzaj>
      <item>Zoran Gašperov, OIB 47247431322</item>
    </izvorni_sadrzaj>
    <derivirana_varijabla naziv="DomainObject.Predmet.OstaliListFormatedOIB_1">
      <item>Zoran Gašperov, OIB 47247431322</item>
    </derivirana_varijabla>
  </DomainObject.Predmet.OstaliListFormatedOIB>
  <DomainObject.Predmet.OstaliListFormatedWithAdress>
    <izvorni_sadrzaj>
      <item>Zoran Gašperov, Stjepana Radića 60, 22000 Šibenik</item>
    </izvorni_sadrzaj>
    <derivirana_varijabla naziv="DomainObject.Predmet.OstaliListFormatedWithAdress_1">
      <item>Zoran Gašperov, Stjepana Radića 60, 22000 Šibenik</item>
    </derivirana_varijabla>
  </DomainObject.Predmet.OstaliListFormatedWithAdress>
  <DomainObject.Predmet.OstaliListFormatedWithAdressOIB>
    <izvorni_sadrzaj>
      <item>Zoran Gašperov, OIB 47247431322, Stjepana Radića 60, 22000 Šibenik</item>
    </izvorni_sadrzaj>
    <derivirana_varijabla naziv="DomainObject.Predmet.OstaliListFormatedWithAdressOIB_1">
      <item>Zoran Gašperov, OIB 47247431322, Stjepana Radića 60, 22000 Šibenik</item>
    </derivirana_varijabla>
  </DomainObject.Predmet.OstaliListFormatedWithAdressOIB>
  <DomainObject.Predmet.OstaliListNazivFormated>
    <izvorni_sadrzaj>
      <item>Zoran Gašperov</item>
    </izvorni_sadrzaj>
    <derivirana_varijabla naziv="DomainObject.Predmet.OstaliListNazivFormated_1">
      <item>Zoran Gašperov</item>
    </derivirana_varijabla>
  </DomainObject.Predmet.OstaliListNazivFormated>
  <DomainObject.Predmet.OstaliListNazivFormatedOIB>
    <izvorni_sadrzaj>
      <item>Zoran Gašperov, OIB 47247431322</item>
    </izvorni_sadrzaj>
    <derivirana_varijabla naziv="DomainObject.Predmet.OstaliListNazivFormatedOIB_1">
      <item>Zoran Gašperov, OIB 47247431322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BILOV d.o.o. za trgovinu i usluge</izvorni_sadrzaj>
    <derivirana_varijabla naziv="DomainObject.Predmet.ProtustrankaIDrugi_1">BILOV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BILOV d.o.o. za trgovinu i usluge, OIB 59805005789, Stjepana Radića 60, 22000 Šibenik</izvorni_sadrzaj>
    <derivirana_varijabla naziv="DomainObject.Predmet.ProtustrankaIDrugiAdressOIB_1">BILOV d.o.o. za trgovinu i usluge, OIB 59805005789,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BILOV d.o.o. za trgovinu i usluge</item>
      <item>Zoran Gašperov</item>
    </izvorni_sadrzaj>
    <derivirana_varijabla naziv="DomainObject.Predmet.SudioniciListNaziv_1">
      <item>FINA - Podružnica Šibenik</item>
      <item>BILOV d.o.o. za trgovinu i usluge</item>
      <item>Zoran Gašperov</item>
    </derivirana_varijabla>
  </DomainObject.Predmet.SudioniciListNaziv>
  <DomainObject.Predmet.SudioniciListAdressOIB>
    <izvorni_sadrzaj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izvorni_sadrzaj>
    <derivirana_varijabla naziv="DomainObject.Predmet.SudioniciListAdressOIB_1"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59805005789</item>
      <item>, OIB 47247431322</item>
    </izvorni_sadrzaj>
    <derivirana_varijabla naziv="DomainObject.Predmet.SudioniciListNazivOIB_1">
      <item>, OIB 85821130368</item>
      <item>, OIB 59805005789</item>
      <item>, OIB 47247431322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3205</properties:Characters>
  <properties:Lines>92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2016-12-16T09:08:00Z</dcterms:created>
  <dc:creator>Ardena Bajlo</dc:creator>
  <cp:lastModifiedBy>wsadmin</cp:lastModifiedBy>
  <cp:lastPrinted>2015-03-02T10:10:00Z</cp:lastPrinted>
  <dcterms:modified xmlns:xsi="http://www.w3.org/2001/XMLSchema-instance" xsi:type="dcterms:W3CDTF">2017-01-16T09:06:00Z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