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e496" w14:paraId="4cee496" w:rsidRDefault="002625F2" w:rsidP="002625F2" w:rsidR="002625F2" w:rsidRPr="00F273B6">
      <w:pPr>
        <w15:collapsed w:val="false"/>
        <w:rPr>
          <w:b/>
        </w:rPr>
      </w:pPr>
      <w:bookmarkStart w:name="_GoBack" w:id="0"/>
      <w:bookmarkEnd w:id="0"/>
    </w:p>
    <w:p w:rsidRDefault="002625F2" w:rsidP="002625F2" w:rsidR="002625F2" w:rsidRPr="00F273B6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B38B4" w:rsidR="00A6379C" w:rsidRPr="002A37B5">
        <w:trPr>
          <w:gridAfter w:val="1"/>
          <w:wAfter w:type="dxa" w:w="284"/>
        </w:trPr>
        <w:tc>
          <w:tcPr>
            <w:tcW w:type="dxa" w:w="2943"/>
          </w:tcPr>
          <w:p w:rsidRDefault="00A6379C" w:rsidP="006B38B4" w:rsidR="00A6379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B38B4" w:rsidR="00A6379C" w:rsidRPr="002A37B5">
        <w:tc>
          <w:tcPr>
            <w:tcW w:type="dxa" w:w="3227"/>
            <w:gridSpan w:val="2"/>
          </w:tcPr>
          <w:p w:rsidRDefault="00A6379C" w:rsidP="006B38B4" w:rsidR="00A6379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A6379C" w:rsidP="006B38B4" w:rsidR="00A6379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A6379C" w:rsidP="006B38B4" w:rsidR="00A6379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6379C" w:rsidP="008E7E50" w:rsidR="00A6379C">
      <w:pPr>
        <w:jc w:val="center"/>
      </w:pPr>
    </w:p>
    <w:p w:rsidRDefault="008E7E50" w:rsidP="008E7E50" w:rsidR="008E7E50" w:rsidRPr="00641F4C">
      <w:pPr>
        <w:jc w:val="center"/>
      </w:pPr>
      <w:r w:rsidRPr="00641F4C">
        <w:t xml:space="preserve"> R E P U B L I K A   H R V A T S K A </w:t>
      </w:r>
    </w:p>
    <w:p w:rsidRDefault="007D1F87" w:rsidP="002625F2" w:rsidR="007D1F87" w:rsidRPr="00641F4C"/>
    <w:p w:rsidRDefault="00E51D4C" w:rsidP="00506BA3" w:rsidR="00506BA3" w:rsidRPr="00641F4C">
      <w:pPr>
        <w:rPr>
          <w:bCs/>
        </w:rPr>
      </w:pPr>
      <w:r w:rsidRPr="00641F4C">
        <w:rPr>
          <w:bCs/>
        </w:rPr>
        <w:t xml:space="preserve">                                                                     Z A K LJ U Č A K </w:t>
      </w:r>
    </w:p>
    <w:p w:rsidRDefault="00F273B6" w:rsidP="00506BA3" w:rsidR="00F273B6" w:rsidRPr="00F273B6">
      <w:pPr>
        <w:rPr>
          <w:b/>
          <w:bCs/>
        </w:rPr>
      </w:pPr>
    </w:p>
    <w:p w:rsidRDefault="00F273B6" w:rsidP="00F273B6" w:rsidR="00F273B6" w:rsidRPr="00F273B6">
      <w:pPr>
        <w:ind w:firstLine="708"/>
        <w:jc w:val="both"/>
      </w:pPr>
      <w:r w:rsidRPr="00F273B6">
        <w:t xml:space="preserve">Trgovački sud u Zadru, po sutkinji Ani Markač u stečajnom postupku nad stečajnim dužnikom ŠKVERIĆ, d.o.o. u stečaju, Biograd na Moru,  Kornatska 2, OIB:60841016992, kojeg zastupa stečajni upravitelj Blaž </w:t>
      </w:r>
      <w:r>
        <w:t xml:space="preserve">Savić iz Zadra, </w:t>
      </w:r>
      <w:r w:rsidR="00A6379C">
        <w:t>13. prosinca</w:t>
      </w:r>
      <w:r>
        <w:t xml:space="preserve"> </w:t>
      </w:r>
      <w:r w:rsidRPr="00F273B6">
        <w:t>2017.,</w:t>
      </w:r>
    </w:p>
    <w:p w:rsidRDefault="00506BA3" w:rsidP="008A418F" w:rsidR="008109EB" w:rsidRPr="008A418F">
      <w:pPr>
        <w:jc w:val="both"/>
      </w:pPr>
      <w:r w:rsidRPr="00F273B6">
        <w:t xml:space="preserve"> </w:t>
      </w:r>
    </w:p>
    <w:p w:rsidRDefault="00565579" w:rsidP="002625F2" w:rsidR="002625F2" w:rsidRPr="00641F4C">
      <w:pPr>
        <w:jc w:val="center"/>
      </w:pPr>
      <w:r w:rsidRPr="00641F4C">
        <w:t xml:space="preserve">z a k </w:t>
      </w:r>
      <w:proofErr w:type="spellStart"/>
      <w:r w:rsidRPr="00641F4C">
        <w:t>lj</w:t>
      </w:r>
      <w:proofErr w:type="spellEnd"/>
      <w:r w:rsidRPr="00641F4C">
        <w:t xml:space="preserve"> u č i o </w:t>
      </w:r>
      <w:r w:rsidR="002625F2" w:rsidRPr="00641F4C">
        <w:t>j e</w:t>
      </w:r>
    </w:p>
    <w:p w:rsidRDefault="002625F2" w:rsidP="00F273B6" w:rsidR="008109EB" w:rsidRPr="00641F4C">
      <w:pPr>
        <w:ind w:firstLine="705"/>
        <w:jc w:val="both"/>
      </w:pPr>
      <w:r w:rsidRPr="00641F4C">
        <w:tab/>
      </w:r>
    </w:p>
    <w:p w:rsidRDefault="00F273B6" w:rsidP="00573948" w:rsidR="003A646E" w:rsidRPr="00F273B6">
      <w:pPr>
        <w:jc w:val="both"/>
      </w:pPr>
      <w:r w:rsidRPr="00641F4C">
        <w:t>1</w:t>
      </w:r>
      <w:r w:rsidR="00573948" w:rsidRPr="00641F4C">
        <w:t>.</w:t>
      </w:r>
      <w:r w:rsidR="00573948" w:rsidRPr="00641F4C">
        <w:tab/>
      </w:r>
      <w:r w:rsidR="003A646E" w:rsidRPr="00641F4C">
        <w:t>Saziva se skupština vjerovnika za d</w:t>
      </w:r>
      <w:r w:rsidR="002C6608" w:rsidRPr="00641F4C">
        <w:t xml:space="preserve">an </w:t>
      </w:r>
      <w:r w:rsidR="00A6379C">
        <w:t>17. siječnja 2018</w:t>
      </w:r>
      <w:r w:rsidR="00641F4C">
        <w:t>.</w:t>
      </w:r>
      <w:r w:rsidR="00A6379C">
        <w:t xml:space="preserve"> </w:t>
      </w:r>
      <w:r w:rsidR="00641F4C">
        <w:t xml:space="preserve">u </w:t>
      </w:r>
      <w:r w:rsidR="00A6379C">
        <w:t>10</w:t>
      </w:r>
      <w:r w:rsidR="00641F4C">
        <w:t>,00</w:t>
      </w:r>
      <w:r w:rsidR="005D2712" w:rsidRPr="00641F4C">
        <w:t xml:space="preserve"> sati</w:t>
      </w:r>
      <w:r w:rsidR="003A646E" w:rsidRPr="00641F4C">
        <w:t>,</w:t>
      </w:r>
      <w:r w:rsidR="003A646E" w:rsidRPr="00F273B6">
        <w:rPr>
          <w:b/>
        </w:rPr>
        <w:t xml:space="preserve"> </w:t>
      </w:r>
      <w:r w:rsidR="003A646E" w:rsidRPr="00F273B6">
        <w:t>koja</w:t>
      </w:r>
      <w:r w:rsidR="005D2712" w:rsidRPr="00F273B6">
        <w:t xml:space="preserve"> će se održati u sudnici broj 14</w:t>
      </w:r>
      <w:r w:rsidR="00FE27BB" w:rsidRPr="00F273B6">
        <w:t xml:space="preserve">/I, </w:t>
      </w:r>
      <w:r w:rsidR="003A646E" w:rsidRPr="00F273B6">
        <w:t>Trgovačkog suda u Zadru, Ulica dr. Franje Tuđmana 35, sa slijedećim dnevnim redom:</w:t>
      </w:r>
    </w:p>
    <w:p w:rsidRDefault="001512EC" w:rsidP="001512EC" w:rsidR="001512EC" w:rsidRPr="00F273B6">
      <w:pPr>
        <w:jc w:val="both"/>
      </w:pPr>
    </w:p>
    <w:p w:rsidRDefault="005D2712" w:rsidP="003A646E" w:rsidR="005D2712">
      <w:pPr>
        <w:ind w:left="720"/>
        <w:jc w:val="both"/>
      </w:pPr>
      <w:r w:rsidRPr="00F273B6">
        <w:t xml:space="preserve">donošenje odluke o </w:t>
      </w:r>
      <w:r w:rsidR="00F273B6">
        <w:t>utvrđivanju nove niže cijene za poslovnu građevinu halu –</w:t>
      </w:r>
      <w:r w:rsidR="008A418F">
        <w:t xml:space="preserve"> me</w:t>
      </w:r>
      <w:r w:rsidR="00F273B6">
        <w:t xml:space="preserve">talna konstrukcija izgrađena na </w:t>
      </w:r>
      <w:proofErr w:type="spellStart"/>
      <w:r w:rsidR="00F273B6">
        <w:t>k.č</w:t>
      </w:r>
      <w:proofErr w:type="spellEnd"/>
      <w:r w:rsidR="00F273B6">
        <w:t>. 5/22 k.o. Biograd na Moru, industrijska zona, površine 640 m2</w:t>
      </w:r>
      <w:r w:rsidR="008A418F">
        <w:t>,</w:t>
      </w:r>
      <w:r w:rsidR="00F273B6">
        <w:t xml:space="preserve"> proizvodnje 2008.</w:t>
      </w:r>
    </w:p>
    <w:p w:rsidRDefault="00F273B6" w:rsidP="003A646E" w:rsidR="00F273B6" w:rsidRPr="00F273B6">
      <w:pPr>
        <w:ind w:left="720"/>
        <w:jc w:val="both"/>
      </w:pPr>
    </w:p>
    <w:p w:rsidRDefault="00F273B6" w:rsidP="00573948" w:rsidR="002625F2" w:rsidRPr="00F273B6">
      <w:pPr>
        <w:jc w:val="both"/>
      </w:pPr>
      <w:r>
        <w:t>2</w:t>
      </w:r>
      <w:r w:rsidR="00573948" w:rsidRPr="00F273B6">
        <w:t>.</w:t>
      </w:r>
      <w:r w:rsidR="00573948" w:rsidRPr="00F273B6">
        <w:tab/>
      </w:r>
      <w:r w:rsidR="005D2712" w:rsidRPr="00F273B6">
        <w:t xml:space="preserve">Ovaj zaključak </w:t>
      </w:r>
      <w:r w:rsidR="003A646E" w:rsidRPr="00F273B6">
        <w:t>objavit</w:t>
      </w:r>
      <w:r w:rsidR="00A4305E" w:rsidRPr="00F273B6">
        <w:t xml:space="preserve"> će se na </w:t>
      </w:r>
      <w:r w:rsidR="00736DA4" w:rsidRPr="00F273B6">
        <w:t xml:space="preserve">mrežnoj </w:t>
      </w:r>
      <w:r w:rsidR="005D2712" w:rsidRPr="00F273B6">
        <w:t xml:space="preserve">stranici </w:t>
      </w:r>
      <w:r w:rsidR="00736DA4" w:rsidRPr="00F273B6">
        <w:t xml:space="preserve">e-Oglasna ploča sudova </w:t>
      </w:r>
      <w:r w:rsidR="003A646E" w:rsidRPr="00F273B6">
        <w:t xml:space="preserve">te svim vjerovnicima služi kao poziv </w:t>
      </w:r>
      <w:r w:rsidR="008109EB" w:rsidRPr="00F273B6">
        <w:t xml:space="preserve">na </w:t>
      </w:r>
      <w:r w:rsidR="003A646E" w:rsidRPr="00F273B6">
        <w:t xml:space="preserve">zakazanu skupštinu. </w:t>
      </w:r>
    </w:p>
    <w:p w:rsidRDefault="00573948" w:rsidP="00573948" w:rsidR="00573948" w:rsidRPr="00F273B6">
      <w:pPr>
        <w:pStyle w:val="Odlomakpopisa"/>
      </w:pPr>
    </w:p>
    <w:p w:rsidRDefault="002625F2" w:rsidP="00E153B9" w:rsidR="003A646E" w:rsidRPr="00F273B6">
      <w:pPr>
        <w:ind w:left="705"/>
        <w:jc w:val="center"/>
      </w:pPr>
      <w:r w:rsidRPr="00F273B6">
        <w:t>U Zadru</w:t>
      </w:r>
      <w:r w:rsidR="0093159F" w:rsidRPr="00F273B6">
        <w:t xml:space="preserve"> </w:t>
      </w:r>
      <w:r w:rsidR="00A6379C">
        <w:t>13. prosinca</w:t>
      </w:r>
      <w:r w:rsidR="00641F4C">
        <w:t xml:space="preserve"> </w:t>
      </w:r>
      <w:r w:rsidR="0098739B" w:rsidRPr="00F273B6">
        <w:t xml:space="preserve">2017. </w:t>
      </w:r>
      <w:r w:rsidR="00A4305E" w:rsidRPr="00F273B6">
        <w:t xml:space="preserve"> </w:t>
      </w:r>
    </w:p>
    <w:p w:rsidRDefault="002625F2" w:rsidP="002625F2" w:rsidR="002625F2" w:rsidRPr="00F273B6">
      <w:pPr>
        <w:ind w:left="705"/>
        <w:jc w:val="both"/>
      </w:pPr>
    </w:p>
    <w:p w:rsidRDefault="00F55BBC" w:rsidP="00F55BBC" w:rsidR="00F55BBC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F55BBC" w:rsidP="00F55BBC" w:rsidR="00F55BBC" w:rsidRPr="00AD298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5A2BBF" w:rsidP="005A2BBF" w:rsidR="005A2BBF" w:rsidRPr="00F273B6">
      <w:pPr>
        <w:jc w:val="right"/>
      </w:pPr>
    </w:p>
    <w:p w:rsidRDefault="005A2BBF" w:rsidP="006B1509" w:rsidR="005A2BBF" w:rsidRPr="00F273B6"/>
    <w:p w:rsidRDefault="008A418F" w:rsidP="006B1509" w:rsidR="008A418F"/>
    <w:p w:rsidRDefault="006B1509" w:rsidP="006B1509" w:rsidR="006B1509" w:rsidRPr="00F273B6">
      <w:r w:rsidRPr="00F273B6">
        <w:t>POUKA O PRAVNOM LIJEKU</w:t>
      </w:r>
    </w:p>
    <w:p w:rsidRDefault="006B1509" w:rsidP="006B1509" w:rsidR="006B1509" w:rsidRPr="00F273B6">
      <w:r w:rsidRPr="00F273B6">
        <w:t xml:space="preserve">Protiv ovog </w:t>
      </w:r>
      <w:r w:rsidR="0098739B" w:rsidRPr="00F273B6">
        <w:t>zaključka žalba nije dopuštena</w:t>
      </w:r>
      <w:r w:rsidR="0093159F" w:rsidRPr="00F273B6">
        <w:t>.</w:t>
      </w:r>
    </w:p>
    <w:p w:rsidRDefault="005A2BBF" w:rsidP="00257357" w:rsidR="005A2BBF" w:rsidRPr="00F273B6"/>
    <w:p w:rsidRDefault="005A2BBF" w:rsidP="00257357" w:rsidR="005A2BBF" w:rsidRPr="00F273B6"/>
    <w:p w:rsidRDefault="00257357" w:rsidP="00257357" w:rsidR="00257357" w:rsidRPr="00F273B6">
      <w:r w:rsidRPr="00F273B6">
        <w:t xml:space="preserve">Dostaviti : </w:t>
      </w:r>
    </w:p>
    <w:p w:rsidRDefault="00257357" w:rsidP="00257357" w:rsidR="00257357" w:rsidRPr="00F273B6">
      <w:pPr>
        <w:numPr>
          <w:ilvl w:val="0"/>
          <w:numId w:val="30"/>
        </w:numPr>
      </w:pPr>
      <w:r w:rsidRPr="00F273B6">
        <w:t>stečajno</w:t>
      </w:r>
      <w:r w:rsidR="00F273B6">
        <w:t xml:space="preserve">m upravitelju Blažu Saviću </w:t>
      </w:r>
      <w:r w:rsidR="00641F4C">
        <w:t>putem e-mail</w:t>
      </w:r>
    </w:p>
    <w:p w:rsidRDefault="000F42AA" w:rsidP="00641F4C" w:rsidR="00257357" w:rsidRPr="00F273B6">
      <w:pPr>
        <w:numPr>
          <w:ilvl w:val="0"/>
          <w:numId w:val="30"/>
        </w:numPr>
        <w:jc w:val="both"/>
      </w:pPr>
      <w:r w:rsidRPr="00F273B6">
        <w:t>e-</w:t>
      </w:r>
      <w:r w:rsidR="00F273B6">
        <w:t>O</w:t>
      </w:r>
      <w:r w:rsidR="00257357" w:rsidRPr="00F273B6">
        <w:t>glasna ploča</w:t>
      </w:r>
      <w:r w:rsidR="001512EC" w:rsidRPr="00F273B6">
        <w:t xml:space="preserve"> sud</w:t>
      </w:r>
      <w:r w:rsidR="0098739B" w:rsidRPr="00F273B6">
        <w:t>ova</w:t>
      </w:r>
    </w:p>
    <w:p w:rsidRDefault="00B209D2" w:rsidP="003C3475" w:rsidR="00442402" w:rsidRPr="00F273B6">
      <w:pPr>
        <w:numPr>
          <w:ilvl w:val="0"/>
          <w:numId w:val="30"/>
        </w:numPr>
      </w:pPr>
      <w:r w:rsidRPr="00F273B6">
        <w:t>u</w:t>
      </w:r>
      <w:r w:rsidR="00257357" w:rsidRPr="00F273B6">
        <w:t xml:space="preserve"> spis</w:t>
      </w:r>
    </w:p>
    <w:p w:rsidRDefault="00366535" w:rsidP="00641F4C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641F4C">
      <w:rPr>
        <w:sz w:val="22"/>
        <w:szCs w:val="22"/>
      </w:rPr>
      <w:t xml:space="preserve"> St-1091/</w:t>
    </w:r>
    <w:r w:rsidR="00A6379C">
      <w:rPr>
        <w:sz w:val="22"/>
        <w:szCs w:val="22"/>
      </w:rPr>
      <w:t>2016-60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41F4C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6379C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55BBC"/>
    <w:rsid w:val="00F80D07"/>
    <w:rsid w:val="00F8426D"/>
    <w:rsid w:val="00F84864"/>
    <w:rsid w:val="00F97087"/>
    <w:rsid w:val="00FC650C"/>
    <w:rsid w:val="00FC657E"/>
    <w:rsid w:val="00FD44C7"/>
    <w:rsid w:val="00FE27BB"/>
    <w:rsid w:val="00FE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A6379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5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9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9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9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9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A6379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5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9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9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9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9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vjerovnika čuva se u ormaru u 
sobi 42</izvorni_sadrzaj>
    <derivirana_varijabla naziv="DomainObject.Predmet.PrimjedbaSuca_1">prijava tražbina vjerovnika čuva se u ormaru u 
sobi 42</derivirana_varijabla>
  </DomainObject.Predmet.PrimjedbaSuc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GRAD BIOGRAD NA MORU</izvorni_sadrzaj>
    <derivirana_varijabla naziv="DomainObject.Predmet.StrankaFormated_1">  Financijska agencija; GRAD BIOGRAD NA MORU</derivirana_varijabla>
  </DomainObject.Predmet.StrankaFormated>
  <DomainObject.Predmet.StrankaFormatedOIB>
    <izvorni_sadrzaj>  Financijska agencija, OIB 85821130368; GRAD BIOGRAD NA MORU, OIB 95603491861</izvorni_sadrzaj>
    <derivirana_varijabla naziv="DomainObject.Predmet.StrankaFormatedOIB_1">  Financijska agencija, OIB 85821130368; GRAD BIOGRAD NA MORU, OIB 95603491861</derivirana_varijabla>
  </DomainObject.Predmet.StrankaFormatedOIB>
  <DomainObject.Predmet.StrankaFormatedWithAdress>
    <izvorni_sadrzaj> Financijska agencija, Ivana Danila 4, 23000 Zadar; GRAD BIOGRAD NA MORU, Trg kralja Tomislava 5, 23210 Biograd Na Moru</izvorni_sadrzaj>
    <derivirana_varijabla naziv="DomainObject.Predmet.StrankaFormatedWithAdress_1"> Financijska agencija, Ivana Danila 4, 23000 Zadar; GRAD BIOGRAD NA MORU, Trg kralja Tomislava 5, 23210 Biograd Na Moru</derivirana_varijabla>
  </DomainObject.Predmet.StrankaFormatedWithAdress>
  <DomainObject.Predmet.StrankaFormatedWithAdressOIB>
    <izvorni_sadrzaj> Financijska agencija, OIB 85821130368, Ivana Danila 4, 23000 Zadar; GRAD BIOGRAD NA MORU, OIB 95603491861, Trg kralja Tomislava 5, 23210 Biograd Na Moru</izvorni_sadrzaj>
    <derivirana_varijabla naziv="DomainObject.Predmet.StrankaFormatedWithAdressOIB_1"> Financijska agencija, OIB 85821130368, Ivana Danila 4, 23000 Zadar; GRAD BIOGRAD NA MORU, OIB 95603491861, Trg kralja Tomislava 5, 23210 Biograd Na Moru</derivirana_varijabla>
  </DomainObject.Predmet.StrankaFormatedWithAdressOIB>
  <DomainObject.Predmet.StrankaWithAdress>
    <izvorni_sadrzaj>Financijska agencija Ivana Danila 4,23000 Zadar,GRAD BIOGRAD NA MORU Trg kralja Tomislava 5,23210 Biograd Na Moru</izvorni_sadrzaj>
    <derivirana_varijabla naziv="DomainObject.Predmet.StrankaWithAdress_1">Financijska agencija Ivana Danila 4,23000 Zadar,GRAD BIOGRAD NA MORU Trg kralja Tomislava 5,23210 Biograd Na Moru</derivirana_varijabla>
  </DomainObject.Predmet.StrankaWithAdress>
  <DomainObject.Predmet.StrankaWithAdressOIB>
    <izvorni_sadrzaj>Financijska agencija, OIB 85821130368, Ivana Danila 4,23000 Zadar,GRAD BIOGRAD NA MORU, OIB 95603491861, Trg kralja Tomislava 5,23210 Biograd Na Moru</izvorni_sadrzaj>
    <derivirana_varijabla naziv="DomainObject.Predmet.StrankaWithAdressOIB_1">Financijska agencija, OIB 85821130368, Ivana Danila 4,23000 Zadar,GRAD BIOGRAD NA MORU, OIB 95603491861, Trg kralja Tomislava 5,23210 Biograd Na Moru</derivirana_varijabla>
  </DomainObject.Predmet.StrankaWithAdressOIB>
  <DomainObject.Predmet.StrankaNazivFormated>
    <izvorni_sadrzaj>Financijska agencija,GRAD BIOGRAD NA MORU</izvorni_sadrzaj>
    <derivirana_varijabla naziv="DomainObject.Predmet.StrankaNazivFormated_1">Financijska agencija,GRAD BIOGRAD NA MORU</derivirana_varijabla>
  </DomainObject.Predmet.StrankaNazivFormated>
  <DomainObject.Predmet.StrankaNazivFormatedOIB>
    <izvorni_sadrzaj>Financijska agencija, OIB 85821130368,GRAD BIOGRAD NA MORU, OIB 95603491861</izvorni_sadrzaj>
    <derivirana_varijabla naziv="DomainObject.Predmet.StrankaNazivFormatedOIB_1">Financijska agencija, OIB 85821130368,GRAD BIOGRAD NA MORU, OIB 95603491861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GRAD BIOGRAD NA MORU</item>
    </izvorni_sadrzaj>
    <derivirana_varijabla naziv="DomainObject.Predmet.StrankaListFormated_1">
      <item>Financijska agencija</item>
      <item>GRAD BIOGRAD NA MORU</item>
    </derivirana_varijabla>
  </DomainObject.Predmet.StrankaListFormated>
  <DomainObject.Predmet.StrankaListFormatedOIB>
    <izvorni_sadrzaj>
      <item>Financijska agencija, OIB 85821130368</item>
      <item>GRAD BIOGRAD NA MORU, OIB 95603491861</item>
    </izvorni_sadrzaj>
    <derivirana_varijabla naziv="DomainObject.Predmet.StrankaListFormatedOIB_1">
      <item>Financijska agencija, OIB 85821130368</item>
      <item>GRAD BIOGRAD NA MORU, OIB 95603491861</item>
    </derivirana_varijabla>
  </DomainObject.Predmet.StrankaListFormatedOIB>
  <DomainObject.Predmet.StrankaListFormatedWithAdress>
    <izvorni_sadrzaj>
      <item>Financijska agencija, Ivana Danila 4, 23000 Zadar</item>
      <item>GRAD BIOGRAD NA MORU, Trg kralja Tomislava 5, 23210 Biograd Na Moru</item>
    </izvorni_sadrzaj>
    <derivirana_varijabla naziv="DomainObject.Predmet.StrankaListFormatedWithAdress_1">
      <item>Financijska agencija, Ivana Danila 4, 23000 Zadar</item>
      <item>GRAD BIOGRAD NA MORU, Trg kralja Tomislava 5,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GRAD BIOGRAD NA MORU, OIB 95603491861, Trg kralja Tomislava 5, 23210 Biograd Na Moru</item>
    </izvorni_sadrzaj>
    <derivirana_varijabla naziv="DomainObject.Predmet.StrankaListFormatedWithAdressOIB_1">
      <item>Financijska agencija, OIB 85821130368, Ivana Danila 4, 23000 Zadar</item>
      <item>GRAD BIOGRAD NA MORU, OIB 95603491861, Trg kralja Tomislava 5, 23210 Biograd Na Moru</item>
    </derivirana_varijabla>
  </DomainObject.Predmet.StrankaListFormatedWithAdressOIB>
  <DomainObject.Predmet.StrankaListNazivFormated>
    <izvorni_sadrzaj>
      <item>Financijska agencija</item>
      <item>GRAD BIOGRAD NA MORU</item>
    </izvorni_sadrzaj>
    <derivirana_varijabla naziv="DomainObject.Predmet.StrankaListNazivFormated_1">
      <item>Financijska agencija</item>
      <item>GRAD BIOGRAD NA MORU</item>
    </derivirana_varijabla>
  </DomainObject.Predmet.StrankaListNazivFormated>
  <DomainObject.Predmet.StrankaListNazivFormatedOIB>
    <izvorni_sadrzaj>
      <item>Financijska agencija, OIB 85821130368</item>
      <item>GRAD BIOGRAD NA MORU, OIB 95603491861</item>
    </izvorni_sadrzaj>
    <derivirana_varijabla naziv="DomainObject.Predmet.StrankaListNazivFormatedOIB_1">
      <item>Financijska agencija, OIB 85821130368</item>
      <item>GRAD BIOGRAD NA MORU, OIB 95603491861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  <item>GRAD BIOGRAD NA MORU</item>
    </izvorni_sadrzaj>
    <derivirana_varijabla naziv="DomainObject.Predmet.SudioniciListNaziv_1">
      <item>ŠKVERIĆ, d.o.o. za trgovinu i turizam</item>
      <item>Financijska agencija</item>
      <item>Boško Uroda</item>
      <item>GRAD BIOGRAD NA MORU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  <item>, OIB 95603491861</item>
    </izvorni_sadrzaj>
    <derivirana_varijabla naziv="DomainObject.Predmet.SudioniciListNazivOIB_1">
      <item>, OIB 60841016992</item>
      <item>, OIB 85821130368</item>
      <item>, OIB null</item>
      <item>, OIB 95603491861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40480-8A02-496B-89EB-73B75DB0B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977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2017-12-13T08:24:00Z</dcterms:created>
  <dc:creator>Ardena Bajlo</dc:creator>
  <cp:lastModifiedBy>Martina Kalmeta</cp:lastModifiedBy>
  <cp:lastPrinted>2017-12-13T08:24:00Z</cp:lastPrinted>
  <dcterms:modified xmlns:xsi="http://www.w3.org/2001/XMLSchema-instance" xsi:type="dcterms:W3CDTF">2017-12-13T10:30:00Z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