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3e5b" w14:paraId="5183e5b" w:rsidRDefault="00AA26FD" w:rsidR="00AA26FD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AA26FD" w:rsidP="00460FF9" w:rsidR="00AA26FD">
            <w:pPr>
              <w:jc w:val="center"/>
            </w:pP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AA26FD">
        <w:t>1215</w:t>
      </w:r>
      <w:r>
        <w:t>/2016-</w:t>
      </w:r>
      <w:r w:rsidR="00AA26FD">
        <w:t>27</w:t>
      </w:r>
    </w:p>
    <w:p w:rsidRDefault="00425DDB" w:rsidP="00AA26FD" w:rsidR="00425DDB">
      <w:pPr>
        <w:rPr>
          <w:spacing w:val="100"/>
        </w:rPr>
      </w:pPr>
    </w:p>
    <w:p w:rsidRDefault="00AA26FD" w:rsidP="00D45972" w:rsidR="00AA26FD">
      <w:pPr>
        <w:jc w:val="center"/>
        <w:rPr>
          <w:spacing w:val="100"/>
        </w:rPr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AA26FD">
        <w:t>ČULJAK-GRADNJA d.o.o., Pčelinjak I 13, Vrgorac, OIB: 20851402959</w:t>
      </w:r>
      <w:r>
        <w:t xml:space="preserve">, </w:t>
      </w:r>
      <w:r w:rsidR="00AA26FD">
        <w:t>28</w:t>
      </w:r>
      <w:r w:rsidR="00425DDB">
        <w:t>. rujna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AA26FD" w:rsidR="00373E95">
      <w:pPr>
        <w:ind w:firstLine="708"/>
        <w:jc w:val="both"/>
      </w:pPr>
      <w:r w:rsidRPr="00E82A70">
        <w:t xml:space="preserve">Obustavlja se prethodni postupak nad dužnikom </w:t>
      </w:r>
      <w:r w:rsidR="00AA26FD">
        <w:t>ČULJAK-GRADNJA d.o.o., Pčelinjak I 13, Vrgorac, OIB: 20851402959</w:t>
      </w:r>
      <w:r w:rsidR="00373226" w:rsidRPr="00E82A70">
        <w:t>.</w:t>
      </w:r>
    </w:p>
    <w:p w:rsidRDefault="006040C3" w:rsidP="00AA26FD" w:rsidR="006040C3"/>
    <w:p w:rsidRDefault="00AA26FD" w:rsidP="00721F79" w:rsidR="00AA26FD">
      <w:pPr>
        <w:jc w:val="center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AA26FD" w:rsidP="00AA26FD" w:rsidR="00AA26FD">
      <w:pPr>
        <w:ind w:firstLine="708"/>
        <w:jc w:val="both"/>
      </w:pPr>
      <w:r>
        <w:t>Predlagatelj Financijska agencija, Regionalni centar Split, Podružnica Split je prijedlogom zaprimljenim na Trgovačkom sudu u Splitu, 6. svibnja 2016. predložio otvaranje stečajnog postupka nad dužnikom ČULJAK-GRADNJA d.o.o., Pčelinjak I 13, Vrgorac, OIB: 20851402959.</w:t>
      </w:r>
    </w:p>
    <w:p w:rsidRDefault="00AA26FD" w:rsidP="00AA26FD" w:rsidR="00AA26FD">
      <w:pPr>
        <w:ind w:left="708"/>
        <w:jc w:val="both"/>
      </w:pPr>
    </w:p>
    <w:p w:rsidRDefault="00AA26FD" w:rsidP="00AA26FD" w:rsidR="00AA26FD">
      <w:pPr>
        <w:ind w:firstLine="708"/>
        <w:jc w:val="both"/>
      </w:pPr>
      <w:r>
        <w:t xml:space="preserve">U prijedlogu se u bitnome navodi da dužnik na 1. rujna 2015. u Očevidniku redoslijeda osnova za plaćanje ima evidentirane neizvršene osnove za plaćanje u neprekinutom razdoblju od 154 dana, u ukupnom iznosu od 17.002,58 kuna, te da prema podacima HZMO ima 2 zaposlena, kao i da predlagatelj ne raspolaže drugim podacima o imovini dužnika. </w:t>
      </w:r>
    </w:p>
    <w:p w:rsidRDefault="00425DDB" w:rsidP="00425DDB" w:rsidR="00425DDB">
      <w:pPr>
        <w:ind w:firstLine="708"/>
        <w:jc w:val="both"/>
      </w:pPr>
    </w:p>
    <w:p w:rsidRDefault="00425DDB" w:rsidP="00425DDB" w:rsidR="00425DDB">
      <w:pPr>
        <w:ind w:firstLine="708"/>
        <w:jc w:val="both"/>
      </w:pPr>
      <w:r>
        <w:t xml:space="preserve">Predlagatelj je </w:t>
      </w:r>
      <w:r w:rsidR="00AA26FD">
        <w:t>27</w:t>
      </w:r>
      <w:r>
        <w:t xml:space="preserve">. rujna 2018. putem e-maila dostavio u spis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</w:t>
      </w:r>
      <w:r w:rsidR="00AA26FD">
        <w:t>27</w:t>
      </w:r>
      <w:r>
        <w:t xml:space="preserve">. rujna 2018.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te da nepodmirene obveze na dan izdavanja potvrde iznose 0,00 kuna (list spisa </w:t>
      </w:r>
      <w:r w:rsidR="00AA26FD">
        <w:t>42</w:t>
      </w:r>
      <w:r>
        <w:t>).</w:t>
      </w:r>
    </w:p>
    <w:p w:rsidRDefault="00D45972" w:rsidP="00D45972" w:rsidR="00D45972">
      <w:pPr>
        <w:ind w:firstLine="708"/>
        <w:jc w:val="both"/>
      </w:pPr>
    </w:p>
    <w:p w:rsidRDefault="00425DDB" w:rsidP="00425DDB" w:rsidR="00425DDB">
      <w:pPr>
        <w:ind w:firstLine="708"/>
        <w:jc w:val="both"/>
      </w:pPr>
      <w:r w:rsidRPr="00E82A70">
        <w:t>Prema od</w:t>
      </w:r>
      <w:r>
        <w:t xml:space="preserve">redbi članka 128. stavak 9. Stečajnog zakona ("Narodne novine" broj 71/15 i 104/17, dalje SZ) </w:t>
      </w:r>
      <w:r w:rsidRPr="00E82A70">
        <w:t xml:space="preserve">ako dužnik do završetka prethodnog postupka postane sposoban za plaćanje, sud će postupak obustaviti. </w:t>
      </w:r>
    </w:p>
    <w:p w:rsidRDefault="00425DDB" w:rsidP="00425DDB" w:rsidR="00425DDB" w:rsidRPr="00E82A70">
      <w:pPr>
        <w:ind w:firstLine="708"/>
        <w:jc w:val="both"/>
      </w:pPr>
    </w:p>
    <w:p w:rsidRDefault="00425DDB" w:rsidP="00425DDB" w:rsidR="00425DDB" w:rsidRPr="00E82A70">
      <w:pPr>
        <w:ind w:firstLine="708"/>
        <w:jc w:val="both"/>
      </w:pPr>
      <w:r w:rsidRPr="00E82A70">
        <w:lastRenderedPageBreak/>
        <w:t xml:space="preserve">Budući iz </w:t>
      </w:r>
      <w:r>
        <w:t xml:space="preserve">potvrde FINE od </w:t>
      </w:r>
      <w:r w:rsidR="00AA26FD">
        <w:t>27</w:t>
      </w:r>
      <w:r>
        <w:t xml:space="preserve">. rujna 2018. </w:t>
      </w:r>
      <w:r w:rsidRPr="00E82A70">
        <w:t xml:space="preserve">proizlazi da je prestao stečajni razlog jer je dužnik do završetka prethodnog postupka postao sposoban za plaćanje, to je </w:t>
      </w:r>
      <w:r>
        <w:t>sud</w:t>
      </w:r>
      <w:r w:rsidRPr="00E82A70">
        <w:t xml:space="preserve"> primjenom odredbe čl</w:t>
      </w:r>
      <w:r>
        <w:t xml:space="preserve">anka </w:t>
      </w:r>
      <w:r w:rsidRPr="00E82A70">
        <w:t>128. st</w:t>
      </w:r>
      <w:r>
        <w:t>avak</w:t>
      </w:r>
      <w:r w:rsidRPr="00E82A70">
        <w:t xml:space="preserve"> 9. SZ obustavio konkretni postupak, te odlučio kao u izre</w:t>
      </w:r>
      <w:r>
        <w:t>ci</w:t>
      </w:r>
      <w:r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AA26FD">
        <w:t>,</w:t>
      </w:r>
      <w:r w:rsidR="00D45972">
        <w:t xml:space="preserve"> </w:t>
      </w:r>
      <w:r w:rsidR="00AA26FD">
        <w:t>28</w:t>
      </w:r>
      <w:r w:rsidR="00425DDB">
        <w:t>. rujna</w:t>
      </w:r>
      <w:r>
        <w:t xml:space="preserve">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3F5DBB" w:rsidR="00460FF9">
            <w:pPr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460FF9" w:rsidP="00425DDB" w:rsidR="003F5DBB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3F5DBB">
              <w:rPr>
                <w:bCs/>
              </w:rPr>
              <w:t>,v.r.</w:t>
            </w:r>
          </w:p>
          <w:p w:rsidRDefault="003F5DBB" w:rsidP="0071700F" w:rsidR="003F5DBB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3F5DBB" w:rsidP="003F5DBB" w:rsidR="003F5DBB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460FF9" w:rsidP="00425DDB" w:rsidR="00460FF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20610B" w:rsidP="00425DDB" w:rsidR="0020610B"/>
    <w:p w:rsidRDefault="0020610B" w:rsidP="005A3991" w:rsidR="0020610B" w:rsidRPr="00E82A70">
      <w:pPr>
        <w:ind w:firstLine="360"/>
      </w:pPr>
    </w:p>
    <w:sectPr w:rsidSect="00425DDB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DB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AA26FD">
          <w:t>1215</w:t>
        </w:r>
        <w:r>
          <w:t>/2016-</w:t>
        </w:r>
        <w:r w:rsidR="00AA26FD">
          <w:t>27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795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5DBB"/>
    <w:rsid w:val="003F6C53"/>
    <w:rsid w:val="00407508"/>
    <w:rsid w:val="004224E3"/>
    <w:rsid w:val="00425DDB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0C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A26FD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ČULJAK-GRADNJA d.o.o. zastupanog po punomoćniku Sutjeska Paić</izvorni_sadrzaj>
    <derivirana_varijabla naziv="DomainObject.Predmet.ProtustrankaFormated_1">  ČULJAK-GRADNJA d.o.o. zastupanog po punomoćniku Sutjeska Paić</derivirana_varijabla>
  </DomainObject.Predmet.ProtustrankaFormated>
  <DomainObject.Predmet.ProtustrankaFormatedOIB>
    <izvorni_sadrzaj>  ČULJAK-GRADNJA d.o.o., OIB 20851402959 zastupanog po punomoćniku Sutjeska Paić</izvorni_sadrzaj>
    <derivirana_varijabla naziv="DomainObject.Predmet.ProtustrankaFormatedOIB_1">  ČULJAK-GRADNJA d.o.o., OIB 20851402959 zastupanog po punomoćniku Sutjeska Paić</derivirana_varijabla>
  </DomainObject.Predmet.ProtustrankaFormatedOIB>
  <DomainObject.Predmet.ProtustrankaFormatedWithAdress>
    <izvorni_sadrzaj> ČULJAK-GRADNJA d.o.o., Pčelinjak I 13, 21276 Vrgorac zastupanog po punomoćniku Sutjeska Paić</izvorni_sadrzaj>
    <derivirana_varijabla naziv="DomainObject.Predmet.ProtustrankaFormatedWithAdress_1"> ČULJAK-GRADNJA d.o.o., Pčelinjak I 13, 21276 Vrgorac zastupanog po punomoćniku Sutjeska Paić</derivirana_varijabla>
  </DomainObject.Predmet.ProtustrankaFormatedWithAdress>
  <DomainObject.Predmet.ProtustrankaFormatedWithAdressOIB>
    <izvorni_sadrzaj> ČULJAK-GRADNJA d.o.o., OIB 20851402959, Pčelinjak I 13, 21276 Vrgorac zastupanog po punomoćniku Sutjeska Paić</izvorni_sadrzaj>
    <derivirana_varijabla naziv="DomainObject.Predmet.ProtustrankaFormatedWithAdressOIB_1"> ČULJAK-GRADNJA d.o.o., OIB 20851402959, Pčelinjak I 13, 21276 Vrgorac zastupanog po punomoćniku Sutjeska Paić</derivirana_varijabla>
  </DomainObject.Predmet.ProtustrankaFormatedWithAdressOIB>
  <DomainObject.Predmet.ProtustrankaWithAdress>
    <izvorni_sadrzaj>ČULJAK-GRADNJA d.o.o. Pčelinjak I 13, 21276 Vrgorac</izvorni_sadrzaj>
    <derivirana_varijabla naziv="DomainObject.Predmet.ProtustrankaWithAdress_1">ČULJAK-GRADNJA d.o.o. Pčelinjak I 13, 21276 Vrgorac</derivirana_varijabla>
  </DomainObject.Predmet.ProtustrankaWithAdress>
  <DomainObject.Predmet.ProtustrankaWithAdressOIB>
    <izvorni_sadrzaj>ČULJAK-GRADNJA d.o.o., OIB 20851402959, Pčelinjak I 13, 21276 Vrgorac</izvorni_sadrzaj>
    <derivirana_varijabla naziv="DomainObject.Predmet.ProtustrankaWithAdressOIB_1">ČULJAK-GRADNJA d.o.o., OIB 20851402959, Pčelinjak I 13, 21276 Vrgorac</derivirana_varijabla>
  </DomainObject.Predmet.ProtustrankaWithAdressOIB>
  <DomainObject.Predmet.ProtustrankaNazivFormated>
    <izvorni_sadrzaj>ČULJAK-GRADNJA d.o.o.</izvorni_sadrzaj>
    <derivirana_varijabla naziv="DomainObject.Predmet.ProtustrankaNazivFormated_1">ČULJAK-GRADNJA d.o.o.</derivirana_varijabla>
  </DomainObject.Predmet.ProtustrankaNazivFormated>
  <DomainObject.Predmet.ProtustrankaNazivFormatedOIB>
    <izvorni_sadrzaj>ČULJAK-GRADNJA d.o.o., OIB 20851402959</izvorni_sadrzaj>
    <derivirana_varijabla naziv="DomainObject.Predmet.ProtustrankaNazivFormatedOIB_1">ČULJAK-GRADNJA d.o.o., OIB 20851402959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17002.58</izvorni_sadrzaj>
    <derivirana_varijabla naziv="DomainObject.Predmet.TrenutnaVrijednost_1">17002.58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ČULJAK-GRADNJA d.o.o. zastupanog po punomoćniku Sutjeska Paić</item>
    </izvorni_sadrzaj>
    <derivirana_varijabla naziv="DomainObject.Predmet.ProtuStrankaListFormated_1">
      <item>ČULJAK-GRADNJA d.o.o. zastupanog po punomoćniku Sutjeska Paić</item>
    </derivirana_varijabla>
  </DomainObject.Predmet.ProtuStrankaListFormated>
  <DomainObject.Predmet.ProtuStrankaListFormatedOIB>
    <izvorni_sadrzaj>
      <item>ČULJAK-GRADNJA d.o.o., OIB 20851402959 zastupanog po punomoćniku Sutjeska Paić</item>
    </izvorni_sadrzaj>
    <derivirana_varijabla naziv="DomainObject.Predmet.ProtuStrankaListFormatedOIB_1">
      <item>ČULJAK-GRADNJA d.o.o., OIB 20851402959 zastupanog po punomoćniku Sutjeska Paić</item>
    </derivirana_varijabla>
  </DomainObject.Predmet.ProtuStrankaListFormatedOIB>
  <DomainObject.Predmet.ProtuStrankaListFormatedWithAdress>
    <izvorni_sadrzaj>
      <item>ČULJAK-GRADNJA d.o.o., Pčelinjak I 13, 21276 Vrgorac zastupanog po punomoćniku Sutjeska Paić</item>
    </izvorni_sadrzaj>
    <derivirana_varijabla naziv="DomainObject.Predmet.ProtuStrankaListFormatedWithAdress_1">
      <item>ČULJAK-GRADNJA d.o.o., Pčelinjak I 13, 21276 Vrgorac zastupanog po punomoćniku Sutjeska Paić</item>
    </derivirana_varijabla>
  </DomainObject.Predmet.ProtuStrankaListFormatedWithAdress>
  <DomainObject.Predmet.ProtuStrankaListFormatedWithAdressOIB>
    <izvorni_sadrzaj>
      <item>ČULJAK-GRADNJA d.o.o., OIB 20851402959, Pčelinjak I 13, 21276 Vrgorac zastupanog po punomoćniku Sutjeska Paić</item>
    </izvorni_sadrzaj>
    <derivirana_varijabla naziv="DomainObject.Predmet.ProtuStrankaListFormatedWithAdressOIB_1">
      <item>ČULJAK-GRADNJA d.o.o., OIB 20851402959, Pčelinjak I 13, 21276 Vrgorac zastupanog po punomoćniku Sutjeska Paić</item>
    </derivirana_varijabla>
  </DomainObject.Predmet.ProtuStrankaListFormatedWithAdressOIB>
  <DomainObject.Predmet.ProtuStrankaListNazivFormated>
    <izvorni_sadrzaj>
      <item>ČULJAK-GRADNJA d.o.o.</item>
    </izvorni_sadrzaj>
    <derivirana_varijabla naziv="DomainObject.Predmet.ProtuStrankaListNazivFormated_1">
      <item>ČULJAK-GRADNJA d.o.o.</item>
    </derivirana_varijabla>
  </DomainObject.Predmet.ProtuStrankaListNazivFormated>
  <DomainObject.Predmet.ProtuStrankaListNazivFormatedOIB>
    <izvorni_sadrzaj>
      <item>ČULJAK-GRADNJA d.o.o., OIB 20851402959</item>
    </izvorni_sadrzaj>
    <derivirana_varijabla naziv="DomainObject.Predmet.ProtuStrankaListNazivFormatedOIB_1">
      <item>ČULJAK-GRADNJA d.o.o., OIB 20851402959</item>
    </derivirana_varijabla>
  </DomainObject.Predmet.ProtuStrankaListNazivFormatedOIB>
  <DomainObject.Predmet.OstaliListFormated>
    <izvorni_sadrzaj>
      <item>Ljilja Čuljak</item>
      <item>Sutjeska Paić punomoćnik sudionika u postupku ČULJAK-GRADNJA d.o.o.</item>
    </izvorni_sadrzaj>
    <derivirana_varijabla naziv="DomainObject.Predmet.OstaliListFormated_1">
      <item>Ljilja Čuljak</item>
      <item>Sutjeska Paić punomoćnik sudionika u postupku ČULJAK-GRADNJA d.o.o.</item>
    </derivirana_varijabla>
  </DomainObject.Predmet.OstaliListFormated>
  <DomainObject.Predmet.OstaliListFormatedOIB>
    <izvorni_sadrzaj>
      <item>Ljilja Čuljak, OIB 39627319001</item>
      <item>Sutjeska Paić punomoćnik sudionika u postupku ČULJAK-GRADNJA d.o.o.</item>
    </izvorni_sadrzaj>
    <derivirana_varijabla naziv="DomainObject.Predmet.OstaliListFormatedOIB_1">
      <item>Ljilja Čuljak, OIB 39627319001</item>
      <item>Sutjeska Paić punomoćnik sudionika u postupku ČULJAK-GRADNJA d.o.o.</item>
    </derivirana_varijabla>
  </DomainObject.Predmet.OstaliListFormatedOIB>
  <DomainObject.Predmet.OstaliListFormatedWithAdress>
    <izvorni_sadrzaj>
      <item>Ljilja Čuljak, Pčelinjak I 9 A, 21276 Vrgorac</item>
      <item>Sutjeska Paić, Put Supavla 39, 21000 Split punomoćnik sudionika u postupku ČULJAK-GRADNJA d.o.o.</item>
    </izvorni_sadrzaj>
    <derivirana_varijabla naziv="DomainObject.Predmet.OstaliListFormatedWithAdress_1">
      <item>Ljilja Čuljak, Pčelinjak I 9 A, 21276 Vrgorac</item>
      <item>Sutjeska Paić, Put Supavla 39, 21000 Split punomoćnik sudionika u postupku ČULJAK-GRADNJA d.o.o.</item>
    </derivirana_varijabla>
  </DomainObject.Predmet.OstaliListFormatedWithAdress>
  <DomainObject.Predmet.OstaliListFormatedWithAdressOIB>
    <izvorni_sadrzaj>
      <item>Ljilja Čuljak, OIB 39627319001, Pčelinjak I 9 A, 21276 Vrgorac</item>
      <item>Sutjeska Paić, Put Supavla 39, 21000 Split punomoćnik sudionika u postupku ČULJAK-GRADNJA d.o.o.</item>
    </izvorni_sadrzaj>
    <derivirana_varijabla naziv="DomainObject.Predmet.OstaliListFormatedWithAdressOIB_1">
      <item>Ljilja Čuljak, OIB 39627319001, Pčelinjak I 9 A, 21276 Vrgorac</item>
      <item>Sutjeska Paić, Put Supavla 39, 21000 Split punomoćnik sudionika u postupku ČULJAK-GRADNJA d.o.o.</item>
    </derivirana_varijabla>
  </DomainObject.Predmet.OstaliListFormatedWithAdressOIB>
  <DomainObject.Predmet.OstaliListNazivFormated>
    <izvorni_sadrzaj>
      <item>Ljilja Čuljak</item>
      <item>Sutjeska Paić</item>
    </izvorni_sadrzaj>
    <derivirana_varijabla naziv="DomainObject.Predmet.OstaliListNazivFormated_1">
      <item>Ljilja Čuljak</item>
      <item>Sutjeska Paić</item>
    </derivirana_varijabla>
  </DomainObject.Predmet.OstaliListNazivFormated>
  <DomainObject.Predmet.OstaliListNazivFormatedOIB>
    <izvorni_sadrzaj>
      <item>Ljilja Čuljak, OIB 39627319001</item>
      <item>Sutjeska Paić</item>
    </izvorni_sadrzaj>
    <derivirana_varijabla naziv="DomainObject.Predmet.OstaliListNazivFormatedOIB_1">
      <item>Ljilja Čuljak, OIB 39627319001</item>
      <item>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ČULJAK-GRADNJA d.o.o.</izvorni_sadrzaj>
    <derivirana_varijabla naziv="DomainObject.Predmet.ProtustrankaIDrugi_1">ČULJAK-GRADNJA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ČULJAK-GRADNJA d.o.o., OIB 20851402959, Pčelinjak I 13, 21276 Vrgorac</izvorni_sadrzaj>
    <derivirana_varijabla naziv="DomainObject.Predmet.ProtustrankaIDrugiAdressOIB_1">ČULJAK-GRADNJA d.o.o., OIB 20851402959, Pčelinjak I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ČULJAK-GRADNJA d.o.o.</item>
      <item>FINANCIJSKA AGENCIJA, RC SPLIT</item>
      <item>Ljilja Čuljak</item>
      <item>Sutjeska Paić</item>
    </izvorni_sadrzaj>
    <derivirana_varijabla naziv="DomainObject.Predmet.SudioniciListNaziv_1">
      <item>ČULJAK-GRADNJA d.o.o.</item>
      <item>FINANCIJSKA AGENCIJA, RC SPLIT</item>
      <item>Ljilja Čuljak</item>
      <item>Sutjeska Paić</item>
    </derivirana_varijabla>
  </DomainObject.Predmet.SudioniciListNaziv>
  <DomainObject.Predmet.SudioniciListAdressOIB>
    <izvorni_sadrzaj>
      <item>ČULJAK-GRADNJA d.o.o., OIB 20851402959, Pčelinjak I 13,21276 Vrgorac</item>
      <item>FINANCIJSKA AGENCIJA, RC SPLIT, OIB 85821130368, Mažuranićevo šetalište 24 b,21000 Split</item>
      <item>Ljilja Čuljak, OIB 39627319001, Pčelinjak I 9 A,21276 Vrgorac</item>
      <item>Sutjeska Paić, Put Supavla 39,21000 Split</item>
    </izvorni_sadrzaj>
    <derivirana_varijabla naziv="DomainObject.Predmet.SudioniciListAdressOIB_1">
      <item>ČULJAK-GRADNJA d.o.o., OIB 20851402959, Pčelinjak I 13,21276 Vrgorac</item>
      <item>FINANCIJSKA AGENCIJA, RC SPLIT, OIB 85821130368, Mažuranićevo šetalište 24 b,21000 Split</item>
      <item>Ljilja Čuljak, OIB 39627319001, Pčelinjak I 9 A,21276 Vrgorac</item>
      <item>Sutjeska Paić,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20851402959</item>
      <item>, OIB 39627319001</item>
      <item>, OIB null</item>
    </izvorni_sadrzaj>
    <derivirana_varijabla naziv="DomainObject.Predmet.SudioniciListNazivOIB_1">
      <item>, OIB 85821130368</item>
      <item>, OIB 20851402959</item>
      <item>, OIB 39627319001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2977B-3CD4-455F-8927-0DFEF0106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2143</properties:Characters>
  <properties:Lines>68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2018-09-28T11:16:00Z</cp:lastPrinted>
  <dcterms:modified xmlns:xsi="http://www.w3.org/2001/XMLSchema-instance" xsi:type="dcterms:W3CDTF">2018-09-28T11:16:00Z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