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3dd2" w14:paraId="a153dd2" w:rsidRDefault="00E1330A" w:rsidP="00E1330A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1330A" w:rsidP="00E1330A" w:rsidR="00E1330A" w:rsidRPr="00E1330A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E1330A">
        <w:rPr>
          <w:rFonts w:cs="Times New Roman" w:eastAsia="Times New Roman"/>
          <w:noProof/>
          <w:lang w:eastAsia="hr-HR"/>
        </w:rPr>
        <w:t>2. St-5061/15</w:t>
      </w:r>
      <w:r w:rsidRPr="00E1330A">
        <w:rPr>
          <w:rFonts w:cs="Times New Roman" w:eastAsia="Times New Roman"/>
          <w:noProof/>
          <w:lang w:eastAsia="hr-HR"/>
        </w:rPr>
        <w:t>-8</w:t>
      </w:r>
    </w:p>
    <w:p w:rsidRDefault="00E1330A" w:rsidP="00E1330A" w:rsidR="00E1330A" w:rsidRPr="00E1330A">
      <w:pPr>
        <w:spacing w:after="0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 xml:space="preserve">REPUBLIKA HRVATSKA </w:t>
      </w:r>
    </w:p>
    <w:p w:rsidRDefault="00E1330A" w:rsidP="00E1330A" w:rsidR="00E1330A" w:rsidRPr="00E1330A">
      <w:pPr>
        <w:spacing w:after="0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>Trgovački sud u Zagrebu</w:t>
      </w:r>
    </w:p>
    <w:p w:rsidRDefault="00E1330A" w:rsidP="00E1330A" w:rsidR="00E1330A" w:rsidRPr="00E1330A">
      <w:pPr>
        <w:spacing w:after="0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>Stalna služba</w:t>
      </w:r>
    </w:p>
    <w:p w:rsidRDefault="00E1330A" w:rsidP="00E1330A" w:rsidR="00E1330A" w:rsidRPr="00E1330A">
      <w:pPr>
        <w:spacing w:after="0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>Karlovac, Ljudevita Šestića 4</w:t>
      </w:r>
    </w:p>
    <w:p w:rsidRDefault="00E1330A" w:rsidP="00E1330A" w:rsidR="00E1330A" w:rsidRPr="00E1330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330A" w:rsidP="00E1330A" w:rsidR="00E1330A" w:rsidRPr="00E1330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330A" w:rsidP="00E1330A" w:rsidR="00E1330A" w:rsidRPr="00E1330A">
      <w:pPr>
        <w:spacing w:after="0"/>
        <w:jc w:val="center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 xml:space="preserve">U  I M E   </w:t>
      </w:r>
      <w:r w:rsidRPr="00E1330A">
        <w:rPr>
          <w:rFonts w:cs="Times New Roman" w:eastAsia="Times New Roman"/>
          <w:lang w:eastAsia="hr-HR"/>
        </w:rPr>
        <w:t xml:space="preserve">R E P U B L I K </w:t>
      </w:r>
      <w:r w:rsidRPr="00E1330A">
        <w:rPr>
          <w:rFonts w:cs="Times New Roman" w:eastAsia="Times New Roman"/>
          <w:lang w:eastAsia="hr-HR"/>
        </w:rPr>
        <w:t>E</w:t>
      </w:r>
      <w:r w:rsidRPr="00E1330A">
        <w:rPr>
          <w:rFonts w:cs="Times New Roman" w:eastAsia="Times New Roman"/>
          <w:lang w:eastAsia="hr-HR"/>
        </w:rPr>
        <w:t xml:space="preserve">    H R V A T S K</w:t>
      </w:r>
      <w:r w:rsidRPr="00E1330A">
        <w:rPr>
          <w:rFonts w:cs="Times New Roman" w:eastAsia="Times New Roman"/>
          <w:lang w:eastAsia="hr-HR"/>
        </w:rPr>
        <w:t xml:space="preserve"> E</w:t>
      </w:r>
    </w:p>
    <w:p w:rsidRDefault="00E1330A" w:rsidP="00E1330A" w:rsidR="00E1330A" w:rsidRPr="00E1330A">
      <w:pPr>
        <w:spacing w:after="0"/>
        <w:jc w:val="center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>R J E Š E N J E</w:t>
      </w:r>
    </w:p>
    <w:p w:rsidRDefault="00E1330A" w:rsidP="00E1330A" w:rsidR="00E1330A" w:rsidRPr="00E1330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ab/>
        <w:t xml:space="preserve">Trgovački sud u Zagrebu, </w:t>
      </w:r>
      <w:r w:rsidRPr="00E1330A">
        <w:rPr>
          <w:rFonts w:cs="Times New Roman" w:eastAsia="Times New Roman"/>
          <w:lang w:eastAsia="hr-HR"/>
        </w:rPr>
        <w:t xml:space="preserve"> Stalna služba, </w:t>
      </w:r>
      <w:r w:rsidRPr="00E1330A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E1330A">
        <w:rPr>
          <w:rFonts w:cs="Times New Roman" w:eastAsia="Times New Roman"/>
          <w:noProof/>
          <w:lang w:eastAsia="hr-HR"/>
        </w:rPr>
        <w:t>PLAVA LINIJA 92 d.o.o. Zagreb, Nalješkovićeva 45, OIB:59980362551, MBS:080203700</w:t>
      </w:r>
      <w:r w:rsidRPr="00E1330A">
        <w:rPr>
          <w:rFonts w:cs="Times New Roman" w:eastAsia="Times New Roman"/>
          <w:lang w:eastAsia="hr-HR"/>
        </w:rPr>
        <w:t>, dana 9. ožujka 2016.g.</w:t>
      </w: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330A" w:rsidP="00E1330A" w:rsidR="00E1330A" w:rsidRPr="00E1330A">
      <w:pPr>
        <w:spacing w:after="0"/>
        <w:jc w:val="center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>r i j e š i o    je</w:t>
      </w:r>
    </w:p>
    <w:p w:rsidRDefault="00E1330A" w:rsidP="00E1330A" w:rsidR="00E1330A" w:rsidRPr="00E1330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330A" w:rsidP="00E1330A" w:rsidR="00E1330A" w:rsidRPr="00E1330A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 xml:space="preserve">I.     Otvara se stečajni postupak nad dužnikom </w:t>
      </w:r>
      <w:r w:rsidRPr="00E1330A">
        <w:rPr>
          <w:rFonts w:cs="Times New Roman" w:eastAsia="Times New Roman"/>
          <w:noProof/>
          <w:lang w:eastAsia="hr-HR"/>
        </w:rPr>
        <w:t>PLAVA LINIJA 92 d.o.o. Zagreb, Nalješkovićeva 45, OIB:59980362551, MBS:080203700</w:t>
      </w:r>
      <w:r w:rsidRPr="00E1330A">
        <w:rPr>
          <w:rFonts w:cs="Times New Roman" w:eastAsia="Times New Roman"/>
          <w:lang w:eastAsia="hr-HR"/>
        </w:rPr>
        <w:t>. Stečajni postupak otvoren je dana 9.ožujka 2016. u 1</w:t>
      </w:r>
      <w:r w:rsidRPr="00E1330A">
        <w:rPr>
          <w:rFonts w:cs="Times New Roman" w:eastAsia="Times New Roman"/>
          <w:lang w:eastAsia="hr-HR"/>
        </w:rPr>
        <w:t>0</w:t>
      </w:r>
      <w:r w:rsidRPr="00E1330A">
        <w:rPr>
          <w:rFonts w:cs="Times New Roman" w:eastAsia="Times New Roman"/>
          <w:lang w:eastAsia="hr-HR"/>
        </w:rPr>
        <w:t>,2</w:t>
      </w:r>
      <w:r w:rsidRPr="00E1330A">
        <w:rPr>
          <w:rFonts w:cs="Times New Roman" w:eastAsia="Times New Roman"/>
          <w:lang w:eastAsia="hr-HR"/>
        </w:rPr>
        <w:t>4</w:t>
      </w:r>
      <w:r w:rsidRPr="00E1330A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E1330A" w:rsidP="00E1330A" w:rsidR="00E1330A" w:rsidRPr="00E1330A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E1330A" w:rsidP="00E1330A" w:rsidR="00E1330A" w:rsidRPr="00E1330A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>II.      Za stečajnog upravitelja imenuje Stjepan Lović iz Zagreba, Preradovićeva 13, OIB:25964288839.</w:t>
      </w:r>
    </w:p>
    <w:p w:rsidRDefault="00E1330A" w:rsidP="00E1330A" w:rsidR="00E1330A" w:rsidRPr="00E1330A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E1330A" w:rsidP="00E1330A" w:rsidR="00E1330A" w:rsidRPr="00E1330A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E1330A">
        <w:rPr>
          <w:rFonts w:cs="Times New Roman" w:eastAsia="Times New Roman"/>
          <w:lang w:eastAsia="hr-HR"/>
        </w:rPr>
        <w:t>III.   Zaključuje se stečajni postupak nad dužnikom</w:t>
      </w:r>
      <w:r w:rsidRPr="00E1330A">
        <w:rPr>
          <w:rFonts w:cs="Times New Roman" w:eastAsia="Times New Roman"/>
          <w:lang w:eastAsia="hr-HR" w:val="en-GB"/>
        </w:rPr>
        <w:t xml:space="preserve"> </w:t>
      </w:r>
      <w:r w:rsidRPr="00E1330A">
        <w:rPr>
          <w:rFonts w:cs="Times New Roman" w:eastAsia="Times New Roman"/>
          <w:noProof/>
          <w:lang w:eastAsia="hr-HR"/>
        </w:rPr>
        <w:t>PLAVA LINIJA 92 d.o.o. Zagreb, Nalješkovićeva 45, OIB:59980362551, MBS:080203700</w:t>
      </w:r>
      <w:r w:rsidRPr="00E1330A">
        <w:rPr>
          <w:rFonts w:cs="Times New Roman" w:eastAsia="Times New Roman"/>
          <w:lang w:eastAsia="hr-HR" w:val="en-GB"/>
        </w:rPr>
        <w:t>.</w:t>
      </w:r>
    </w:p>
    <w:p w:rsidRDefault="00E1330A" w:rsidP="00E1330A" w:rsidR="00E1330A" w:rsidRPr="00E1330A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E1330A" w:rsidP="00E1330A" w:rsidR="00E1330A" w:rsidRPr="00E1330A">
      <w:pPr>
        <w:spacing w:after="0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330A" w:rsidP="00E1330A" w:rsidR="00E1330A" w:rsidRPr="00E1330A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>Obrazloženje</w:t>
      </w: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330A" w:rsidP="00E1330A" w:rsidR="00E1330A" w:rsidRPr="00E1330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330A" w:rsidP="00E1330A" w:rsidR="00E1330A" w:rsidRPr="00E1330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330A" w:rsidP="00E1330A" w:rsidR="00E1330A" w:rsidRPr="00E1330A">
      <w:pPr>
        <w:spacing w:after="0"/>
        <w:jc w:val="center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>U Karlovcu, 9. ožujka 2016.g.</w:t>
      </w:r>
    </w:p>
    <w:p w:rsidRDefault="00E1330A" w:rsidP="00E1330A" w:rsidR="00E1330A" w:rsidRPr="00E1330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330A" w:rsidP="00E1330A" w:rsidR="00E1330A" w:rsidRPr="00E1330A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 xml:space="preserve">      SUDAC:</w:t>
      </w:r>
    </w:p>
    <w:p w:rsidRDefault="00E1330A" w:rsidP="00E1330A" w:rsidR="00E1330A" w:rsidRPr="00E1330A">
      <w:pPr>
        <w:spacing w:after="0"/>
        <w:jc w:val="right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>Suzana Ivanović</w:t>
      </w: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>Uputa o pravnom lijeku:</w:t>
      </w: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E1330A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E1330A">
        <w:rPr>
          <w:rFonts w:cs="Times New Roman" w:eastAsia="Times New Roman"/>
          <w:i/>
          <w:lang w:eastAsia="hr-HR"/>
        </w:rPr>
        <w:t xml:space="preserve">.  </w:t>
      </w: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>DNA:</w:t>
      </w: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>1.) Podnositelju zahtjeva: FINA-i</w:t>
      </w: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>2.) Dužnik i zakonski zastupnik dužnika</w:t>
      </w: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>3.) Ministarstvo pravosuđa po ŽDO Zagreb</w:t>
      </w: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>5.) Mrežna stranica e-Oglasne ploče</w:t>
      </w: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>6.) Porezna uprava</w:t>
      </w: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  <w:r w:rsidRPr="00E1330A">
        <w:rPr>
          <w:rFonts w:cs="Times New Roman" w:eastAsia="Times New Roman"/>
          <w:lang w:eastAsia="hr-HR"/>
        </w:rPr>
        <w:t>7.) Stečajnom upravitelju</w:t>
      </w:r>
    </w:p>
    <w:p w:rsidRDefault="00E1330A" w:rsidP="00E1330A" w:rsidR="00E1330A" w:rsidRPr="00E133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330A" w:rsidP="00E1330A" w:rsidR="00E1330A" w:rsidRPr="00E1330A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E1330A" w:rsidP="00E1330A" w:rsidR="00E1330A" w:rsidRPr="00E1330A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E1330A" w:rsidP="00E1330A" w:rsidR="00E1330A" w:rsidRPr="00E1330A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E1330A" w:rsidP="00E1330A" w:rsidR="00E1330A" w:rsidRPr="00E1330A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E1330A" w:rsidP="00E1330A" w:rsidR="00E1330A" w:rsidRPr="00E1330A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E1330A" w:rsidP="00E1330A" w:rsidR="00E1330A" w:rsidRPr="00E1330A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E1330A" w:rsidP="00E1330A" w:rsidR="00E1330A" w:rsidRPr="00E1330A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E1330A" w:rsidP="00E1330A" w:rsidR="00E1330A" w:rsidRPr="00E1330A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30A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706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St-5061/2015-8</izvorni_sadrzaj>
    <derivirana_varijabla naziv="DomainObject.Oznaka_1">St-5061/2015-8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5061</izvorni_sadrzaj>
    <derivirana_varijabla naziv="DomainObject.Predmet.Broj_1">5061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St-5061/2015</izvorni_sadrzaj>
    <derivirana_varijabla naziv="DomainObject.Predmet.OznakaBroj_1">St-5061/2015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LINIJA 92 d.o.o.</izvorni_sadrzaj>
    <derivirana_varijabla naziv="DomainObject.Predmet.ProtustrankaFormated_1">  PLAVA LINIJA 92 d.o.o.</derivirana_varijabla>
  </DomainObject.Predmet.ProtustrankaFormated>
  <DomainObject.Predmet.ProtustrankaFormatedOIB>
    <izvorni_sadrzaj>  PLAVA LINIJA 92 d.o.o., OIB 59980362551</izvorni_sadrzaj>
    <derivirana_varijabla naziv="DomainObject.Predmet.ProtustrankaFormatedOIB_1">  PLAVA LINIJA 92 d.o.o., OIB 59980362551</derivirana_varijabla>
  </DomainObject.Predmet.ProtustrankaFormatedOIB>
  <DomainObject.Predmet.ProtustrankaFormatedWithAdress>
    <izvorni_sadrzaj> PLAVA LINIJA 92 d.o.o., Nalješkovićeva 45, 10000 Zagreb</izvorni_sadrzaj>
    <derivirana_varijabla naziv="DomainObject.Predmet.ProtustrankaFormatedWithAdress_1"> PLAVA LINIJA 92 d.o.o., Nalješkovićeva 45, 10000 Zagreb</derivirana_varijabla>
  </DomainObject.Predmet.ProtustrankaFormatedWithAdress>
  <DomainObject.Predmet.ProtustrankaFormatedWithAdressOIB>
    <izvorni_sadrzaj> PLAVA LINIJA 92 d.o.o., OIB 59980362551, Nalješkovićeva 45, 10000 Zagreb</izvorni_sadrzaj>
    <derivirana_varijabla naziv="DomainObject.Predmet.ProtustrankaFormatedWithAdressOIB_1"> PLAVA LINIJA 92 d.o.o., OIB 59980362551, Nalješkovićeva 45, 10000 Zagreb</derivirana_varijabla>
  </DomainObject.Predmet.ProtustrankaFormatedWithAdressOIB>
  <DomainObject.Predmet.ProtustrankaWithAdress>
    <izvorni_sadrzaj>PLAVA LINIJA 92 d.o.o. Nalješkovićeva 45, 10000 Zagreb</izvorni_sadrzaj>
    <derivirana_varijabla naziv="DomainObject.Predmet.ProtustrankaWithAdress_1">PLAVA LINIJA 92 d.o.o. Nalješkovićeva 45, 10000 Zagreb</derivirana_varijabla>
  </DomainObject.Predmet.ProtustrankaWithAdress>
  <DomainObject.Predmet.ProtustrankaWithAdressOIB>
    <izvorni_sadrzaj>PLAVA LINIJA 92 d.o.o., OIB 59980362551, Nalješkovićeva 45, 10000 Zagreb</izvorni_sadrzaj>
    <derivirana_varijabla naziv="DomainObject.Predmet.ProtustrankaWithAdressOIB_1">PLAVA LINIJA 92 d.o.o., OIB 59980362551, Nalješkovićeva 45, 10000 Zagreb</derivirana_varijabla>
  </DomainObject.Predmet.ProtustrankaWithAdressOIB>
  <DomainObject.Predmet.ProtustrankaNazivFormated>
    <izvorni_sadrzaj>PLAVA LINIJA 92 d.o.o.</izvorni_sadrzaj>
    <derivirana_varijabla naziv="DomainObject.Predmet.ProtustrankaNazivFormated_1">PLAVA LINIJA 92 d.o.o.</derivirana_varijabla>
  </DomainObject.Predmet.ProtustrankaNazivFormated>
  <DomainObject.Predmet.ProtustrankaNazivFormatedOIB>
    <izvorni_sadrzaj>PLAVA LINIJA 92 d.o.o., OIB 59980362551</izvorni_sadrzaj>
    <derivirana_varijabla naziv="DomainObject.Predmet.ProtustrankaNazivFormatedOIB_1">PLAVA LINIJA 92 d.o.o., OIB 59980362551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PLAVA LINIJA 92 d.o.o.</item>
    </izvorni_sadrzaj>
    <derivirana_varijabla naziv="DomainObject.Predmet.ProtuStrankaListFormated_1">
      <item>PLAVA LINIJA 92 d.o.o.</item>
    </derivirana_varijabla>
  </DomainObject.Predmet.ProtuStrankaListFormated>
  <DomainObject.Predmet.ProtuStrankaListFormatedOIB>
    <izvorni_sadrzaj>
      <item>PLAVA LINIJA 92 d.o.o., OIB 59980362551</item>
    </izvorni_sadrzaj>
    <derivirana_varijabla naziv="DomainObject.Predmet.ProtuStrankaListFormatedOIB_1">
      <item>PLAVA LINIJA 92 d.o.o., OIB 59980362551</item>
    </derivirana_varijabla>
  </DomainObject.Predmet.ProtuStrankaListFormatedOIB>
  <DomainObject.Predmet.ProtuStrankaListFormatedWithAdress>
    <izvorni_sadrzaj>
      <item>PLAVA LINIJA 92 d.o.o., Nalješkovićeva 45, 10000 Zagreb</item>
    </izvorni_sadrzaj>
    <derivirana_varijabla naziv="DomainObject.Predmet.ProtuStrankaListFormatedWithAdress_1">
      <item>PLAVA LINIJA 92 d.o.o., Nalješkovićeva 45, 10000 Zagreb</item>
    </derivirana_varijabla>
  </DomainObject.Predmet.ProtuStrankaListFormatedWithAdress>
  <DomainObject.Predmet.ProtuStrankaListFormatedWithAdressOIB>
    <izvorni_sadrzaj>
      <item>PLAVA LINIJA 92 d.o.o., OIB 59980362551, Nalješkovićeva 45, 10000 Zagreb</item>
    </izvorni_sadrzaj>
    <derivirana_varijabla naziv="DomainObject.Predmet.ProtuStrankaListFormatedWithAdressOIB_1">
      <item>PLAVA LINIJA 92 d.o.o., OIB 59980362551, Nalješkovićeva 45, 10000 Zagreb</item>
    </derivirana_varijabla>
  </DomainObject.Predmet.ProtuStrankaListFormatedWithAdressOIB>
  <DomainObject.Predmet.ProtuStrankaListNazivFormated>
    <izvorni_sadrzaj>
      <item>PLAVA LINIJA 92 d.o.o.</item>
    </izvorni_sadrzaj>
    <derivirana_varijabla naziv="DomainObject.Predmet.ProtuStrankaListNazivFormated_1">
      <item>PLAVA LINIJA 92 d.o.o.</item>
    </derivirana_varijabla>
  </DomainObject.Predmet.ProtuStrankaListNazivFormated>
  <DomainObject.Predmet.ProtuStrankaListNazivFormatedOIB>
    <izvorni_sadrzaj>
      <item>PLAVA LINIJA 92 d.o.o., OIB 59980362551</item>
    </izvorni_sadrzaj>
    <derivirana_varijabla naziv="DomainObject.Predmet.ProtuStrankaListNazivFormatedOIB_1">
      <item>PLAVA LINIJA 92 d.o.o., OIB 59980362551</item>
    </derivirana_varijabla>
  </DomainObject.Predmet.ProtuStrankaListNazivFormatedOIB>
  <DomainObject.Predmet.OstaliListFormated>
    <izvorni_sadrzaj>
      <item>Mario Smolec</item>
    </izvorni_sadrzaj>
    <derivirana_varijabla naziv="DomainObject.Predmet.OstaliListFormated_1">
      <item>Mario Smolec</item>
    </derivirana_varijabla>
  </DomainObject.Predmet.OstaliListFormated>
  <DomainObject.Predmet.OstaliListFormatedOIB>
    <izvorni_sadrzaj>
      <item>Mario Smolec, OIB 06845247114</item>
    </izvorni_sadrzaj>
    <derivirana_varijabla naziv="DomainObject.Predmet.OstaliListFormatedOIB_1">
      <item>Mario Smolec, OIB 06845247114</item>
    </derivirana_varijabla>
  </DomainObject.Predmet.OstaliListFormatedOIB>
  <DomainObject.Predmet.OstaliListFormatedWithAdress>
    <izvorni_sadrzaj>
      <item>Mario Smolec, Gundulićeva 59, 10000 Zagreb</item>
    </izvorni_sadrzaj>
    <derivirana_varijabla naziv="DomainObject.Predmet.OstaliListFormatedWithAdress_1">
      <item>Mario Smolec, Gundulićeva 59, 10000 Zagreb</item>
    </derivirana_varijabla>
  </DomainObject.Predmet.OstaliListFormatedWithAdress>
  <DomainObject.Predmet.OstaliListFormatedWithAdressOIB>
    <izvorni_sadrzaj>
      <item>Mario Smolec, OIB 06845247114, Gundulićeva 59, 10000 Zagreb</item>
    </izvorni_sadrzaj>
    <derivirana_varijabla naziv="DomainObject.Predmet.OstaliListFormatedWithAdressOIB_1">
      <item>Mario Smolec, OIB 06845247114, Gundulićeva 59, 10000 Zagreb</item>
    </derivirana_varijabla>
  </DomainObject.Predmet.OstaliListFormatedWithAdressOIB>
  <DomainObject.Predmet.OstaliListNazivFormated>
    <izvorni_sadrzaj>
      <item>Mario Smolec</item>
    </izvorni_sadrzaj>
    <derivirana_varijabla naziv="DomainObject.Predmet.OstaliListNazivFormated_1">
      <item>Mario Smolec</item>
    </derivirana_varijabla>
  </DomainObject.Predmet.OstaliListNazivFormated>
  <DomainObject.Predmet.OstaliListNazivFormatedOIB>
    <izvorni_sadrzaj>
      <item>Mario Smolec, OIB 06845247114</item>
    </izvorni_sadrzaj>
    <derivirana_varijabla naziv="DomainObject.Predmet.OstaliListNazivFormatedOIB_1">
      <item>Mario Smolec, OIB 06845247114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St-5061/2015-8</izvorni_sadrzaj>
    <derivirana_varijabla naziv="DomainObject.PoslovniBrojDokumenta_1">St-5061/2015-8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PLAVA LINIJA 92 d.o.o.</izvorni_sadrzaj>
    <derivirana_varijabla naziv="DomainObject.Predmet.ProtustrankaIDrugi_1">PLAVA LINIJA 92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PLAVA LINIJA 92 d.o.o., OIB 59980362551, Nalješkovićeva 45, 10000 Zagreb</izvorni_sadrzaj>
    <derivirana_varijabla naziv="DomainObject.Predmet.ProtustrankaIDrugiAdressOIB_1">PLAVA LINIJA 92 d.o.o., OIB 59980362551, Nalješkovićeva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PLAVA LINIJA 92 d.o.o.</item>
      <item>Mario Smolec</item>
    </izvorni_sadrzaj>
    <derivirana_varijabla naziv="DomainObject.Predmet.SudioniciListNaziv_1">
      <item>FINA Regionalni centar Zagreb</item>
      <item>PLAVA LINIJA 92 d.o.o.</item>
      <item>Mario Smolec</item>
    </derivirana_varijabla>
  </DomainObject.Predmet.SudioniciListNaziv>
  <DomainObject.Predmet.SudioniciListAdressOIB>
    <izvorni_sadrzaj>
      <item>FINA Regionalni centar Zagreb, OIB 85821130368, Trg svibanjskih žrtava 1995. 1,10000 Zagreb</item>
      <item>PLAVA LINIJA 92 d.o.o., OIB 59980362551, Nalješkovićeva 45,10000 Zagreb</item>
      <item>Mario Smolec, OIB 06845247114, Gundulićeva 59,10000 Zagreb</item>
    </izvorni_sadrzaj>
    <derivirana_varijabla naziv="DomainObject.Predmet.SudioniciListAdressOIB_1">
      <item>FINA Regionalni centar Zagreb, OIB 85821130368, Trg svibanjskih žrtava 1995. 1,10000 Zagreb</item>
      <item>PLAVA LINIJA 92 d.o.o., OIB 59980362551, Nalješkovićeva 45,10000 Zagreb</item>
      <item>Mario Smolec, OIB 06845247114, Gundulićeva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EE4D2-7E0D-40A8-9DA7-4C8A13C19C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2192</properties:Characters>
  <properties:Lines>83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2016-03-09T09:25:00Z</cp:lastPrinted>
  <dcterms:modified xmlns:xsi="http://www.w3.org/2001/XMLSchema-instance" xsi:type="dcterms:W3CDTF">2016-03-09T09:25:00Z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St-5061/2015-8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