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3143" w14:paraId="a85314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C03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C031A" w:rsidR="00CC031A" w:rsidRPr="00CC031A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>
        <w:tab/>
      </w:r>
      <w:r w:rsidR="00CC031A" w:rsidRPr="00CC031A">
        <w:rPr>
          <w:rFonts w:cs="Times New Roman" w:eastAsia="Times New Roman"/>
          <w:lang w:eastAsia="hr-HR"/>
        </w:rPr>
        <w:t>Poslovni broj: 3 St-632/2015</w:t>
      </w:r>
    </w:p>
    <w:p w:rsidRDefault="00CC031A" w:rsidP="00CC031A" w:rsidR="00CC031A" w:rsidRPr="00CC031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C031A" w:rsidP="00CC031A" w:rsidR="00CC031A" w:rsidRPr="00CC031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C031A" w:rsidP="00CC031A" w:rsidR="00CC031A" w:rsidRPr="00CC031A">
      <w:pPr>
        <w:spacing w:after="0"/>
        <w:ind w:firstLine="708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>REPUBLIKA HRVATSKA</w:t>
      </w:r>
    </w:p>
    <w:p w:rsidRDefault="00CC031A" w:rsidP="00CC031A" w:rsidR="00CC031A" w:rsidRPr="00CC031A">
      <w:pPr>
        <w:spacing w:after="0"/>
        <w:ind w:firstLine="708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>TRGOVAČKI SUD U ZADRU</w:t>
      </w:r>
    </w:p>
    <w:p w:rsidRDefault="00CC031A" w:rsidP="00CC031A" w:rsidR="00CC031A" w:rsidRPr="00CC031A">
      <w:pPr>
        <w:spacing w:after="0"/>
        <w:ind w:firstLine="708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>Zadar, Dr. Franje Tuđmana 35</w:t>
      </w:r>
    </w:p>
    <w:p w:rsidRDefault="00CC031A" w:rsidP="00CC031A" w:rsidR="00CC031A" w:rsidRPr="00CC031A">
      <w:pPr>
        <w:spacing w:after="0"/>
        <w:rPr>
          <w:rFonts w:cs="Times New Roman" w:eastAsia="Times New Roman"/>
          <w:lang w:eastAsia="hr-HR"/>
        </w:rPr>
      </w:pPr>
    </w:p>
    <w:p w:rsidRDefault="00CC031A" w:rsidP="00CC031A" w:rsidR="00CC031A" w:rsidRPr="00CC031A">
      <w:pPr>
        <w:spacing w:after="0"/>
        <w:rPr>
          <w:rFonts w:cs="Times New Roman" w:eastAsia="Times New Roman"/>
          <w:lang w:eastAsia="hr-HR"/>
        </w:rPr>
      </w:pPr>
    </w:p>
    <w:p w:rsidRDefault="00CC031A" w:rsidP="00CC031A" w:rsidR="00CC031A" w:rsidRPr="00CC031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ab/>
        <w:t>R E PU B L I K A   H R V A T S K A</w:t>
      </w:r>
      <w:r w:rsidRPr="00CC031A">
        <w:rPr>
          <w:rFonts w:cs="Times New Roman" w:eastAsia="Times New Roman"/>
          <w:lang w:eastAsia="hr-HR"/>
        </w:rPr>
        <w:tab/>
      </w:r>
    </w:p>
    <w:p w:rsidRDefault="00CC031A" w:rsidP="00CC031A" w:rsidR="00CC031A" w:rsidRPr="00CC03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031A" w:rsidP="00CC031A" w:rsidR="00CC031A" w:rsidRPr="00CC031A">
      <w:pPr>
        <w:spacing w:after="0"/>
        <w:jc w:val="center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 xml:space="preserve">Z A K LJ U Č A K </w:t>
      </w:r>
    </w:p>
    <w:p w:rsidRDefault="00CC031A" w:rsidP="00CC031A" w:rsidR="00CC031A" w:rsidRPr="00CC031A">
      <w:pPr>
        <w:spacing w:after="0"/>
        <w:jc w:val="center"/>
        <w:rPr>
          <w:rFonts w:cs="Times New Roman" w:eastAsia="Times New Roman"/>
          <w:lang w:eastAsia="hr-HR"/>
        </w:rPr>
      </w:pPr>
      <w:r w:rsidRPr="00CC031A">
        <w:rPr>
          <w:rFonts w:cs="Times New Roman" w:eastAsia="Calibri" w:hAnsi="Calibri" w:ascii="Calibri"/>
          <w:sz w:val="22"/>
        </w:rPr>
        <w:tab/>
      </w:r>
    </w:p>
    <w:p w:rsidRDefault="00CC031A" w:rsidP="00CC031A" w:rsidR="00CC031A" w:rsidRPr="00CC031A">
      <w:pPr>
        <w:spacing w:after="0"/>
        <w:jc w:val="both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ab/>
        <w:t>Trgovački sud u Zadru, OIB:</w:t>
      </w:r>
      <w:r w:rsidRPr="00CC031A">
        <w:rPr>
          <w:rFonts w:cs="Times New Roman" w:eastAsia="Times New Roman"/>
          <w:szCs w:val="20"/>
          <w:lang w:eastAsia="hr-HR"/>
        </w:rPr>
        <w:t xml:space="preserve">39670464653, </w:t>
      </w:r>
      <w:r w:rsidRPr="00CC031A">
        <w:rPr>
          <w:rFonts w:cs="Times New Roman" w:eastAsia="Times New Roman"/>
          <w:lang w:eastAsia="hr-HR"/>
        </w:rPr>
        <w:t>po sutkinji Tini Grgas, odlučujući o zahtjevu Financijske agencije, Regionalnog centra Split, Podružnice Zadar za provedbu skraćenoga stečajnog postupka nad dužnikom MALONOGOMETNI KLUB MASLINA, Zadar, Franje Petrića 3, Zadar, OIB:19053487756, 29. kolovoza 2016.</w:t>
      </w:r>
    </w:p>
    <w:p w:rsidRDefault="00CC031A" w:rsidP="00CC031A" w:rsidR="00CC031A" w:rsidRPr="00CC03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31A" w:rsidP="00CC031A" w:rsidR="00CC031A" w:rsidRPr="00CC031A">
      <w:pPr>
        <w:spacing w:after="0"/>
        <w:jc w:val="center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 xml:space="preserve">z a k </w:t>
      </w:r>
      <w:proofErr w:type="spellStart"/>
      <w:r w:rsidRPr="00CC031A">
        <w:rPr>
          <w:rFonts w:cs="Times New Roman" w:eastAsia="Times New Roman"/>
          <w:lang w:eastAsia="hr-HR"/>
        </w:rPr>
        <w:t>lj</w:t>
      </w:r>
      <w:proofErr w:type="spellEnd"/>
      <w:r w:rsidRPr="00CC031A">
        <w:rPr>
          <w:rFonts w:cs="Times New Roman" w:eastAsia="Times New Roman"/>
          <w:lang w:eastAsia="hr-HR"/>
        </w:rPr>
        <w:t xml:space="preserve"> u č i o  j e</w:t>
      </w:r>
    </w:p>
    <w:p w:rsidRDefault="00CC031A" w:rsidP="00CC031A" w:rsidR="00CC031A" w:rsidRPr="00CC03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31A" w:rsidP="00CC031A" w:rsidR="00CC031A" w:rsidRPr="00CC03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CC031A">
        <w:rPr>
          <w:rFonts w:cs="Times New Roman" w:eastAsia="Times New Roman"/>
          <w:lang w:eastAsia="hr-HR"/>
        </w:rPr>
        <w:t>otpravka</w:t>
      </w:r>
      <w:proofErr w:type="spellEnd"/>
      <w:r w:rsidRPr="00CC031A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CC031A" w:rsidP="00CC031A" w:rsidR="00CC031A" w:rsidRPr="00CC03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031A" w:rsidP="00CC031A" w:rsidR="00CC031A" w:rsidRPr="00CC03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031A" w:rsidP="00CC031A" w:rsidR="00CC031A" w:rsidRPr="00CC031A">
      <w:pPr>
        <w:spacing w:after="0"/>
        <w:jc w:val="center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>U Zadru 29. kolovoza 2016.</w:t>
      </w:r>
    </w:p>
    <w:p w:rsidRDefault="00CC031A" w:rsidP="00CC031A" w:rsidR="00CC031A" w:rsidRPr="00CC031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C031A" w:rsidP="00CC031A" w:rsidR="00CC031A" w:rsidRPr="00CC031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C031A" w:rsidP="00CC031A" w:rsidR="00CC031A" w:rsidRPr="00CC031A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CC031A" w:rsidP="00CC031A" w:rsidR="00CC031A" w:rsidRPr="00CC031A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>Tina Grgas</w:t>
      </w:r>
    </w:p>
    <w:p w:rsidRDefault="00CC031A" w:rsidP="00CC031A" w:rsidR="00CC031A" w:rsidRPr="00CC031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C031A" w:rsidP="00CC031A" w:rsidR="00CC031A" w:rsidRPr="00CC031A">
      <w:pPr>
        <w:spacing w:after="0"/>
        <w:jc w:val="right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 xml:space="preserve"> </w:t>
      </w:r>
    </w:p>
    <w:p w:rsidRDefault="00CC031A" w:rsidP="00CC031A" w:rsidR="00CC031A" w:rsidRPr="00CC03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31A" w:rsidP="00CC031A" w:rsidR="00CC031A" w:rsidRPr="00CC031A">
      <w:pPr>
        <w:spacing w:after="0"/>
        <w:jc w:val="both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>UPUTA O PRAVNOM LIJEKU</w:t>
      </w:r>
    </w:p>
    <w:p w:rsidRDefault="00CC031A" w:rsidP="00CC031A" w:rsidR="00CC031A" w:rsidRPr="00CC031A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>Protiv ovog zaključka nije dopuštena žalba.</w:t>
      </w:r>
    </w:p>
    <w:p w:rsidRDefault="00CC031A" w:rsidP="00CC031A" w:rsidR="00CC031A" w:rsidRPr="00CC03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31A" w:rsidP="00CC031A" w:rsidR="00CC031A" w:rsidRPr="00CC03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31A" w:rsidP="00CC031A" w:rsidR="00CC031A" w:rsidRPr="00CC031A">
      <w:pPr>
        <w:spacing w:after="0"/>
        <w:jc w:val="both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>DNA:</w:t>
      </w:r>
    </w:p>
    <w:p w:rsidRDefault="00CC031A" w:rsidP="00CC031A" w:rsidR="00CC031A" w:rsidRPr="00CC031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CC031A" w:rsidP="00CC031A" w:rsidR="00CC031A" w:rsidRPr="00CC031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C031A">
        <w:rPr>
          <w:rFonts w:cs="Times New Roman" w:eastAsia="Times New Roman"/>
          <w:lang w:eastAsia="hr-HR"/>
        </w:rPr>
        <w:t>putem e-Oglasne ploče</w:t>
      </w:r>
    </w:p>
    <w:p w:rsidRDefault="00CC031A" w:rsidP="00CC031A" w:rsidR="00CC031A" w:rsidRPr="00CC031A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CC031A" w:rsidP="00CC031A" w:rsidR="00CC031A" w:rsidRPr="00CC031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C031A" w:rsidP="00CC031A" w:rsidR="00CC031A" w:rsidRPr="00CC031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C031A" w:rsidP="00CC031A" w:rsidR="00CC031A" w:rsidRPr="00CC031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C031A" w:rsidP="00CC031A" w:rsidR="00CC031A" w:rsidRPr="00CC031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C031A" w:rsidP="00CC031A" w:rsidR="00CC031A" w:rsidRPr="00CC031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C031A" w:rsidP="00CC031A" w:rsidR="00CC031A" w:rsidRPr="00CC031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C031A" w:rsidP="00CC031A" w:rsidR="00CC031A" w:rsidRPr="00CC031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31A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55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St-632/2015-6</izvorni_sadrzaj>
    <derivirana_varijabla naziv="DomainObject.Oznaka_1">St-632/2015-6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St-632/2015</izvorni_sadrzaj>
    <derivirana_varijabla naziv="DomainObject.Predmet.OznakaBroj_1">St-632/2015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"MASLINA"</izvorni_sadrzaj>
    <derivirana_varijabla naziv="DomainObject.Predmet.ProtustrankaFormated_1">  MALONOGOMETNI KLUB "MASLINA"</derivirana_varijabla>
  </DomainObject.Predmet.ProtustrankaFormated>
  <DomainObject.Predmet.ProtustrankaFormatedOIB>
    <izvorni_sadrzaj>  MALONOGOMETNI KLUB "MASLINA", OIB 19053487756</izvorni_sadrzaj>
    <derivirana_varijabla naziv="DomainObject.Predmet.ProtustrankaFormatedOIB_1">  MALONOGOMETNI KLUB "MASLINA", OIB 19053487756</derivirana_varijabla>
  </DomainObject.Predmet.ProtustrankaFormatedOIB>
  <DomainObject.Predmet.ProtustrankaFormatedWithAdress>
    <izvorni_sadrzaj> MALONOGOMETNI KLUB "MASLINA", Franje Petrića 3, 23000 Zadar</izvorni_sadrzaj>
    <derivirana_varijabla naziv="DomainObject.Predmet.ProtustrankaFormatedWithAdress_1"> MALONOGOMETNI KLUB "MASLINA", Franje Petrića 3, 23000 Zadar</derivirana_varijabla>
  </DomainObject.Predmet.ProtustrankaFormatedWithAdress>
  <DomainObject.Predmet.ProtustrankaFormatedWithAdressOIB>
    <izvorni_sadrzaj> MALONOGOMETNI KLUB "MASLINA", OIB 19053487756, Franje Petrića 3, 23000 Zadar</izvorni_sadrzaj>
    <derivirana_varijabla naziv="DomainObject.Predmet.ProtustrankaFormatedWithAdressOIB_1"> MALONOGOMETNI KLUB "MASLINA", OIB 19053487756, Franje Petrića 3, 23000 Zadar</derivirana_varijabla>
  </DomainObject.Predmet.ProtustrankaFormatedWithAdressOIB>
  <DomainObject.Predmet.ProtustrankaWithAdress>
    <izvorni_sadrzaj>MALONOGOMETNI KLUB "MASLINA" Franje Petrića 3, 23000 Zadar</izvorni_sadrzaj>
    <derivirana_varijabla naziv="DomainObject.Predmet.ProtustrankaWithAdress_1">MALONOGOMETNI KLUB "MASLINA" Franje Petrića 3, 23000 Zadar</derivirana_varijabla>
  </DomainObject.Predmet.ProtustrankaWithAdress>
  <DomainObject.Predmet.ProtustrankaWithAdressOIB>
    <izvorni_sadrzaj>MALONOGOMETNI KLUB "MASLINA", OIB 19053487756, Franje Petrića 3, 23000 Zadar</izvorni_sadrzaj>
    <derivirana_varijabla naziv="DomainObject.Predmet.ProtustrankaWithAdressOIB_1">MALONOGOMETNI KLUB "MASLINA", OIB 19053487756, Franje Petrića 3, 23000 Zadar</derivirana_varijabla>
  </DomainObject.Predmet.ProtustrankaWithAdressOIB>
  <DomainObject.Predmet.ProtustrankaNazivFormated>
    <izvorni_sadrzaj>MALONOGOMETNI KLUB "MASLINA"</izvorni_sadrzaj>
    <derivirana_varijabla naziv="DomainObject.Predmet.ProtustrankaNazivFormated_1">MALONOGOMETNI KLUB "MASLINA"</derivirana_varijabla>
  </DomainObject.Predmet.ProtustrankaNazivFormated>
  <DomainObject.Predmet.ProtustrankaNazivFormatedOIB>
    <izvorni_sadrzaj>MALONOGOMETNI KLUB "MASLINA", OIB 19053487756</izvorni_sadrzaj>
    <derivirana_varijabla naziv="DomainObject.Predmet.ProtustrankaNazivFormatedOIB_1">MALONOGOMETNI KLUB "MASLINA", OIB 19053487756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17874.88</izvorni_sadrzaj>
    <derivirana_varijabla naziv="DomainObject.Predmet.TrenutnaVrijednost_1">17874.88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MALONOGOMETNI KLUB "MASLINA"</item>
    </izvorni_sadrzaj>
    <derivirana_varijabla naziv="DomainObject.Predmet.ProtuStrankaListFormated_1">
      <item>MALONOGOMETNI KLUB "MASLINA"</item>
    </derivirana_varijabla>
  </DomainObject.Predmet.ProtuStrankaListFormated>
  <DomainObject.Predmet.ProtuStrankaListFormatedOIB>
    <izvorni_sadrzaj>
      <item>MALONOGOMETNI KLUB "MASLINA", OIB 19053487756</item>
    </izvorni_sadrzaj>
    <derivirana_varijabla naziv="DomainObject.Predmet.ProtuStrankaListFormatedOIB_1">
      <item>MALONOGOMETNI KLUB "MASLINA", OIB 19053487756</item>
    </derivirana_varijabla>
  </DomainObject.Predmet.ProtuStrankaListFormatedOIB>
  <DomainObject.Predmet.ProtuStrankaListFormatedWithAdress>
    <izvorni_sadrzaj>
      <item>MALONOGOMETNI KLUB "MASLINA", Franje Petrića 3, 23000 Zadar</item>
    </izvorni_sadrzaj>
    <derivirana_varijabla naziv="DomainObject.Predmet.ProtuStrankaListFormatedWithAdress_1">
      <item>MALONOGOMETNI KLUB "MASLINA", Franje Petrića 3, 23000 Zadar</item>
    </derivirana_varijabla>
  </DomainObject.Predmet.ProtuStrankaListFormatedWithAdress>
  <DomainObject.Predmet.ProtuStrankaListFormatedWithAdressOIB>
    <izvorni_sadrzaj>
      <item>MALONOGOMETNI KLUB "MASLINA", OIB 19053487756, Franje Petrića 3, 23000 Zadar</item>
    </izvorni_sadrzaj>
    <derivirana_varijabla naziv="DomainObject.Predmet.ProtuStrankaListFormatedWithAdressOIB_1">
      <item>MALONOGOMETNI KLUB "MASLINA", OIB 19053487756, Franje Petrića 3, 23000 Zadar</item>
    </derivirana_varijabla>
  </DomainObject.Predmet.ProtuStrankaListFormatedWithAdressOIB>
  <DomainObject.Predmet.ProtuStrankaListNazivFormated>
    <izvorni_sadrzaj>
      <item>MALONOGOMETNI KLUB "MASLINA"</item>
    </izvorni_sadrzaj>
    <derivirana_varijabla naziv="DomainObject.Predmet.ProtuStrankaListNazivFormated_1">
      <item>MALONOGOMETNI KLUB "MASLINA"</item>
    </derivirana_varijabla>
  </DomainObject.Predmet.ProtuStrankaListNazivFormated>
  <DomainObject.Predmet.ProtuStrankaListNazivFormatedOIB>
    <izvorni_sadrzaj>
      <item>MALONOGOMETNI KLUB "MASLINA", OIB 19053487756</item>
    </izvorni_sadrzaj>
    <derivirana_varijabla naziv="DomainObject.Predmet.ProtuStrankaListNazivFormatedOIB_1">
      <item>MALONOGOMETNI KLUB "MASLINA", OIB 19053487756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St-632/2015-6</izvorni_sadrzaj>
    <derivirana_varijabla naziv="DomainObject.PoslovniBrojDokumenta_1">St-632/2015-6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MALONOGOMETNI KLUB "MASLINA"</izvorni_sadrzaj>
    <derivirana_varijabla naziv="DomainObject.Predmet.ProtustrankaIDrugi_1">MALONOGOMETNI KLUB "MASLINA"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MALONOGOMETNI KLUB "MASLINA", OIB 19053487756, Franje Petrića 3, 23000 Zadar</izvorni_sadrzaj>
    <derivirana_varijabla naziv="DomainObject.Predmet.ProtustrankaIDrugiAdressOIB_1">MALONOGOMETNI KLUB "MASLINA", OIB 19053487756, Franje Petrića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"MASLINA"</item>
      <item>FINA</item>
    </izvorni_sadrzaj>
    <derivirana_varijabla naziv="DomainObject.Predmet.SudioniciListNaziv_1">
      <item>MALONOGOMETNI KLUB "MASLINA"</item>
      <item>FINA</item>
    </derivirana_varijabla>
  </DomainObject.Predmet.SudioniciListNaziv>
  <DomainObject.Predmet.SudioniciListAdressOIB>
    <izvorni_sadrzaj>
      <item>MALONOGOMETNI KLUB "MASLINA", OIB 19053487756, Franje Petrića 3,23000 Zadar</item>
      <item>FINA, OIB 85821130368</item>
    </izvorni_sadrzaj>
    <derivirana_varijabla naziv="DomainObject.Predmet.SudioniciListAdressOIB_1">
      <item>MALONOGOMETNI KLUB "MASLINA", OIB 19053487756, Franje Petrića 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4DCB6-6546-428A-B62D-6B0A3D3FB8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157</properties:Words>
  <properties:Characters>784</properties:Characters>
  <properties:Lines>54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2016-08-30T10:46:00Z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St-632/2015-6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