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b71d" w14:paraId="905b71d" w:rsidRDefault="008D6901" w:rsidP="008D6901" w:rsidR="008D690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</w:r>
      <w:r w:rsidR="00876D0C">
        <w:rPr>
          <w:sz w:val="22"/>
          <w:szCs w:val="22"/>
        </w:rPr>
        <w:tab/>
        <w:t xml:space="preserve">            13 St-</w:t>
      </w:r>
      <w:r w:rsidR="00C26896">
        <w:rPr>
          <w:sz w:val="22"/>
          <w:szCs w:val="22"/>
        </w:rPr>
        <w:t>409/16-22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="0072733B">
        <w:t xml:space="preserve"> dužnikom : </w:t>
      </w:r>
      <w:r w:rsidR="00C26896">
        <w:t xml:space="preserve">PABO – ILOK, društvo s ograničenom odgovornošću za poljoprivredu, građenje i trgovinu, </w:t>
      </w:r>
      <w:r w:rsidR="008A281B">
        <w:t xml:space="preserve">MBS: </w:t>
      </w:r>
      <w:r w:rsidR="00C26896">
        <w:t>030085958</w:t>
      </w:r>
      <w:r w:rsidR="008A281B">
        <w:t xml:space="preserve">, OIB: </w:t>
      </w:r>
      <w:r w:rsidR="00C26896">
        <w:t>14485577202</w:t>
      </w:r>
      <w:r w:rsidR="008A281B"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C26896">
        <w:t>6. prosinca</w:t>
      </w:r>
      <w:r w:rsidR="00876D0C">
        <w:t xml:space="preserve"> 2017. godine,</w:t>
      </w:r>
      <w:r w:rsidR="008D6901" w:rsidRPr="005D1548">
        <w:t xml:space="preserve">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876D0C" w:rsidP="00C26896" w:rsidR="008A281B">
      <w:pPr>
        <w:pStyle w:val="Tijeloteksta"/>
        <w:numPr>
          <w:ilvl w:val="0"/>
          <w:numId w:val="25"/>
        </w:numPr>
      </w:pPr>
      <w:r w:rsidRPr="0072733B">
        <w:rPr>
          <w:bCs/>
        </w:rPr>
        <w:t>Stečajnom</w:t>
      </w:r>
      <w:r w:rsidR="00E94D82" w:rsidRPr="0072733B">
        <w:rPr>
          <w:bCs/>
        </w:rPr>
        <w:t xml:space="preserve"> upravitelj</w:t>
      </w:r>
      <w:r w:rsidRPr="0072733B">
        <w:rPr>
          <w:bCs/>
        </w:rPr>
        <w:t xml:space="preserve">u </w:t>
      </w:r>
      <w:r w:rsidR="00C26896">
        <w:t xml:space="preserve">Margareti </w:t>
      </w:r>
      <w:proofErr w:type="spellStart"/>
      <w:r w:rsidR="00C26896">
        <w:t>Bondža</w:t>
      </w:r>
      <w:proofErr w:type="spellEnd"/>
      <w:r w:rsidR="00F2638E">
        <w:t xml:space="preserve"> </w:t>
      </w:r>
      <w:r w:rsidR="00C26896" w:rsidRPr="0014019E">
        <w:t xml:space="preserve">iz Vinkovaca, </w:t>
      </w:r>
      <w:proofErr w:type="spellStart"/>
      <w:r w:rsidR="00C26896" w:rsidRPr="0014019E">
        <w:t>Lapovačka</w:t>
      </w:r>
      <w:proofErr w:type="spellEnd"/>
      <w:r w:rsidR="00C26896" w:rsidRPr="0014019E">
        <w:t xml:space="preserve"> 30, OIB: 43842887527</w:t>
      </w:r>
      <w:r w:rsidR="00C26896">
        <w:t xml:space="preserve">, </w:t>
      </w:r>
      <w:r w:rsidR="00E94D82">
        <w:t>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C26896">
        <w:t>PABO – ILOK, društvo s ograničenom odgovornošću za poljoprivredu, građenje i trgovinu, MBS: 030085958, OIB: 14485577202.</w:t>
      </w:r>
    </w:p>
    <w:p w:rsidRDefault="00C26896" w:rsidP="00C26896" w:rsidR="00C26896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</w:t>
      </w:r>
      <w:r w:rsidR="000C1512">
        <w:t xml:space="preserve"> </w:t>
      </w:r>
      <w:r>
        <w:t xml:space="preserve"> isplati na žiro račun stečajn</w:t>
      </w:r>
      <w:r w:rsidR="000C1512">
        <w:t>og</w:t>
      </w:r>
      <w:r>
        <w:t xml:space="preserve"> </w:t>
      </w:r>
      <w:r w:rsidR="00F35285">
        <w:t>upravitelj</w:t>
      </w:r>
      <w:r w:rsidR="000C1512">
        <w:t>a</w:t>
      </w:r>
      <w:r w:rsidR="00C26896" w:rsidRPr="00C26896">
        <w:t xml:space="preserve"> </w:t>
      </w:r>
      <w:r w:rsidR="00C26896">
        <w:t xml:space="preserve">Margareti </w:t>
      </w:r>
      <w:proofErr w:type="spellStart"/>
      <w:r w:rsidR="00C26896">
        <w:t>Bondža</w:t>
      </w:r>
      <w:proofErr w:type="spellEnd"/>
      <w:r w:rsidR="00C26896">
        <w:t xml:space="preserve"> </w:t>
      </w:r>
      <w:r w:rsidR="00C26896" w:rsidRPr="0014019E">
        <w:t xml:space="preserve">iz Vinkovaca, </w:t>
      </w:r>
      <w:proofErr w:type="spellStart"/>
      <w:r w:rsidR="00C26896" w:rsidRPr="0014019E">
        <w:t>Lapovačka</w:t>
      </w:r>
      <w:proofErr w:type="spellEnd"/>
      <w:r w:rsidR="00C26896" w:rsidRPr="0014019E">
        <w:t xml:space="preserve"> 30, OIB: 43842887527</w:t>
      </w:r>
      <w:r w:rsidR="00C26896">
        <w:t>,</w:t>
      </w:r>
      <w:r w:rsidR="00CE72CB">
        <w:t xml:space="preserve"> </w:t>
      </w:r>
      <w:r w:rsidR="000C1512">
        <w:t xml:space="preserve"> </w:t>
      </w:r>
      <w:r w:rsidR="00747DCE">
        <w:t xml:space="preserve">IBAN: </w:t>
      </w:r>
      <w:r w:rsidR="00C26896" w:rsidRPr="00CD50B2">
        <w:t>IBAN: HR3823400093110969577,</w:t>
      </w:r>
      <w:r w:rsidR="00C26896">
        <w:t xml:space="preserve"> </w:t>
      </w:r>
      <w:r w:rsidR="00747DCE">
        <w:t xml:space="preserve">sa </w:t>
      </w:r>
      <w:proofErr w:type="spellStart"/>
      <w:r w:rsidR="00747DCE">
        <w:t>kontovnika</w:t>
      </w:r>
      <w:proofErr w:type="spellEnd"/>
      <w:r w:rsidR="00747DCE">
        <w:t xml:space="preserve">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72733B" w:rsidR="00C26896">
      <w:pPr>
        <w:pStyle w:val="Tijeloteksta"/>
        <w:ind w:firstLine="708"/>
      </w:pPr>
      <w:r>
        <w:rPr>
          <w:bCs/>
        </w:rPr>
        <w:t xml:space="preserve">Rješenjem ovog suda </w:t>
      </w:r>
      <w:r w:rsidR="008A281B">
        <w:rPr>
          <w:bCs/>
        </w:rPr>
        <w:t xml:space="preserve">13 </w:t>
      </w:r>
      <w:r>
        <w:rPr>
          <w:bCs/>
        </w:rPr>
        <w:t>St-</w:t>
      </w:r>
      <w:r w:rsidR="00C26896">
        <w:rPr>
          <w:bCs/>
        </w:rPr>
        <w:t>409/16-10 od 11. travnja</w:t>
      </w:r>
      <w:r w:rsidR="0072733B">
        <w:rPr>
          <w:bCs/>
        </w:rPr>
        <w:t xml:space="preserve"> 2017.</w:t>
      </w:r>
      <w:r>
        <w:rPr>
          <w:bCs/>
        </w:rPr>
        <w:t xml:space="preserve"> godine pokrenut je prethodni postupak nad dužnikom</w:t>
      </w:r>
      <w:r w:rsidR="00C26896" w:rsidRPr="00C26896">
        <w:t xml:space="preserve"> </w:t>
      </w:r>
      <w:r w:rsidR="00C26896">
        <w:t>PABO – ILOK, društvo s ograničenom odgovornošću za poljoprivredu, građenje i trgovinu, MBS: 030085958, OIB: 14485577202.</w:t>
      </w:r>
    </w:p>
    <w:p w:rsidRDefault="00C26896" w:rsidP="0072733B" w:rsidR="00C26896">
      <w:pPr>
        <w:pStyle w:val="Tijeloteksta"/>
        <w:ind w:firstLine="708"/>
        <w:rPr>
          <w:bCs/>
        </w:rPr>
      </w:pPr>
    </w:p>
    <w:p w:rsidRDefault="0072733B" w:rsidP="0072733B" w:rsidR="006737FA">
      <w:pPr>
        <w:pStyle w:val="Tijeloteksta"/>
        <w:ind w:firstLine="708"/>
        <w:rPr>
          <w:bCs/>
        </w:rPr>
      </w:pPr>
      <w:r w:rsidRPr="0072733B">
        <w:rPr>
          <w:bCs/>
        </w:rPr>
        <w:t xml:space="preserve"> </w:t>
      </w:r>
      <w:r w:rsidR="008A281B" w:rsidRPr="008A281B">
        <w:t xml:space="preserve"> </w:t>
      </w:r>
      <w:r w:rsidR="00916CB5">
        <w:rPr>
          <w:bCs/>
        </w:rPr>
        <w:t xml:space="preserve">Istim rješenjem imenovan je </w:t>
      </w:r>
      <w:r w:rsidR="000C1512">
        <w:rPr>
          <w:bCs/>
        </w:rPr>
        <w:t>privremeni</w:t>
      </w:r>
      <w:r w:rsidR="00700650">
        <w:rPr>
          <w:bCs/>
        </w:rPr>
        <w:t xml:space="preserve"> </w:t>
      </w:r>
      <w:r w:rsidR="00916CB5">
        <w:rPr>
          <w:bCs/>
        </w:rPr>
        <w:t>stečajn</w:t>
      </w:r>
      <w:r w:rsidR="000C1512">
        <w:rPr>
          <w:bCs/>
        </w:rPr>
        <w:t xml:space="preserve">i upravitelj </w:t>
      </w:r>
      <w:r w:rsidR="00C26896">
        <w:t xml:space="preserve">Margareti </w:t>
      </w:r>
      <w:proofErr w:type="spellStart"/>
      <w:r w:rsidR="00C26896">
        <w:t>Bondža</w:t>
      </w:r>
      <w:proofErr w:type="spellEnd"/>
      <w:r w:rsidR="00C26896">
        <w:t xml:space="preserve"> </w:t>
      </w:r>
      <w:r w:rsidR="00C26896" w:rsidRPr="0014019E">
        <w:t xml:space="preserve">iz Vinkovaca, </w:t>
      </w:r>
      <w:proofErr w:type="spellStart"/>
      <w:r w:rsidR="00C26896" w:rsidRPr="0014019E">
        <w:t>Lapovačka</w:t>
      </w:r>
      <w:proofErr w:type="spellEnd"/>
      <w:r w:rsidR="00C26896" w:rsidRPr="0014019E">
        <w:t xml:space="preserve"> 30, OIB: 43842887527</w:t>
      </w:r>
      <w:r w:rsidR="00C26896">
        <w:t>,</w:t>
      </w:r>
      <w:r w:rsidR="00C26896">
        <w:rPr>
          <w:bCs/>
        </w:rPr>
        <w:t xml:space="preserve"> </w:t>
      </w:r>
      <w:r w:rsidR="00916CB5"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8A281B" w:rsidP="006737FA" w:rsidR="008A281B">
      <w:pPr>
        <w:pStyle w:val="Tijeloteksta"/>
        <w:ind w:firstLine="708"/>
        <w:rPr>
          <w:bCs/>
        </w:rPr>
      </w:pPr>
    </w:p>
    <w:p w:rsidRDefault="00C26896" w:rsidP="00C26896" w:rsidR="00C26896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13 St-409/16-22</w:t>
      </w:r>
    </w:p>
    <w:p w:rsidRDefault="006737FA" w:rsidP="006737FA" w:rsidR="006737FA">
      <w:pPr>
        <w:pStyle w:val="Tijeloteksta"/>
        <w:ind w:firstLine="708"/>
        <w:jc w:val="right"/>
        <w:rPr>
          <w:sz w:val="22"/>
          <w:szCs w:val="22"/>
        </w:rPr>
      </w:pPr>
    </w:p>
    <w:p w:rsidRDefault="006737FA" w:rsidP="006737FA" w:rsidR="006737FA">
      <w:pPr>
        <w:pStyle w:val="Tijeloteksta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6737FA" w:rsidP="006737FA" w:rsidR="006737FA">
      <w:pPr>
        <w:pStyle w:val="Tijeloteksta"/>
        <w:rPr>
          <w:bCs/>
        </w:rPr>
      </w:pPr>
    </w:p>
    <w:p w:rsidRDefault="006737FA" w:rsidP="006737FA" w:rsidR="006737FA">
      <w:pPr>
        <w:pStyle w:val="Tijeloteksta"/>
        <w:ind w:firstLine="708"/>
        <w:rPr>
          <w:bCs/>
        </w:rPr>
      </w:pPr>
    </w:p>
    <w:p w:rsidRDefault="00B03C6B" w:rsidP="006737FA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737FA">
        <w:rPr>
          <w:bCs/>
        </w:rPr>
        <w:t>i stečajni</w:t>
      </w:r>
      <w:r>
        <w:rPr>
          <w:bCs/>
        </w:rPr>
        <w:t xml:space="preserve"> upravitelj o</w:t>
      </w:r>
      <w:r w:rsidR="006737FA">
        <w:rPr>
          <w:bCs/>
        </w:rPr>
        <w:t>bavio</w:t>
      </w:r>
      <w:r>
        <w:rPr>
          <w:bCs/>
        </w:rPr>
        <w:t xml:space="preserve"> je sv</w:t>
      </w:r>
      <w:r w:rsidR="006737FA">
        <w:rPr>
          <w:bCs/>
        </w:rPr>
        <w:t>e potrebne radnje, te je sastavio</w:t>
      </w:r>
      <w:r>
        <w:rPr>
          <w:bCs/>
        </w:rPr>
        <w:t xml:space="preserve"> i dostavi</w:t>
      </w:r>
      <w:r w:rsidR="006737FA">
        <w:rPr>
          <w:bCs/>
        </w:rPr>
        <w:t>o</w:t>
      </w:r>
      <w:r>
        <w:rPr>
          <w:bCs/>
        </w:rPr>
        <w:t xml:space="preserve"> svoje pisano izvješće </w:t>
      </w:r>
      <w:r w:rsidR="00656E8B">
        <w:rPr>
          <w:bCs/>
        </w:rPr>
        <w:t>5. svibnja 2017.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2E2A7E" w:rsidP="002E2A7E" w:rsidR="009A6857">
      <w:pPr>
        <w:pStyle w:val="Tijeloteksta"/>
        <w:jc w:val="center"/>
      </w:pPr>
      <w:r w:rsidRPr="002E2A7E">
        <w:t>U Osijeku</w:t>
      </w:r>
      <w:r>
        <w:t xml:space="preserve"> </w:t>
      </w:r>
      <w:r w:rsidR="00656E8B">
        <w:t>6. prosinca</w:t>
      </w:r>
      <w:r>
        <w:t xml:space="preserve"> 2017. godine</w:t>
      </w:r>
    </w:p>
    <w:p w:rsidRDefault="002E2A7E" w:rsidP="002E2A7E" w:rsidR="002E2A7E" w:rsidRPr="002E2A7E">
      <w:pPr>
        <w:pStyle w:val="Tijeloteksta"/>
        <w:jc w:val="center"/>
      </w:pPr>
    </w:p>
    <w:p w:rsidRDefault="00336C3A" w:rsidP="009A6857" w:rsidR="00336C3A">
      <w:pPr>
        <w:ind w:firstLine="708"/>
        <w:jc w:val="both"/>
      </w:pPr>
    </w:p>
    <w:p w:rsidRDefault="002E2A7E" w:rsidP="002E2A7E" w:rsidR="002E2A7E">
      <w:pPr>
        <w:pStyle w:val="Tijeloteksta"/>
        <w:jc w:val="left"/>
      </w:pPr>
      <w:r>
        <w:t xml:space="preserve">Zapisničar :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STEČAJNI SUDAC :</w:t>
      </w:r>
    </w:p>
    <w:p w:rsidRDefault="002E2A7E" w:rsidP="002E2A7E" w:rsidR="002E2A7E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Jadranka Herman</w:t>
      </w:r>
    </w:p>
    <w:p w:rsidRDefault="002E2A7E" w:rsidP="002E2A7E" w:rsidR="002E2A7E">
      <w:pPr>
        <w:pStyle w:val="Tijeloteksta"/>
        <w:jc w:val="left"/>
      </w:pPr>
    </w:p>
    <w:p w:rsidRDefault="002E2A7E" w:rsidP="002E2A7E" w:rsidR="002E2A7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E2A7E" w:rsidP="002E2A7E" w:rsidR="002E2A7E">
      <w:pPr>
        <w:pStyle w:val="Tijeloteksta"/>
        <w:jc w:val="left"/>
      </w:pPr>
    </w:p>
    <w:p w:rsidRDefault="002E2A7E" w:rsidP="002E2A7E" w:rsidR="002E2A7E">
      <w:pPr>
        <w:pStyle w:val="Tijeloteksta"/>
        <w:jc w:val="left"/>
      </w:pPr>
    </w:p>
    <w:p w:rsidRDefault="002E2A7E" w:rsidP="002E2A7E" w:rsidR="002E2A7E">
      <w:pPr>
        <w:pStyle w:val="Tijeloteksta"/>
        <w:jc w:val="left"/>
      </w:pPr>
      <w:r>
        <w:t>UPUTA O PRAVNOM LIJEKU:</w:t>
      </w:r>
    </w:p>
    <w:p w:rsidRDefault="002E2A7E" w:rsidP="002E2A7E" w:rsidR="002E2A7E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E2A7E" w:rsidP="002E2A7E" w:rsidR="002E2A7E">
      <w:pPr>
        <w:pStyle w:val="Tijeloteksta"/>
        <w:jc w:val="left"/>
      </w:pPr>
    </w:p>
    <w:p w:rsidRDefault="002E2A7E" w:rsidP="002E2A7E" w:rsidR="002E2A7E">
      <w:pPr>
        <w:pStyle w:val="Tijeloteksta"/>
        <w:jc w:val="left"/>
      </w:pPr>
    </w:p>
    <w:p w:rsidRDefault="002E2A7E" w:rsidP="002E2A7E" w:rsidR="002E2A7E">
      <w:pPr>
        <w:pStyle w:val="Tijeloteksta"/>
        <w:jc w:val="left"/>
      </w:pPr>
      <w:r>
        <w:t>D N A :</w:t>
      </w:r>
    </w:p>
    <w:p w:rsidRDefault="002E2A7E" w:rsidP="002E2A7E" w:rsidR="002E2A7E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</w:p>
    <w:p w:rsidRDefault="002E2A7E" w:rsidP="002E2A7E" w:rsidR="002E2A7E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656E8B" w:rsidP="002E2A7E" w:rsidR="002E2A7E">
      <w:pPr>
        <w:pStyle w:val="Tijeloteksta"/>
        <w:numPr>
          <w:ilvl w:val="0"/>
          <w:numId w:val="21"/>
        </w:numPr>
        <w:jc w:val="left"/>
      </w:pPr>
      <w:r>
        <w:t>Kal. 27.12.</w:t>
      </w:r>
    </w:p>
    <w:p w:rsidRDefault="002E2A7E" w:rsidP="002E2A7E" w:rsidR="002E2A7E">
      <w:pPr>
        <w:pStyle w:val="Tijeloteksta"/>
      </w:pPr>
    </w:p>
    <w:p w:rsidRDefault="002E2A7E" w:rsidP="002E2A7E" w:rsidR="002E2A7E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6737FA" w:rsidP="006737FA" w:rsidR="006737FA" w:rsidRPr="00A930D6"/>
    <w:sectPr w:rsidSect="00254F96" w:rsidR="006737FA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896" w:rsidR="00C26896">
      <w:r>
        <w:separator/>
      </w:r>
    </w:p>
  </w:endnote>
  <w:endnote w:id="0" w:type="continuationSeparator">
    <w:p w:rsidRDefault="00C26896" w:rsidR="00C26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896" w:rsidR="00C26896">
      <w:r>
        <w:separator/>
      </w:r>
    </w:p>
  </w:footnote>
  <w:footnote w:id="0" w:type="continuationSeparator">
    <w:p w:rsidRDefault="00C26896" w:rsidR="00C268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896" w:rsidP="000047E7" w:rsidR="00C268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6896" w:rsidR="00C268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896" w:rsidP="000047E7" w:rsidR="00C26896">
    <w:pPr>
      <w:pStyle w:val="Zaglavlje"/>
      <w:framePr w:y="1" w:xAlign="center" w:vAnchor="text" w:hAnchor="margin" w:wrap="around"/>
      <w:rPr>
        <w:rStyle w:val="Brojstranice"/>
      </w:rPr>
    </w:pPr>
  </w:p>
  <w:p w:rsidRDefault="00C26896" w:rsidP="002B14B2" w:rsidR="00C268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25AE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1512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371"/>
    <w:rsid w:val="002B14B2"/>
    <w:rsid w:val="002B6C06"/>
    <w:rsid w:val="002D2737"/>
    <w:rsid w:val="002D56BB"/>
    <w:rsid w:val="002D59E9"/>
    <w:rsid w:val="002D6679"/>
    <w:rsid w:val="002D7D92"/>
    <w:rsid w:val="002E2A7E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6C3A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2330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147D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56E8B"/>
    <w:rsid w:val="0066576B"/>
    <w:rsid w:val="00673710"/>
    <w:rsid w:val="006737FA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3B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6D0C"/>
    <w:rsid w:val="00877FCE"/>
    <w:rsid w:val="00890926"/>
    <w:rsid w:val="008948B7"/>
    <w:rsid w:val="008A136C"/>
    <w:rsid w:val="008A281B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561E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6B1"/>
    <w:rsid w:val="00BF1A8F"/>
    <w:rsid w:val="00BF22CB"/>
    <w:rsid w:val="00C03227"/>
    <w:rsid w:val="00C04596"/>
    <w:rsid w:val="00C06D60"/>
    <w:rsid w:val="00C1381A"/>
    <w:rsid w:val="00C15361"/>
    <w:rsid w:val="00C1649E"/>
    <w:rsid w:val="00C26896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D5EBA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6579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3C8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4C0E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F4C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4C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C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C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F4C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4C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C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C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112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PABO - ILOK društvo s ograničenom odgovornošću za poljoprivredu, građenje i trgovinu</izvorni_sadrzaj>
    <derivirana_varijabla naziv="DomainObject.Predmet.ProtustrankaFormated_1">  PABO - ILOK društvo s ograničenom odgovornošću za poljoprivredu, građenje i trgovinu</derivirana_varijabla>
  </DomainObject.Predmet.ProtustrankaFormated>
  <DomainObject.Predmet.ProtustrankaFormatedOIB>
    <izvorni_sadrzaj>  PABO - ILOK društvo s ograničenom odgovornošću za poljoprivredu, građenje i trgovinu, OIB 14485577202</izvorni_sadrzaj>
    <derivirana_varijabla naziv="DomainObject.Predmet.ProtustrankaFormatedOIB_1">  PABO - ILOK društvo s ograničenom odgovornošću za poljoprivredu, građenje i trgovinu, OIB 14485577202</derivirana_varijabla>
  </DomainObject.Predmet.ProtustrankaFormatedOIB>
  <DomainObject.Predmet.ProtustrankaFormatedWithAdress>
    <izvorni_sadrzaj> PABO - ILOK društvo s ograničenom odgovornošću za poljoprivredu, građenje i trgovinu, Vlatka Kraljevića 20, 32236 Ilok</izvorni_sadrzaj>
    <derivirana_varijabla naziv="DomainObject.Predmet.ProtustrankaFormatedWithAdress_1"> PABO - ILOK društvo s ograničenom odgovornošću za poljoprivredu, građenje i trgovinu, Vlatka Kraljevića 20, 32236 Ilok</derivirana_varijabla>
  </DomainObject.Predmet.ProtustrankaFormatedWithAdress>
  <DomainObject.Predmet.ProtustrankaFormatedWithAdressOIB>
    <izvorni_sadrzaj> PABO - ILOK društvo s ograničenom odgovornošću za poljoprivredu, građenje i trgovinu, OIB 14485577202, Vlatka Kraljevića 20, 32236 Ilok</izvorni_sadrzaj>
    <derivirana_varijabla naziv="DomainObject.Predmet.ProtustrankaFormatedWithAdressOIB_1"> PABO - ILOK društvo s ograničenom odgovornošću za poljoprivredu, građenje i trgovinu, OIB 14485577202, Vlatka Kraljevića 20, 32236 Ilok</derivirana_varijabla>
  </DomainObject.Predmet.ProtustrankaFormatedWithAdressOIB>
  <DomainObject.Predmet.ProtustrankaWithAdress>
    <izvorni_sadrzaj>PABO - ILOK društvo s ograničenom odgovornošću za poljoprivredu, građenje i trgovinu Vlatka Kraljevića 20, 32236 Ilok</izvorni_sadrzaj>
    <derivirana_varijabla naziv="DomainObject.Predmet.ProtustrankaWithAdress_1">PABO - ILOK društvo s ograničenom odgovornošću za poljoprivredu, građenje i trgovinu Vlatka Kraljevića 20, 32236 Ilok</derivirana_varijabla>
  </DomainObject.Predmet.ProtustrankaWithAdress>
  <DomainObject.Predmet.ProtustrankaWithAdressOIB>
    <izvorni_sadrzaj>PABO - ILOK društvo s ograničenom odgovornošću za poljoprivredu, građenje i trgovinu, OIB 14485577202, Vlatka Kraljevića 20, 32236 Ilok</izvorni_sadrzaj>
    <derivirana_varijabla naziv="DomainObject.Predmet.ProtustrankaWithAdressOIB_1">PABO - ILOK društvo s ograničenom odgovornošću za poljoprivredu, građenje i trgovinu, OIB 14485577202, Vlatka Kraljevića 20, 32236 Ilok</derivirana_varijabla>
  </DomainObject.Predmet.ProtustrankaWithAdressOIB>
  <DomainObject.Predmet.ProtustrankaNazivFormated>
    <izvorni_sadrzaj>PABO - ILOK društvo s ograničenom odgovornošću za poljoprivredu, građenje i trgovinu</izvorni_sadrzaj>
    <derivirana_varijabla naziv="DomainObject.Predmet.ProtustrankaNazivFormated_1">PABO - ILOK društvo s ograničenom odgovornošću za poljoprivredu, građenje i trgovinu</derivirana_varijabla>
  </DomainObject.Predmet.ProtustrankaNazivFormated>
  <DomainObject.Predmet.ProtustrankaNazivFormatedOIB>
    <izvorni_sadrzaj>PABO - ILOK društvo s ograničenom odgovornošću za poljoprivredu, građenje i trgovinu, OIB 14485577202</izvorni_sadrzaj>
    <derivirana_varijabla naziv="DomainObject.Predmet.ProtustrankaNazivFormatedOIB_1">PABO - ILOK društvo s ograničenom odgovornošću za poljoprivredu, građenje i trgovinu, OIB 14485577202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PODRUČNI URED SLAVONE I BARANJE POREZNO MJESTO VUKOVAR</izvorni_sadrzaj>
    <derivirana_varijabla naziv="DomainObject.Predmet.StrankaFormated_1">  RH MF PU  PODRUČNI URED SLAVONE I BARANJE POREZNO MJESTO VUKOVAR</derivirana_varijabla>
  </DomainObject.Predmet.StrankaFormated>
  <DomainObject.Predmet.StrankaFormatedOIB>
    <izvorni_sadrzaj>  RH MF PU  PODRUČNI URED SLAVONE I BARANJE POREZNO MJESTO VUKOVAR, OIB 18683136487</izvorni_sadrzaj>
    <derivirana_varijabla naziv="DomainObject.Predmet.StrankaFormatedOIB_1">  RH MF PU  PODRUČNI URED SLAVONE I BARANJE POREZNO MJESTO VUKOVAR, OIB 18683136487</derivirana_varijabla>
  </DomainObject.Predmet.StrankaFormatedOIB>
  <DomainObject.Predmet.StrankaFormatedWithAdress>
    <izvorni_sadrzaj> RH MF PU  PODRUČNI URED SLAVONE I BARANJE POREZNO MJESTO VUKOVAR</izvorni_sadrzaj>
    <derivirana_varijabla naziv="DomainObject.Predmet.StrankaFormatedWithAdress_1"> RH MF PU  PODRUČNI URED SLAVONE I BARANJE POREZNO MJESTO VUKOVAR</derivirana_varijabla>
  </DomainObject.Predmet.StrankaFormatedWithAdress>
  <DomainObject.Predmet.StrankaFormatedWithAdressOIB>
    <izvorni_sadrzaj> RH MF PU  PODRUČNI URED SLAVONE I BARANJE POREZNO MJESTO VUKOVAR, OIB 18683136487</izvorni_sadrzaj>
    <derivirana_varijabla naziv="DomainObject.Predmet.StrankaFormatedWithAdressOIB_1"> RH MF PU  PODRUČNI URED SLAVONE I BARANJE POREZNO MJESTO VUKOVAR, OIB 18683136487</derivirana_varijabla>
  </DomainObject.Predmet.StrankaFormatedWithAdressOIB>
  <DomainObject.Predmet.StrankaWithAdress>
    <izvorni_sadrzaj>RH MF PU  PODRUČNI URED SLAVONE I BARANJE POREZNO MJESTO VUKOVAR </izvorni_sadrzaj>
    <derivirana_varijabla naziv="DomainObject.Predmet.StrankaWithAdress_1">RH MF PU  PODRUČNI URED SLAVONE I BARANJE POREZNO MJESTO VUKOVAR </derivirana_varijabla>
  </DomainObject.Predmet.StrankaWithAdress>
  <DomainObject.Predmet.StrankaWithAdressOIB>
    <izvorni_sadrzaj>RH MF PU  PODRUČNI URED SLAVONE I BARANJE POREZNO MJESTO VUKOVAR, OIB 18683136487</izvorni_sadrzaj>
    <derivirana_varijabla naziv="DomainObject.Predmet.StrankaWithAdressOIB_1">RH MF PU  PODRUČNI URED SLAVONE I BARANJE POREZNO MJESTO VUKOVAR, OIB 18683136487</derivirana_varijabla>
  </DomainObject.Predmet.StrankaWithAdressOIB>
  <DomainObject.Predmet.StrankaNazivFormated>
    <izvorni_sadrzaj>RH MF PU  PODRUČNI URED SLAVONE I BARANJE POREZNO MJESTO VUKOVAR</izvorni_sadrzaj>
    <derivirana_varijabla naziv="DomainObject.Predmet.StrankaNazivFormated_1">RH MF PU  PODRUČNI URED SLAVONE I BARANJE POREZNO MJESTO VUKOVAR</derivirana_varijabla>
  </DomainObject.Predmet.StrankaNazivFormated>
  <DomainObject.Predmet.StrankaNazivFormatedOIB>
    <izvorni_sadrzaj>RH MF PU  PODRUČNI URED SLAVONE I BARANJE POREZNO MJESTO VUKOVAR, OIB 18683136487</izvorni_sadrzaj>
    <derivirana_varijabla naziv="DomainObject.Predmet.StrankaNazivFormatedOIB_1">RH MF PU  PODRUČNI URED SLAVONE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 PODRUČNI URED SLAVONE I BARANJE POREZNO MJESTO VUKOVAR</item>
    </izvorni_sadrzaj>
    <derivirana_varijabla naziv="DomainObject.Predmet.StrankaListFormated_1">
      <item>RH MF PU  PODRUČNI URED SLAVONE I BARANJE POREZNO MJESTO VUKOVAR</item>
    </derivirana_varijabla>
  </DomainObject.Predmet.StrankaListFormated>
  <DomainObject.Predmet.StrankaListFormatedOIB>
    <izvorni_sadrzaj>
      <item>RH MF PU  PODRUČNI URED SLAVONE I BARANJE POREZNO MJESTO VUKOVAR, OIB 18683136487</item>
    </izvorni_sadrzaj>
    <derivirana_varijabla naziv="DomainObject.Predmet.StrankaListFormatedOIB_1">
      <item>RH MF PU  PODRUČNI URED SLAVONE I BARANJE POREZNO MJESTO VUKOVAR, OIB 18683136487</item>
    </derivirana_varijabla>
  </DomainObject.Predmet.StrankaListFormatedOIB>
  <DomainObject.Predmet.StrankaListFormatedWithAdress>
    <izvorni_sadrzaj>
      <item>RH MF PU  PODRUČNI URED SLAVONE I BARANJE POREZNO MJESTO VUKOVAR</item>
    </izvorni_sadrzaj>
    <derivirana_varijabla naziv="DomainObject.Predmet.StrankaListFormatedWithAdress_1">
      <item>RH MF PU  PODRUČNI URED SLAVONE I BARANJE POREZNO MJESTO VUKOVAR</item>
    </derivirana_varijabla>
  </DomainObject.Predmet.StrankaListFormatedWithAdress>
  <DomainObject.Predmet.StrankaListFormatedWithAdressOIB>
    <izvorni_sadrzaj>
      <item>RH MF PU  PODRUČNI URED SLAVONE I BARANJE POREZNO MJESTO VUKOVAR, OIB 18683136487</item>
    </izvorni_sadrzaj>
    <derivirana_varijabla naziv="DomainObject.Predmet.StrankaListFormatedWithAdressOIB_1">
      <item>RH MF PU  PODRUČNI URED SLAVONE I BARANJE POREZNO MJESTO VUKOVAR, OIB 18683136487</item>
    </derivirana_varijabla>
  </DomainObject.Predmet.StrankaListFormatedWithAdressOIB>
  <DomainObject.Predmet.StrankaListNazivFormated>
    <izvorni_sadrzaj>
      <item>RH MF PU  PODRUČNI URED SLAVONE I BARANJE POREZNO MJESTO VUKOVAR</item>
    </izvorni_sadrzaj>
    <derivirana_varijabla naziv="DomainObject.Predmet.StrankaListNazivFormated_1">
      <item>RH MF PU  PODRUČNI URED SLAVONE I BARANJE POREZNO MJESTO VUKOVAR</item>
    </derivirana_varijabla>
  </DomainObject.Predmet.StrankaListNazivFormated>
  <DomainObject.Predmet.StrankaListNazivFormatedOIB>
    <izvorni_sadrzaj>
      <item>RH MF PU  PODRUČNI URED SLAVONE I BARANJE POREZNO MJESTO VUKOVAR, OIB 18683136487</item>
    </izvorni_sadrzaj>
    <derivirana_varijabla naziv="DomainObject.Predmet.StrankaListNazivFormatedOIB_1">
      <item>RH MF PU  PODRUČNI URED SLAVONE I BARANJE POREZNO MJESTO VUKOVAR, OIB 18683136487</item>
    </derivirana_varijabla>
  </DomainObject.Predmet.StrankaListNazivFormatedOIB>
  <DomainObject.Predmet.ProtuStrankaListFormated>
    <izvorni_sadrzaj>
      <item>PABO - ILOK društvo s ograničenom odgovornošću za poljoprivredu, građenje i trgovinu</item>
    </izvorni_sadrzaj>
    <derivirana_varijabla naziv="DomainObject.Predmet.ProtuStrankaListFormated_1">
      <item>PABO - ILOK društvo s ograničenom odgovornošću za poljoprivredu, građenje i trgovinu</item>
    </derivirana_varijabla>
  </DomainObject.Predmet.ProtuStrankaListFormated>
  <DomainObject.Predmet.ProtuStrankaListFormatedOIB>
    <izvorni_sadrzaj>
      <item>PABO - ILOK društvo s ograničenom odgovornošću za poljoprivredu, građenje i trgovinu, OIB 14485577202</item>
    </izvorni_sadrzaj>
    <derivirana_varijabla naziv="DomainObject.Predmet.ProtuStrankaListFormatedOIB_1">
      <item>PABO - ILOK društvo s ograničenom odgovornošću za poljoprivredu, građenje i trgovinu, OIB 14485577202</item>
    </derivirana_varijabla>
  </DomainObject.Predmet.ProtuStrankaListFormatedOIB>
  <DomainObject.Predmet.ProtuStrankaListFormatedWithAdress>
    <izvorni_sadrzaj>
      <item>PABO - ILOK društvo s ograničenom odgovornošću za poljoprivredu, građenje i trgovinu, Vlatka Kraljevića 20, 32236 Ilok</item>
    </izvorni_sadrzaj>
    <derivirana_varijabla naziv="DomainObject.Predmet.ProtuStrankaListFormatedWithAdress_1">
      <item>PABO - ILOK društvo s ograničenom odgovornošću za poljoprivredu, građenje i trgovinu, Vlatka Kraljevića 20, 32236 Ilok</item>
    </derivirana_varijabla>
  </DomainObject.Predmet.ProtuStrankaListFormatedWithAdress>
  <DomainObject.Predmet.ProtuStrankaListFormatedWithAdressOIB>
    <izvorni_sadrzaj>
      <item>PABO - ILOK društvo s ograničenom odgovornošću za poljoprivredu, građenje i trgovinu, OIB 14485577202, Vlatka Kraljevića 20, 32236 Ilok</item>
    </izvorni_sadrzaj>
    <derivirana_varijabla naziv="DomainObject.Predmet.ProtuStrankaListFormatedWithAdressOIB_1">
      <item>PABO - ILOK društvo s ograničenom odgovornošću za poljoprivredu, građenje i trgovinu, OIB 14485577202, Vlatka Kraljevića 20, 32236 Ilok</item>
    </derivirana_varijabla>
  </DomainObject.Predmet.ProtuStrankaListFormatedWithAdressOIB>
  <DomainObject.Predmet.ProtuStrankaListNazivFormated>
    <izvorni_sadrzaj>
      <item>PABO - ILOK društvo s ograničenom odgovornošću za poljoprivredu, građenje i trgovinu</item>
    </izvorni_sadrzaj>
    <derivirana_varijabla naziv="DomainObject.Predmet.ProtuStrankaListNazivFormated_1">
      <item>PABO - ILOK društvo s ograničenom odgovornošću za poljoprivredu, građenje i trgovinu</item>
    </derivirana_varijabla>
  </DomainObject.Predmet.ProtuStrankaListNazivFormated>
  <DomainObject.Predmet.ProtuStrankaListNazivFormatedOIB>
    <izvorni_sadrzaj>
      <item>PABO - ILOK društvo s ograničenom odgovornošću za poljoprivredu, građenje i trgovinu, OIB 14485577202</item>
    </izvorni_sadrzaj>
    <derivirana_varijabla naziv="DomainObject.Predmet.ProtuStrankaListNazivFormatedOIB_1">
      <item>PABO - ILOK društvo s ograničenom odgovornošću za poljoprivredu, građenje i trgovinu, OIB 14485577202</item>
    </derivirana_varijabla>
  </DomainObject.Predmet.ProtuStrankaListNazivFormatedOIB>
  <DomainObject.Predmet.OstaliListFormated>
    <izvorni_sadrzaj>
      <item>Pavao Bogović</item>
      <item>ŽDO GUO VUKOVAR</item>
    </izvorni_sadrzaj>
    <derivirana_varijabla naziv="DomainObject.Predmet.OstaliListFormated_1">
      <item>Pavao Bogović</item>
      <item>ŽDO GUO VUKOVAR</item>
    </derivirana_varijabla>
  </DomainObject.Predmet.OstaliListFormated>
  <DomainObject.Predmet.OstaliListFormatedOIB>
    <izvorni_sadrzaj>
      <item>Pavao Bogović, OIB 52511971967</item>
      <item>ŽDO GUO VUKOVAR</item>
    </izvorni_sadrzaj>
    <derivirana_varijabla naziv="DomainObject.Predmet.OstaliListFormatedOIB_1">
      <item>Pavao Bogović, OIB 52511971967</item>
      <item>ŽDO GUO VUKOVAR</item>
    </derivirana_varijabla>
  </DomainObject.Predmet.OstaliListFormatedOIB>
  <DomainObject.Predmet.OstaliListFormatedWithAdress>
    <izvorni_sadrzaj>
      <item>Pavao Bogović, Kraljevec 59, 49294 Kraljevec Na Sutli</item>
      <item>ŽDO GUO VUKOVAR</item>
    </izvorni_sadrzaj>
    <derivirana_varijabla naziv="DomainObject.Predmet.OstaliListFormatedWithAdress_1">
      <item>Pavao Bogović, Kraljevec 59, 49294 Kraljevec Na Sutli</item>
      <item>ŽDO GUO VUKOVAR</item>
    </derivirana_varijabla>
  </DomainObject.Predmet.OstaliListFormatedWithAdress>
  <DomainObject.Predmet.OstaliListFormatedWithAdressOIB>
    <izvorni_sadrzaj>
      <item>Pavao Bogović, OIB 52511971967, Kraljevec 59, 49294 Kraljevec Na Sutli</item>
      <item>ŽDO GUO VUKOVAR</item>
    </izvorni_sadrzaj>
    <derivirana_varijabla naziv="DomainObject.Predmet.OstaliListFormatedWithAdressOIB_1">
      <item>Pavao Bogović, OIB 52511971967, Kraljevec 59, 49294 Kraljevec Na Sutli</item>
      <item>ŽDO GUO VUKOVAR</item>
    </derivirana_varijabla>
  </DomainObject.Predmet.OstaliListFormatedWithAdressOIB>
  <DomainObject.Predmet.OstaliListNazivFormated>
    <izvorni_sadrzaj>
      <item>Pavao Bogović</item>
      <item>ŽDO GUO VUKOVAR</item>
    </izvorni_sadrzaj>
    <derivirana_varijabla naziv="DomainObject.Predmet.OstaliListNazivFormated_1">
      <item>Pavao Bogović</item>
      <item>ŽDO GUO VUKOVAR</item>
    </derivirana_varijabla>
  </DomainObject.Predmet.OstaliListNazivFormated>
  <DomainObject.Predmet.OstaliListNazivFormatedOIB>
    <izvorni_sadrzaj>
      <item>Pavao Bogović, OIB 52511971967</item>
      <item>ŽDO GUO VUKOVAR</item>
    </izvorni_sadrzaj>
    <derivirana_varijabla naziv="DomainObject.Predmet.OstaliListNazivFormatedOIB_1">
      <item>Pavao Bogović, OIB 52511971967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PODRUČNI URED SLAVONE I BARANJE POREZNO MJESTO VUKOVAR</izvorni_sadrzaj>
    <derivirana_varijabla naziv="DomainObject.Predmet.StrankaIDrugi_1">RH MF PU  PODRUČNI URED SLAVONE I BARANJE POREZNO MJESTO VUKOVAR</derivirana_varijabla>
  </DomainObject.Predmet.StrankaIDrugi>
  <DomainObject.Predmet.ProtustrankaIDrugi>
    <izvorni_sadrzaj>PABO - ILOK društvo s ograničenom odgovornošću za poljoprivredu, građenje i trgovinu</izvorni_sadrzaj>
    <derivirana_varijabla naziv="DomainObject.Predmet.ProtustrankaIDrugi_1">PABO - ILOK društvo s ograničenom odgovornošću za poljoprivredu, građenje i trgovinu</derivirana_varijabla>
  </DomainObject.Predmet.ProtustrankaIDrugi>
  <DomainObject.Predmet.StrankaIDrugiAdressOIB>
    <izvorni_sadrzaj>RH MF PU  PODRUČNI URED SLAVONE I BARANJE POREZNO MJESTO VUKOVAR, OIB 18683136487</izvorni_sadrzaj>
    <derivirana_varijabla naziv="DomainObject.Predmet.StrankaIDrugiAdressOIB_1">RH MF PU  PODRUČNI URED SLAVONE I BARANJE POREZNO MJESTO VUKOVAR, OIB 18683136487</derivirana_varijabla>
  </DomainObject.Predmet.StrankaIDrugiAdressOIB>
  <DomainObject.Predmet.ProtustrankaIDrugiAdressOIB>
    <izvorni_sadrzaj>PABO - ILOK društvo s ograničenom odgovornošću za poljoprivredu, građenje i trgovinu, OIB 14485577202, Vlatka Kraljevića 20, 32236 Ilok</izvorni_sadrzaj>
    <derivirana_varijabla naziv="DomainObject.Predmet.ProtustrankaIDrugiAdressOIB_1">PABO - ILOK društvo s ograničenom odgovornošću za poljoprivredu, građenje i trgovinu, OIB 14485577202, Vlatka Kraljevića 20,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>13. listopada 2017.</izvorni_sadrzaj>
    <derivirana_varijabla naziv="DomainObject.Predmet.OdlukaRjesenje.DatumPravomocnosti_1">13. listopada 2017.</derivirana_varijabla>
  </DomainObject.Predmet.OdlukaRjesenje.DatumPravomocnosti>
  <DomainObject.Predmet.OdlukaRjesenje.Oznaka>
    <izvorni_sadrzaj>St-409/2016-19</izvorni_sadrzaj>
    <derivirana_varijabla naziv="DomainObject.Predmet.OdlukaRjesenje.Oznaka_1">St-409/2016-19</derivirana_varijabla>
  </DomainObject.Predmet.OdlukaRjesenje.Oznaka>
  <DomainObject.Predmet.SudioniciListNaziv>
    <izvorni_sadrzaj>
      <item>PABO - ILOK društvo s ograničenom odgovornošću za poljoprivredu, građenje i trgovinu</item>
      <item>RH MF PU  PODRUČNI URED SLAVONE I BARANJE POREZNO MJESTO VUKOVAR</item>
      <item>Pavao Bogović</item>
      <item>ŽDO GUO VUKOVAR</item>
    </izvorni_sadrzaj>
    <derivirana_varijabla naziv="DomainObject.Predmet.SudioniciListNaziv_1">
      <item>PABO - ILOK društvo s ograničenom odgovornošću za poljoprivredu, građenje i trgovinu</item>
      <item>RH MF PU  PODRUČNI URED SLAVONE I BARANJE POREZNO MJESTO VUKOVAR</item>
      <item>Pavao Bogović</item>
      <item>ŽDO GUO VUKOVAR</item>
    </derivirana_varijabla>
  </DomainObject.Predmet.SudioniciListNaziv>
  <DomainObject.Predmet.SudioniciListAdressOIB>
    <izvorni_sadrzaj>
      <item>PABO - ILOK društvo s ograničenom odgovornošću za poljoprivredu, građenje i trgovinu, OIB 14485577202, Vlatka Kraljevića 20,32236 Ilok</item>
      <item>RH MF PU  PODRUČNI URED SLAVONE I BARANJE POREZNO MJESTO VUKOVAR, OIB 18683136487</item>
      <item>Pavao Bogović, OIB 52511971967, Kraljevec 59,49294 Kraljevec Na Sutli</item>
      <item>ŽDO GUO VUKOVAR</item>
    </izvorni_sadrzaj>
    <derivirana_varijabla naziv="DomainObject.Predmet.SudioniciListAdressOIB_1">
      <item>PABO - ILOK društvo s ograničenom odgovornošću za poljoprivredu, građenje i trgovinu, OIB 14485577202, Vlatka Kraljevića 20,32236 Ilok</item>
      <item>RH MF PU  PODRUČNI URED SLAVONE I BARANJE POREZNO MJESTO VUKOVAR, OIB 18683136487</item>
      <item>Pavao Bogović, OIB 52511971967, Kraljevec 59,49294 Kraljevec Na Sutli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14485577202</item>
      <item>, OIB 18683136487</item>
      <item>, OIB 52511971967</item>
      <item>, OIB null</item>
    </izvorni_sadrzaj>
    <derivirana_varijabla naziv="DomainObject.Predmet.SudioniciListNazivOIB_1">
      <item>, OIB 14485577202</item>
      <item>, OIB 18683136487</item>
      <item>, OIB 52511971967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0F737-0766-44DE-9067-3E34C38CB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422</properties:Words>
  <properties:Characters>2313</properties:Characters>
  <properties:Lines>85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2017-12-06T07:15:00Z</dcterms:created>
  <dc:creator>hermanj</dc:creator>
  <cp:lastModifiedBy>Marija Galić</cp:lastModifiedBy>
  <cp:lastPrinted>2017-12-06T07:15:00Z</cp:lastPrinted>
  <dcterms:modified xmlns:xsi="http://www.w3.org/2001/XMLSchema-instance" xsi:type="dcterms:W3CDTF">2017-12-06T07:20:00Z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