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4df1" w14:paraId="d7c4df1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AA4FC2">
        <w:t>9219/15-3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AA4FC2" w:rsidRPr="00AA4FC2">
        <w:t>MAKRO KONEKTOR j.d.o.o.</w:t>
      </w:r>
      <w:r w:rsidR="00AA4FC2">
        <w:t xml:space="preserve"> </w:t>
      </w:r>
      <w:r w:rsidR="00960E27">
        <w:t xml:space="preserve">Zagreb, </w:t>
      </w:r>
      <w:r w:rsidR="00AA4FC2">
        <w:t xml:space="preserve">Ulica grada Vukovara 271 </w:t>
      </w:r>
      <w:r w:rsidR="00960E27">
        <w:t xml:space="preserve"> </w:t>
      </w:r>
      <w:r w:rsidR="0031730F">
        <w:t xml:space="preserve">MBS: </w:t>
      </w:r>
      <w:r w:rsidR="00AA4FC2" w:rsidRPr="00AA4FC2">
        <w:t>080853337</w:t>
      </w:r>
      <w:r w:rsidR="0031730F">
        <w:t xml:space="preserve"> OIB: </w:t>
      </w:r>
      <w:r w:rsidR="00AA4FC2" w:rsidRPr="00AA4FC2">
        <w:t>94680633307</w:t>
      </w:r>
      <w:r w:rsidR="00960E27">
        <w:t xml:space="preserve"> </w:t>
      </w:r>
      <w:r w:rsidR="00B232AC">
        <w:t xml:space="preserve">dana </w:t>
      </w:r>
      <w:r w:rsidR="00DC15B7">
        <w:t>29</w:t>
      </w:r>
      <w:r w:rsidR="0052661E">
        <w:t xml:space="preserve">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AA4FC2">
        <w:t xml:space="preserve">Ivan Ljubej, Zagreb, Davorina Bazjanca 29 </w:t>
      </w:r>
      <w:r w:rsidR="00960E27">
        <w:t xml:space="preserve"> OIB: </w:t>
      </w:r>
      <w:r w:rsidR="00AA4FC2">
        <w:t>04629735357</w:t>
      </w:r>
      <w:r w:rsidR="00960E27">
        <w:t xml:space="preserve"> </w:t>
      </w:r>
      <w:r w:rsidR="0052661E">
        <w:t>-</w:t>
      </w:r>
      <w:r w:rsidR="00C51EA5">
        <w:t xml:space="preserve"> osoba ovlaštena</w:t>
      </w:r>
      <w:r>
        <w:t xml:space="preserve"> za zastupanje dužnika</w:t>
      </w:r>
      <w:r w:rsidR="00863BF8" w:rsidRPr="00863BF8">
        <w:t xml:space="preserve"> </w:t>
      </w:r>
      <w:r w:rsidR="00AA4FC2" w:rsidRPr="00AA4FC2">
        <w:t>MAKRO KONEKTOR j.d.o.o.</w:t>
      </w:r>
      <w:r w:rsidR="00AA4FC2">
        <w:t xml:space="preserve"> Zagreb, Ulica grada Vukovara 271  MBS: </w:t>
      </w:r>
      <w:r w:rsidR="00AA4FC2" w:rsidRPr="00AA4FC2">
        <w:t>080853337</w:t>
      </w:r>
      <w:r w:rsidR="00AA4FC2">
        <w:t xml:space="preserve"> OIB: </w:t>
      </w:r>
      <w:r w:rsidR="00AA4FC2" w:rsidRPr="00AA4FC2">
        <w:t>94680633307</w:t>
      </w:r>
      <w:r w:rsidR="00AA4FC2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MAKRO KONEKTOR j.d.o.o.</w:t>
      </w:r>
      <w:r w:rsidR="00AA4FC2">
        <w:t xml:space="preserve"> Zagreb, Ulica grada Vukovara 271  MBS: </w:t>
      </w:r>
      <w:r w:rsidR="00AA4FC2" w:rsidRPr="00AA4FC2">
        <w:t>080853337</w:t>
      </w:r>
      <w:r w:rsidR="00AA4FC2">
        <w:t xml:space="preserve"> OIB: </w:t>
      </w:r>
      <w:r w:rsidR="00AA4FC2" w:rsidRPr="00AA4FC2">
        <w:t>94680633307</w:t>
      </w:r>
      <w:r w:rsidR="00AA4FC2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AA4FC2">
        <w:t>56.853,54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DC15B7">
        <w:t>29</w:t>
      </w:r>
      <w:r w:rsidR="0052661E">
        <w:t xml:space="preserve">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1258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12585F">
        <w:t>,v.r.</w:t>
      </w:r>
    </w:p>
    <w:p w:rsidRDefault="0012585F" w:rsidR="001258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2585F" w:rsidP="0012585F" w:rsidR="0012585F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12585F"/>
    <w:rsid w:val="0015645C"/>
    <w:rsid w:val="00180C32"/>
    <w:rsid w:val="001C6B43"/>
    <w:rsid w:val="00283809"/>
    <w:rsid w:val="002A6164"/>
    <w:rsid w:val="002D4752"/>
    <w:rsid w:val="002D7583"/>
    <w:rsid w:val="002F454B"/>
    <w:rsid w:val="0030413A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81191"/>
    <w:rsid w:val="00A97E67"/>
    <w:rsid w:val="00AA4FC2"/>
    <w:rsid w:val="00B232AC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9219</izvorni_sadrzaj>
    <derivirana_varijabla naziv="DomainObject.Predmet.Broj_1">9219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St-9219/2015</izvorni_sadrzaj>
    <derivirana_varijabla naziv="DomainObject.Predmet.OznakaBroj_1">St-9219/2015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 KONEKTOR j.d.o.o.</izvorni_sadrzaj>
    <derivirana_varijabla naziv="DomainObject.Predmet.ProtustrankaFormated_1">  MAKRO KONEKTOR j.d.o.o.</derivirana_varijabla>
  </DomainObject.Predmet.ProtustrankaFormated>
  <DomainObject.Predmet.ProtustrankaFormatedOIB>
    <izvorni_sadrzaj>  MAKRO KONEKTOR j.d.o.o., OIB 94680633307</izvorni_sadrzaj>
    <derivirana_varijabla naziv="DomainObject.Predmet.ProtustrankaFormatedOIB_1">  MAKRO KONEKTOR j.d.o.o., OIB 94680633307</derivirana_varijabla>
  </DomainObject.Predmet.ProtustrankaFormatedOIB>
  <DomainObject.Predmet.ProtustrankaFormatedWithAdress>
    <izvorni_sadrzaj> MAKRO KONEKTOR j.d.o.o., Ulica grada Vukovara 271, 10000 Zagreb</izvorni_sadrzaj>
    <derivirana_varijabla naziv="DomainObject.Predmet.ProtustrankaFormatedWithAdress_1"> MAKRO KONEKTOR j.d.o.o., Ulica grada Vukovara 271, 10000 Zagreb</derivirana_varijabla>
  </DomainObject.Predmet.ProtustrankaFormatedWithAdress>
  <DomainObject.Predmet.ProtustrankaFormatedWithAdressOIB>
    <izvorni_sadrzaj> MAKRO KONEKTOR j.d.o.o., OIB 94680633307, Ulica grada Vukovara 271, 10000 Zagreb</izvorni_sadrzaj>
    <derivirana_varijabla naziv="DomainObject.Predmet.ProtustrankaFormatedWithAdressOIB_1"> MAKRO KONEKTOR j.d.o.o., OIB 94680633307, Ulica grada Vukovara 271, 10000 Zagreb</derivirana_varijabla>
  </DomainObject.Predmet.ProtustrankaFormatedWithAdressOIB>
  <DomainObject.Predmet.ProtustrankaWithAdress>
    <izvorni_sadrzaj>MAKRO KONEKTOR j.d.o.o. Ulica grada Vukovara 271, 10000 Zagreb</izvorni_sadrzaj>
    <derivirana_varijabla naziv="DomainObject.Predmet.ProtustrankaWithAdress_1">MAKRO KONEKTOR j.d.o.o. Ulica grada Vukovara 271, 10000 Zagreb</derivirana_varijabla>
  </DomainObject.Predmet.ProtustrankaWithAdress>
  <DomainObject.Predmet.ProtustrankaWithAdressOIB>
    <izvorni_sadrzaj>MAKRO KONEKTOR j.d.o.o., OIB 94680633307, Ulica grada Vukovara 271, 10000 Zagreb</izvorni_sadrzaj>
    <derivirana_varijabla naziv="DomainObject.Predmet.ProtustrankaWithAdressOIB_1">MAKRO KONEKTOR j.d.o.o., OIB 94680633307, Ulica grada Vukovara 271, 10000 Zagreb</derivirana_varijabla>
  </DomainObject.Predmet.ProtustrankaWithAdressOIB>
  <DomainObject.Predmet.ProtustrankaNazivFormated>
    <izvorni_sadrzaj>MAKRO KONEKTOR j.d.o.o.</izvorni_sadrzaj>
    <derivirana_varijabla naziv="DomainObject.Predmet.ProtustrankaNazivFormated_1">MAKRO KONEKTOR j.d.o.o.</derivirana_varijabla>
  </DomainObject.Predmet.ProtustrankaNazivFormated>
  <DomainObject.Predmet.ProtustrankaNazivFormatedOIB>
    <izvorni_sadrzaj>MAKRO KONEKTOR j.d.o.o., OIB 94680633307</izvorni_sadrzaj>
    <derivirana_varijabla naziv="DomainObject.Predmet.ProtustrankaNazivFormatedOIB_1">MAKRO KONEKTOR j.d.o.o., OIB 94680633307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 KONEKTOR j.d.o.o.</item>
    </izvorni_sadrzaj>
    <derivirana_varijabla naziv="DomainObject.Predmet.ProtuStrankaListFormated_1">
      <item>MAKRO KONEKTOR j.d.o.o.</item>
    </derivirana_varijabla>
  </DomainObject.Predmet.ProtuStrankaListFormated>
  <DomainObject.Predmet.ProtuStrankaListFormatedOIB>
    <izvorni_sadrzaj>
      <item>MAKRO KONEKTOR j.d.o.o., OIB 94680633307</item>
    </izvorni_sadrzaj>
    <derivirana_varijabla naziv="DomainObject.Predmet.ProtuStrankaListFormatedOIB_1">
      <item>MAKRO KONEKTOR j.d.o.o., OIB 94680633307</item>
    </derivirana_varijabla>
  </DomainObject.Predmet.ProtuStrankaListFormatedOIB>
  <DomainObject.Predmet.ProtuStrankaListFormatedWithAdress>
    <izvorni_sadrzaj>
      <item>MAKRO KONEKTOR j.d.o.o., Ulica grada Vukovara 271, 10000 Zagreb</item>
    </izvorni_sadrzaj>
    <derivirana_varijabla naziv="DomainObject.Predmet.ProtuStrankaListFormatedWithAdress_1">
      <item>MAKRO KONEKTOR j.d.o.o., Ulica grada Vukovara 271, 10000 Zagreb</item>
    </derivirana_varijabla>
  </DomainObject.Predmet.ProtuStrankaListFormatedWithAdress>
  <DomainObject.Predmet.ProtuStrankaListFormatedWithAdressOIB>
    <izvorni_sadrzaj>
      <item>MAKRO KONEKTOR j.d.o.o., OIB 94680633307, Ulica grada Vukovara 271, 10000 Zagreb</item>
    </izvorni_sadrzaj>
    <derivirana_varijabla naziv="DomainObject.Predmet.ProtuStrankaListFormatedWithAdressOIB_1">
      <item>MAKRO KONEKTOR j.d.o.o., OIB 94680633307, Ulica grada Vukovara 271, 10000 Zagreb</item>
    </derivirana_varijabla>
  </DomainObject.Predmet.ProtuStrankaListFormatedWithAdressOIB>
  <DomainObject.Predmet.ProtuStrankaListNazivFormated>
    <izvorni_sadrzaj>
      <item>MAKRO KONEKTOR j.d.o.o.</item>
    </izvorni_sadrzaj>
    <derivirana_varijabla naziv="DomainObject.Predmet.ProtuStrankaListNazivFormated_1">
      <item>MAKRO KONEKTOR j.d.o.o.</item>
    </derivirana_varijabla>
  </DomainObject.Predmet.ProtuStrankaListNazivFormated>
  <DomainObject.Predmet.ProtuStrankaListNazivFormatedOIB>
    <izvorni_sadrzaj>
      <item>MAKRO KONEKTOR j.d.o.o., OIB 94680633307</item>
    </izvorni_sadrzaj>
    <derivirana_varijabla naziv="DomainObject.Predmet.ProtuStrankaListNazivFormatedOIB_1">
      <item>MAKRO KONEKTOR j.d.o.o., OIB 94680633307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 KONEKTOR j.d.o.o.</izvorni_sadrzaj>
    <derivirana_varijabla naziv="DomainObject.Predmet.ProtustrankaIDrugi_1">MAKRO KONEKTOR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MAKRO KONEKTOR j.d.o.o., OIB 94680633307, Ulica grada Vukovara 271, 10000 Zagreb</izvorni_sadrzaj>
    <derivirana_varijabla naziv="DomainObject.Predmet.ProtustrankaIDrugiAdressOIB_1">MAKRO KONEKTOR j.d.o.o., OIB 94680633307,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 KONEKTOR j.d.o.o.</item>
    </izvorni_sadrzaj>
    <derivirana_varijabla naziv="DomainObject.Predmet.SudioniciListNaziv_1">
      <item>FINA Regionalni centar Zagreb</item>
      <item>MAKRO KONEKTOR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MAKRO KONEKTOR j.d.o.o., OIB 94680633307, Ulica grada Vukovara 271,10000 Zagreb</item>
    </izvorni_sadrzaj>
    <derivirana_varijabla naziv="DomainObject.Predmet.SudioniciListAdressOIB_1">
      <item>FINA Regionalni centar Zagreb, OIB 85821130368, Trg svibanjskih žrtava 1995. 1,10000 Zagreb</item>
      <item>MAKRO KONEKTOR j.d.o.o., OIB 94680633307,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94680633307</item>
    </izvorni_sadrzaj>
    <derivirana_varijabla naziv="DomainObject.Predmet.SudioniciListNazivOIB_1">
      <item>, OIB 85821130368</item>
      <item>, OIB 94680633307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2000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2016-01-29T08:36:00Z</dcterms:created>
  <dc:creator>Vinka Mihalinčić</dc:creator>
  <cp:lastModifiedBy>Vinka Mihalinčić</cp:lastModifiedBy>
  <cp:lastPrinted>2016-01-29T08:32:00Z</cp:lastPrinted>
  <dcterms:modified xmlns:xsi="http://www.w3.org/2001/XMLSchema-instance" xsi:type="dcterms:W3CDTF">2016-01-29T08:36:00Z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