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9147" w14:paraId="9099147" w:rsidRDefault="007C0AF7" w:rsidP="007C0AF7" w:rsidR="007C0AF7">
      <w:pPr>
        <w:pStyle w:val="Naslov1"/>
        <w15:collapsed w:val="false"/>
        <w:rPr>
          <w:b w:val="false"/>
        </w:rPr>
      </w:pPr>
      <w:bookmarkStart w:name="_GoBack" w:id="0"/>
      <w:bookmarkEnd w:id="0"/>
    </w:p>
    <w:p w:rsidRDefault="008D4EBC" w:rsidP="008D4EBC" w:rsidR="008D4EBC" w:rsidRPr="00444677">
      <w:pPr>
        <w:pStyle w:val="Naslov1"/>
        <w:rPr>
          <w:b w:val="false"/>
        </w:rPr>
      </w:pPr>
    </w:p>
    <w:p w:rsidRDefault="00C66DEE" w:rsidP="00C66DEE" w:rsidR="00C66DEE">
      <w:pPr>
        <w:rPr>
          <w:sz w:val="24"/>
          <w:lang w:val="hr-HR"/>
        </w:rPr>
      </w:pPr>
      <w:r>
        <w:rPr>
          <w:sz w:val="24"/>
          <w:lang w:val="hr-HR"/>
        </w:rPr>
        <w:t xml:space="preserve">OPĆINSKI SUD U OSIJEKU                                                         13. </w:t>
      </w:r>
      <w:proofErr w:type="spellStart"/>
      <w:r w:rsidR="0048313C">
        <w:rPr>
          <w:sz w:val="24"/>
          <w:lang w:val="hr-HR"/>
        </w:rPr>
        <w:t>Sp</w:t>
      </w:r>
      <w:proofErr w:type="spellEnd"/>
      <w:r>
        <w:rPr>
          <w:sz w:val="24"/>
          <w:lang w:val="hr-HR"/>
        </w:rPr>
        <w:t>-</w:t>
      </w:r>
      <w:r w:rsidR="0048313C">
        <w:rPr>
          <w:sz w:val="24"/>
          <w:lang w:val="hr-HR"/>
        </w:rPr>
        <w:t xml:space="preserve">17/2016-2             </w:t>
      </w:r>
      <w:r>
        <w:rPr>
          <w:sz w:val="24"/>
          <w:lang w:val="hr-HR"/>
        </w:rPr>
        <w:t xml:space="preserve">                                                </w:t>
      </w:r>
    </w:p>
    <w:p w:rsidRDefault="00C66DEE" w:rsidP="00C66DEE" w:rsidR="00C66DEE">
      <w:pPr>
        <w:rPr>
          <w:sz w:val="24"/>
          <w:lang w:val="hr-HR"/>
        </w:rPr>
      </w:pPr>
      <w:r>
        <w:rPr>
          <w:sz w:val="24"/>
          <w:lang w:val="hr-HR"/>
        </w:rPr>
        <w:t xml:space="preserve">             OS I J E K</w:t>
      </w:r>
    </w:p>
    <w:p w:rsidRDefault="00C66DEE" w:rsidP="00C66DEE" w:rsidR="00C66DEE">
      <w:pPr>
        <w:rPr>
          <w:sz w:val="24"/>
          <w:lang w:val="hr-HR"/>
        </w:rPr>
      </w:pPr>
    </w:p>
    <w:p w:rsidRDefault="00C66DEE" w:rsidP="00C66DEE" w:rsidR="00C66DE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  <w:r>
        <w:rPr>
          <w:szCs w:val="24"/>
        </w:rPr>
        <w:tab/>
      </w:r>
      <w:r>
        <w:rPr>
          <w:szCs w:val="24"/>
        </w:rPr>
        <w:tab/>
      </w:r>
    </w:p>
    <w:p w:rsidRDefault="0048313C" w:rsidP="00C66DEE" w:rsidR="00C66DEE">
      <w:pPr>
        <w:ind w:firstLine="720" w:left="36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NEVENKA LAĐAREVIĆ </w:t>
      </w:r>
    </w:p>
    <w:p w:rsidRDefault="00C66DEE" w:rsidP="00C66DEE" w:rsidR="00C66DEE">
      <w:pPr>
        <w:ind w:firstLine="720" w:left="3600"/>
        <w:jc w:val="both"/>
        <w:rPr>
          <w:sz w:val="24"/>
          <w:szCs w:val="24"/>
          <w:lang w:val="hr-HR"/>
        </w:rPr>
      </w:pPr>
    </w:p>
    <w:p w:rsidRDefault="0048313C" w:rsidP="0048313C" w:rsidR="00C66DEE" w:rsidRPr="0048313C">
      <w:pPr>
        <w:pStyle w:val="Odlomakpopisa"/>
        <w:numPr>
          <w:ilvl w:val="0"/>
          <w:numId w:val="4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Starčevića 112       </w:t>
      </w:r>
    </w:p>
    <w:p w:rsidRDefault="00C66DEE" w:rsidP="00C66DEE" w:rsidR="00C66DEE">
      <w:pPr>
        <w:ind w:firstLine="720" w:left="3600"/>
        <w:jc w:val="both"/>
        <w:rPr>
          <w:sz w:val="24"/>
          <w:szCs w:val="24"/>
          <w:lang w:val="hr-HR"/>
        </w:rPr>
      </w:pPr>
    </w:p>
    <w:p w:rsidRDefault="0048313C" w:rsidP="0048313C" w:rsidR="00C66DEE">
      <w:pPr>
        <w:ind w:firstLine="720" w:left="36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 U Š E V A C                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Kod ovoga suda u tijeku je </w:t>
      </w:r>
      <w:r w:rsidR="0048313C">
        <w:rPr>
          <w:sz w:val="24"/>
          <w:szCs w:val="24"/>
          <w:lang w:val="hr-HR"/>
        </w:rPr>
        <w:t>postupak u pravnoj stvari Vas kao predlagatelja – potrošača, radi stečaja.</w:t>
      </w:r>
    </w:p>
    <w:p w:rsidRDefault="0048313C" w:rsidP="00C66DEE" w:rsidR="0048313C">
      <w:pPr>
        <w:jc w:val="both"/>
        <w:rPr>
          <w:sz w:val="24"/>
          <w:szCs w:val="24"/>
          <w:lang w:val="hr-HR"/>
        </w:rPr>
      </w:pPr>
    </w:p>
    <w:p w:rsidRDefault="0048313C" w:rsidP="0048313C" w:rsidR="00C66D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Pozivate se da u roku 30 dana dostavite rješenje Ureda državne uprave o oslobađanju obveze uplate predujma troškova postupka u smislu odredbe čl. 45 st. 3 Zakona o stečaju potrošača. </w:t>
      </w:r>
    </w:p>
    <w:p w:rsidRDefault="0048313C" w:rsidP="00C66DEE" w:rsidR="0048313C">
      <w:pPr>
        <w:rPr>
          <w:sz w:val="24"/>
          <w:szCs w:val="24"/>
          <w:lang w:val="hr-HR"/>
        </w:rPr>
      </w:pPr>
    </w:p>
    <w:p w:rsidRDefault="0048313C" w:rsidP="00C66DEE" w:rsidR="0048313C">
      <w:pPr>
        <w:rPr>
          <w:sz w:val="24"/>
          <w:szCs w:val="24"/>
          <w:lang w:val="hr-HR"/>
        </w:rPr>
      </w:pPr>
    </w:p>
    <w:p w:rsidRDefault="0048313C" w:rsidP="00C66DEE" w:rsidR="0048313C">
      <w:pPr>
        <w:rPr>
          <w:sz w:val="24"/>
          <w:szCs w:val="24"/>
          <w:lang w:val="hr-HR"/>
        </w:rPr>
      </w:pPr>
    </w:p>
    <w:p w:rsidRDefault="00C66DEE" w:rsidP="00C66DEE" w:rsidR="00C66DE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3. listopada 2016. godine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ind w:firstLine="720" w:left="43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</w:t>
      </w: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ind w:firstLine="720" w:left="43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DALMOSLAVA GRGIĆ,v.r.</w:t>
      </w:r>
    </w:p>
    <w:p w:rsidRDefault="00C66DEE" w:rsidP="00C66DEE" w:rsidR="00C66DEE">
      <w:pPr>
        <w:ind w:firstLine="720" w:left="4320"/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szCs w:val="24"/>
          <w:lang w:val="hr-HR"/>
        </w:rPr>
      </w:pPr>
    </w:p>
    <w:p w:rsidRDefault="00C66DEE" w:rsidP="00C66DEE" w:rsidR="00C66DEE">
      <w:pPr>
        <w:jc w:val="both"/>
        <w:rPr>
          <w:sz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66DEE" w:rsidP="00C66DEE" w:rsidR="00C66DEE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</w:p>
    <w:p w:rsidRDefault="00F46BFF" w:rsidP="00F46BFF" w:rsidR="00F46BFF" w:rsidRPr="00F46BFF">
      <w:pPr>
        <w:rPr>
          <w:sz w:val="24"/>
          <w:szCs w:val="24"/>
          <w:lang w:val="hr-HR"/>
        </w:rPr>
      </w:pPr>
    </w:p>
    <w:p w:rsidRDefault="00BB50FB" w:rsidP="002661F9" w:rsidR="00BB50FB" w:rsidRPr="00760464">
      <w:pPr>
        <w:jc w:val="both"/>
        <w:rPr>
          <w:sz w:val="24"/>
          <w:szCs w:val="24"/>
          <w:lang w:val="hr-HR"/>
        </w:rPr>
      </w:pPr>
    </w:p>
    <w:p w:rsidRDefault="000E12AE" w:rsidP="001E3162" w:rsidR="00E03FD9" w:rsidRPr="00760464">
      <w:pPr>
        <w:jc w:val="both"/>
        <w:rPr>
          <w:sz w:val="24"/>
          <w:szCs w:val="24"/>
          <w:lang w:val="hr-HR"/>
        </w:rPr>
      </w:pP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</w:p>
    <w:p w:rsidRDefault="00E03FD9" w:rsidP="002661F9" w:rsidR="00E03FD9" w:rsidRPr="00760464">
      <w:pPr>
        <w:jc w:val="both"/>
        <w:rPr>
          <w:sz w:val="24"/>
          <w:szCs w:val="24"/>
          <w:lang w:val="hr-HR"/>
        </w:rPr>
      </w:pPr>
    </w:p>
    <w:p w:rsidRDefault="00E03FD9" w:rsidP="002661F9" w:rsidR="00E03FD9" w:rsidRPr="00760464">
      <w:pPr>
        <w:jc w:val="both"/>
        <w:rPr>
          <w:sz w:val="24"/>
          <w:szCs w:val="24"/>
          <w:lang w:val="hr-HR"/>
        </w:rPr>
      </w:pPr>
    </w:p>
    <w:p w:rsidRDefault="002661F9" w:rsidP="0070569F" w:rsidR="002661F9" w:rsidRPr="00760464">
      <w:pPr>
        <w:jc w:val="both"/>
        <w:rPr>
          <w:sz w:val="24"/>
          <w:szCs w:val="24"/>
          <w:lang w:val="hr-HR"/>
        </w:rPr>
      </w:pP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</w:r>
      <w:r w:rsidRPr="00760464">
        <w:rPr>
          <w:sz w:val="24"/>
          <w:szCs w:val="24"/>
          <w:lang w:val="hr-HR"/>
        </w:rPr>
        <w:tab/>
        <w:t xml:space="preserve"> </w:t>
      </w:r>
    </w:p>
    <w:p w:rsidRDefault="00E67366" w:rsidP="00E446E4" w:rsidR="00E67366" w:rsidRPr="00760464">
      <w:pPr>
        <w:ind w:firstLine="720" w:left="4320"/>
        <w:jc w:val="both"/>
        <w:rPr>
          <w:sz w:val="24"/>
          <w:szCs w:val="24"/>
          <w:lang w:val="hr-HR"/>
        </w:rPr>
      </w:pPr>
    </w:p>
    <w:p w:rsidRDefault="00E67366" w:rsidP="00E446E4" w:rsidR="00E67366" w:rsidRPr="00760464">
      <w:pPr>
        <w:ind w:firstLine="720" w:left="4320"/>
        <w:jc w:val="both"/>
        <w:rPr>
          <w:sz w:val="24"/>
          <w:szCs w:val="24"/>
          <w:lang w:val="hr-HR"/>
        </w:rPr>
      </w:pPr>
    </w:p>
    <w:p w:rsidRDefault="00E67366" w:rsidP="00E67366" w:rsidR="00E446E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879DA" w:rsidP="00114ED1" w:rsidR="009879DA">
      <w:pPr>
        <w:jc w:val="both"/>
        <w:rPr>
          <w:sz w:val="24"/>
          <w:szCs w:val="24"/>
          <w:lang w:val="hr-HR"/>
        </w:rPr>
      </w:pPr>
    </w:p>
    <w:p w:rsidRDefault="009879DA" w:rsidP="00114ED1" w:rsidR="009879DA">
      <w:pPr>
        <w:jc w:val="both"/>
        <w:rPr>
          <w:sz w:val="24"/>
          <w:szCs w:val="24"/>
          <w:lang w:val="hr-HR"/>
        </w:rPr>
      </w:pPr>
    </w:p>
    <w:p w:rsidRDefault="009879DA" w:rsidP="00114ED1" w:rsidR="009879DA">
      <w:pPr>
        <w:jc w:val="both"/>
        <w:rPr>
          <w:sz w:val="24"/>
          <w:szCs w:val="24"/>
          <w:lang w:val="hr-HR"/>
        </w:rPr>
      </w:pPr>
    </w:p>
    <w:p w:rsidRDefault="001A2E84" w:rsidP="00114ED1" w:rsidR="001A2E84">
      <w:pPr>
        <w:jc w:val="both"/>
        <w:rPr>
          <w:sz w:val="24"/>
          <w:szCs w:val="24"/>
          <w:lang w:val="hr-HR"/>
        </w:rPr>
      </w:pPr>
    </w:p>
    <w:p w:rsidRDefault="007A58E1" w:rsidP="009879DA" w:rsidR="00004043">
      <w:pPr>
        <w:jc w:val="both"/>
        <w:rPr>
          <w:szCs w:val="24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82299">
        <w:rPr>
          <w:szCs w:val="24"/>
        </w:rPr>
        <w:t xml:space="preserve"> </w:t>
      </w:r>
    </w:p>
    <w:p w:rsidRDefault="000B2C16" w:rsidP="000B2C16" w:rsidR="000B2C16">
      <w:pPr>
        <w:jc w:val="both"/>
        <w:rPr>
          <w:sz w:val="24"/>
          <w:lang w:val="hr-HR"/>
        </w:rPr>
      </w:pPr>
    </w:p>
    <w:p w:rsidRDefault="00912F22" w:rsidP="00912F22" w:rsidR="00912F22">
      <w:pPr>
        <w:rPr>
          <w:lang w:val="hr-HR"/>
        </w:rPr>
      </w:pPr>
    </w:p>
    <w:p w:rsidRDefault="00912F22" w:rsidP="007A58E1" w:rsidR="00B8393E" w:rsidRPr="00912F22">
      <w:pPr>
        <w:rPr>
          <w:sz w:val="24"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8393E" w:rsidP="00DC65B0" w:rsidR="00CC54EE">
      <w:pPr>
        <w:jc w:val="both"/>
        <w:rPr>
          <w:sz w:val="24"/>
          <w:lang w:val="hr-HR"/>
        </w:rPr>
      </w:pPr>
      <w:r w:rsidRPr="006E73B5">
        <w:rPr>
          <w:lang w:val="hr-HR"/>
        </w:rPr>
        <w:tab/>
      </w:r>
      <w:r w:rsidRPr="006E73B5">
        <w:rPr>
          <w:lang w:val="hr-HR"/>
        </w:rPr>
        <w:tab/>
      </w:r>
      <w:r w:rsidRPr="006E73B5">
        <w:rPr>
          <w:lang w:val="hr-HR"/>
        </w:rPr>
        <w:tab/>
      </w:r>
      <w:r w:rsidRPr="006E73B5">
        <w:rPr>
          <w:lang w:val="hr-HR"/>
        </w:rPr>
        <w:tab/>
      </w:r>
      <w:r w:rsidR="000376DE" w:rsidRPr="006E73B5">
        <w:rPr>
          <w:lang w:val="hr-HR"/>
        </w:rPr>
        <w:tab/>
      </w:r>
      <w:r w:rsidR="000376DE" w:rsidRPr="006E73B5">
        <w:rPr>
          <w:lang w:val="hr-HR"/>
        </w:rPr>
        <w:tab/>
      </w:r>
      <w:r w:rsidR="00CC54EE">
        <w:rPr>
          <w:sz w:val="24"/>
          <w:lang w:val="hr-HR"/>
        </w:rPr>
        <w:t xml:space="preserve"> </w:t>
      </w:r>
    </w:p>
    <w:p w:rsidRDefault="00CC54EE" w:rsidP="00CC54EE" w:rsidR="00CC54EE">
      <w:pPr>
        <w:ind w:left="1020"/>
        <w:jc w:val="both"/>
        <w:rPr>
          <w:sz w:val="24"/>
          <w:lang w:val="hr-HR"/>
        </w:rPr>
      </w:pPr>
    </w:p>
    <w:p w:rsidRDefault="00CC54EE" w:rsidP="00CC54EE" w:rsidR="00CC54EE">
      <w:pPr>
        <w:jc w:val="both"/>
        <w:rPr>
          <w:sz w:val="24"/>
          <w:lang w:val="hr-HR"/>
        </w:rPr>
      </w:pPr>
    </w:p>
    <w:p w:rsidRDefault="00CC54EE" w:rsidP="00CC54EE" w:rsidR="00CC54EE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</w:p>
    <w:p w:rsidRDefault="00CC54EE" w:rsidP="00CC54EE" w:rsidR="00CC54EE">
      <w:pPr>
        <w:rPr>
          <w:sz w:val="24"/>
          <w:lang w:val="hr-HR"/>
        </w:rPr>
      </w:pPr>
    </w:p>
    <w:p w:rsidRDefault="00CC54EE" w:rsidP="00CC54EE" w:rsidR="00CC54EE">
      <w:pPr>
        <w:jc w:val="both"/>
        <w:rPr>
          <w:sz w:val="24"/>
          <w:szCs w:val="24"/>
          <w:lang w:val="hr-HR"/>
        </w:rPr>
      </w:pPr>
    </w:p>
    <w:p w:rsidRDefault="00CC54EE" w:rsidP="00CC54EE" w:rsidR="00CC54EE">
      <w:pPr>
        <w:rPr>
          <w:sz w:val="24"/>
          <w:lang w:val="hr-HR"/>
        </w:rPr>
      </w:pPr>
    </w:p>
    <w:p w:rsidRDefault="009D2A15" w:rsidP="00C07F0F" w:rsidR="009D2A15" w:rsidRPr="009B4723">
      <w:pPr>
        <w:jc w:val="both"/>
        <w:rPr>
          <w:sz w:val="24"/>
          <w:lang w:val="hr-HR"/>
        </w:rPr>
      </w:pPr>
    </w:p>
    <w:p w:rsidRDefault="002B1BA7" w:rsidP="002E322E" w:rsidR="002B1BA7" w:rsidRPr="00BB186D">
      <w:pPr>
        <w:jc w:val="both"/>
        <w:rPr>
          <w:sz w:val="24"/>
          <w:szCs w:val="24"/>
          <w:lang w:val="hr-HR"/>
        </w:rPr>
      </w:pPr>
    </w:p>
    <w:p w:rsidRDefault="00D24E46" w:rsidP="0061237A" w:rsidR="00D24E46" w:rsidRPr="00BB186D">
      <w:pPr>
        <w:jc w:val="both"/>
        <w:rPr>
          <w:sz w:val="24"/>
          <w:lang w:val="hr-HR"/>
        </w:rPr>
      </w:pPr>
    </w:p>
    <w:p w:rsidRDefault="00FF2B8D" w:rsidP="00FB5CFC" w:rsidR="00C439B2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="00F27E73" w:rsidRPr="00BB186D">
        <w:rPr>
          <w:sz w:val="24"/>
          <w:lang w:val="hr-HR"/>
        </w:rPr>
        <w:t xml:space="preserve"> </w:t>
      </w:r>
    </w:p>
    <w:p w:rsidRDefault="00C439B2" w:rsidP="001D2821" w:rsidR="0061237A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Pr="00BB186D">
        <w:rPr>
          <w:sz w:val="24"/>
          <w:lang w:val="hr-HR"/>
        </w:rPr>
        <w:tab/>
      </w:r>
      <w:r w:rsidR="0061237A" w:rsidRPr="00BB186D">
        <w:rPr>
          <w:sz w:val="24"/>
          <w:lang w:val="hr-HR"/>
        </w:rPr>
        <w:t xml:space="preserve"> </w:t>
      </w:r>
    </w:p>
    <w:p w:rsidRDefault="0061237A" w:rsidP="0061237A" w:rsidR="0061237A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 xml:space="preserve">               </w:t>
      </w:r>
    </w:p>
    <w:p w:rsidRDefault="0061237A" w:rsidP="0061237A" w:rsidR="0061237A" w:rsidRPr="00BB186D">
      <w:pPr>
        <w:ind w:left="1020"/>
        <w:jc w:val="both"/>
        <w:rPr>
          <w:sz w:val="24"/>
          <w:lang w:val="hr-HR"/>
        </w:rPr>
      </w:pPr>
    </w:p>
    <w:p w:rsidRDefault="0061237A" w:rsidP="0061237A" w:rsidR="0061237A" w:rsidRPr="00BB186D">
      <w:pPr>
        <w:jc w:val="both"/>
        <w:rPr>
          <w:sz w:val="24"/>
          <w:lang w:val="hr-HR"/>
        </w:rPr>
      </w:pPr>
    </w:p>
    <w:p w:rsidRDefault="0061237A" w:rsidP="0061237A" w:rsidR="0061237A" w:rsidRPr="00BB186D">
      <w:pPr>
        <w:jc w:val="both"/>
        <w:rPr>
          <w:sz w:val="24"/>
          <w:lang w:val="hr-HR"/>
        </w:rPr>
      </w:pPr>
      <w:r w:rsidRPr="00BB186D">
        <w:rPr>
          <w:sz w:val="24"/>
          <w:lang w:val="hr-HR"/>
        </w:rPr>
        <w:t xml:space="preserve"> </w:t>
      </w:r>
    </w:p>
    <w:p w:rsidRDefault="0061237A" w:rsidP="0061237A" w:rsidR="0061237A" w:rsidRPr="000D211F">
      <w:pPr>
        <w:rPr>
          <w:sz w:val="24"/>
          <w:lang w:val="hr-HR"/>
        </w:rPr>
      </w:pPr>
    </w:p>
    <w:p w:rsidRDefault="00CD2421" w:rsidP="009A0273" w:rsidR="00CD2421">
      <w:pPr>
        <w:jc w:val="both"/>
        <w:rPr>
          <w:sz w:val="24"/>
          <w:szCs w:val="24"/>
          <w:lang w:val="hr-HR"/>
        </w:rPr>
      </w:pPr>
    </w:p>
    <w:p w:rsidRDefault="00071898" w:rsidR="00071898" w:rsidRPr="00AC6F90">
      <w:pPr>
        <w:rPr>
          <w:sz w:val="24"/>
          <w:lang w:val="hr-HR"/>
        </w:rPr>
      </w:pPr>
    </w:p>
    <w:sectPr w:rsidR="00071898" w:rsidRPr="00AC6F90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10727"/>
    <w:multiLevelType w:val="hybridMultilevel"/>
    <w:tmpl w:val="56DE1A2E"/>
    <w:lvl w:tplc="7AE887FC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">
    <w:nsid w:val="034B7EB5"/>
    <w:multiLevelType w:val="hybridMultilevel"/>
    <w:tmpl w:val="62ACEBBE"/>
    <w:lvl w:tplc="80829674" w:ilvl="0"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">
    <w:nsid w:val="086F3030"/>
    <w:multiLevelType w:val="hybridMultilevel"/>
    <w:tmpl w:val="9300F1DE"/>
    <w:lvl w:tplc="B9661F42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">
    <w:nsid w:val="088B7D61"/>
    <w:multiLevelType w:val="hybridMultilevel"/>
    <w:tmpl w:val="77F678B8"/>
    <w:lvl w:tplc="0A6AE1D6" w:ilvl="0">
      <w:start w:val="13"/>
      <w:numFmt w:val="bullet"/>
      <w:lvlText w:val="-"/>
      <w:lvlJc w:val="left"/>
      <w:pPr>
        <w:ind w:hanging="360" w:left="7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9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0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1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1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2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3320"/>
      </w:pPr>
      <w:rPr>
        <w:rFonts w:hAnsi="Wingdings" w:ascii="Wingdings" w:hint="default"/>
      </w:rPr>
    </w:lvl>
  </w:abstractNum>
  <w:abstractNum w:abstractNumId="4">
    <w:nsid w:val="0CD45B5C"/>
    <w:multiLevelType w:val="hybridMultilevel"/>
    <w:tmpl w:val="549C7DCA"/>
    <w:lvl w:tplc="A2922D2C" w:ilvl="0">
      <w:start w:val="13"/>
      <w:numFmt w:val="bullet"/>
      <w:lvlText w:val="-"/>
      <w:lvlJc w:val="left"/>
      <w:pPr>
        <w:ind w:hanging="360" w:left="6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1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1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2600"/>
      </w:pPr>
      <w:rPr>
        <w:rFonts w:hAnsi="Wingdings" w:ascii="Wingdings" w:hint="default"/>
      </w:rPr>
    </w:lvl>
  </w:abstractNum>
  <w:abstractNum w:abstractNumId="5">
    <w:nsid w:val="0DC02200"/>
    <w:multiLevelType w:val="hybridMultilevel"/>
    <w:tmpl w:val="0E262F18"/>
    <w:lvl w:tplc="92B0ECB2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6">
    <w:nsid w:val="13A024CB"/>
    <w:multiLevelType w:val="hybridMultilevel"/>
    <w:tmpl w:val="FE96725A"/>
    <w:lvl w:tplc="FF1A20CE" w:ilvl="0">
      <w:start w:val="13"/>
      <w:numFmt w:val="bullet"/>
      <w:lvlText w:val="-"/>
      <w:lvlJc w:val="left"/>
      <w:pPr>
        <w:ind w:hanging="360" w:left="5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4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5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280"/>
      </w:pPr>
      <w:rPr>
        <w:rFonts w:hAnsi="Wingdings" w:ascii="Wingdings" w:hint="default"/>
      </w:rPr>
    </w:lvl>
  </w:abstractNum>
  <w:abstractNum w:abstractNumId="7">
    <w:nsid w:val="1D2A79B4"/>
    <w:multiLevelType w:val="hybridMultilevel"/>
    <w:tmpl w:val="3FE83A98"/>
    <w:lvl w:tplc="146238FA" w:ilvl="0">
      <w:start w:val="13"/>
      <w:numFmt w:val="bullet"/>
      <w:lvlText w:val="-"/>
      <w:lvlJc w:val="left"/>
      <w:pPr>
        <w:ind w:hanging="360" w:left="7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9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0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1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1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2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3320"/>
      </w:pPr>
      <w:rPr>
        <w:rFonts w:hAnsi="Wingdings" w:ascii="Wingdings" w:hint="default"/>
      </w:rPr>
    </w:lvl>
  </w:abstractNum>
  <w:abstractNum w:abstractNumId="8">
    <w:nsid w:val="2150382B"/>
    <w:multiLevelType w:val="hybridMultilevel"/>
    <w:tmpl w:val="B234295A"/>
    <w:lvl w:tplc="BCF4558E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9">
    <w:nsid w:val="28201FF9"/>
    <w:multiLevelType w:val="hybridMultilevel"/>
    <w:tmpl w:val="B7FCF6E8"/>
    <w:lvl w:tplc="D1AA1504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10">
    <w:nsid w:val="2A716EAE"/>
    <w:multiLevelType w:val="hybridMultilevel"/>
    <w:tmpl w:val="8D208466"/>
    <w:lvl w:tplc="45E23E6E" w:ilvl="0">
      <w:start w:val="13"/>
      <w:numFmt w:val="bullet"/>
      <w:lvlText w:val="-"/>
      <w:lvlJc w:val="left"/>
      <w:pPr>
        <w:ind w:hanging="360" w:left="4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620"/>
      </w:pPr>
      <w:rPr>
        <w:rFonts w:hAnsi="Wingdings" w:ascii="Wingdings" w:hint="default"/>
      </w:rPr>
    </w:lvl>
  </w:abstractNum>
  <w:abstractNum w:abstractNumId="11">
    <w:nsid w:val="302A0747"/>
    <w:multiLevelType w:val="hybridMultilevel"/>
    <w:tmpl w:val="9E7EC980"/>
    <w:lvl w:tplc="02C0F94C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F7C4B6A"/>
    <w:multiLevelType w:val="singleLevel"/>
    <w:tmpl w:val="47FCE630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41AE779A"/>
    <w:multiLevelType w:val="hybridMultilevel"/>
    <w:tmpl w:val="3A9E235C"/>
    <w:lvl w:tplc="8B2CBA44" w:ilvl="0">
      <w:start w:val="13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4">
    <w:nsid w:val="4792745D"/>
    <w:multiLevelType w:val="hybridMultilevel"/>
    <w:tmpl w:val="2DB6EF02"/>
    <w:lvl w:tplc="B4361EFC" w:ilvl="0">
      <w:numFmt w:val="bullet"/>
      <w:lvlText w:val="-"/>
      <w:lvlJc w:val="left"/>
      <w:pPr>
        <w:ind w:hanging="360" w:left="55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7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4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1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9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6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340"/>
      </w:pPr>
      <w:rPr>
        <w:rFonts w:hAnsi="Wingdings" w:ascii="Wingdings" w:hint="default"/>
      </w:rPr>
    </w:lvl>
  </w:abstractNum>
  <w:abstractNum w:abstractNumId="15">
    <w:nsid w:val="4973180B"/>
    <w:multiLevelType w:val="hybridMultilevel"/>
    <w:tmpl w:val="EDE4C9A2"/>
    <w:lvl w:tplc="2FF893A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6">
    <w:nsid w:val="49DC48CF"/>
    <w:multiLevelType w:val="hybridMultilevel"/>
    <w:tmpl w:val="60F2B71C"/>
    <w:lvl w:tplc="5C686754" w:ilvl="0">
      <w:start w:val="11"/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17">
    <w:nsid w:val="4A636C72"/>
    <w:multiLevelType w:val="hybridMultilevel"/>
    <w:tmpl w:val="19D2D948"/>
    <w:lvl w:tplc="94305E54" w:ilvl="0">
      <w:start w:val="13"/>
      <w:numFmt w:val="bullet"/>
      <w:lvlText w:val="-"/>
      <w:lvlJc w:val="left"/>
      <w:pPr>
        <w:ind w:hanging="360" w:left="58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7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8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580"/>
      </w:pPr>
      <w:rPr>
        <w:rFonts w:hAnsi="Wingdings" w:ascii="Wingdings" w:hint="default"/>
      </w:rPr>
    </w:lvl>
  </w:abstractNum>
  <w:abstractNum w:abstractNumId="18">
    <w:nsid w:val="521C4115"/>
    <w:multiLevelType w:val="hybridMultilevel"/>
    <w:tmpl w:val="CB12EB5E"/>
    <w:lvl w:tplc="1D84A11A" w:ilvl="0">
      <w:start w:val="13"/>
      <w:numFmt w:val="bullet"/>
      <w:lvlText w:val="-"/>
      <w:lvlJc w:val="left"/>
      <w:pPr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160"/>
      </w:pPr>
      <w:rPr>
        <w:rFonts w:hAnsi="Wingdings" w:ascii="Wingdings" w:hint="default"/>
      </w:rPr>
    </w:lvl>
  </w:abstractNum>
  <w:abstractNum w:abstractNumId="19">
    <w:nsid w:val="52281C17"/>
    <w:multiLevelType w:val="hybridMultilevel"/>
    <w:tmpl w:val="CA443D7C"/>
    <w:lvl w:tplc="CE10C9F8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0">
    <w:nsid w:val="530953B3"/>
    <w:multiLevelType w:val="hybridMultilevel"/>
    <w:tmpl w:val="04580874"/>
    <w:lvl w:tplc="6D085012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1">
    <w:nsid w:val="58D82B27"/>
    <w:multiLevelType w:val="hybridMultilevel"/>
    <w:tmpl w:val="01068EE8"/>
    <w:lvl w:tplc="E676E08C" w:ilvl="0">
      <w:start w:val="13"/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2">
    <w:nsid w:val="5E1A58B9"/>
    <w:multiLevelType w:val="hybridMultilevel"/>
    <w:tmpl w:val="04A0A7E0"/>
    <w:lvl w:tplc="10E686A6" w:ilvl="0">
      <w:start w:val="1"/>
      <w:numFmt w:val="upperRoman"/>
      <w:lvlText w:val="%1."/>
      <w:lvlJc w:val="left"/>
      <w:pPr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ind w:hanging="180" w:left="9720"/>
      </w:pPr>
    </w:lvl>
  </w:abstractNum>
  <w:abstractNum w:abstractNumId="23">
    <w:nsid w:val="63EF1529"/>
    <w:multiLevelType w:val="hybridMultilevel"/>
    <w:tmpl w:val="7D908E9E"/>
    <w:lvl w:tplc="9BB03D64" w:ilvl="0">
      <w:start w:val="13"/>
      <w:numFmt w:val="bullet"/>
      <w:lvlText w:val="-"/>
      <w:lvlJc w:val="left"/>
      <w:pPr>
        <w:ind w:hanging="360" w:left="1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24">
    <w:nsid w:val="656D4EE4"/>
    <w:multiLevelType w:val="hybridMultilevel"/>
    <w:tmpl w:val="D4FEAC1C"/>
    <w:lvl w:tplc="84703A4C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6A0C2BA7"/>
    <w:multiLevelType w:val="hybridMultilevel"/>
    <w:tmpl w:val="AEC07F2A"/>
    <w:lvl w:tplc="9276674E" w:ilvl="0">
      <w:start w:val="1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6">
    <w:nsid w:val="6CE84F5C"/>
    <w:multiLevelType w:val="hybridMultilevel"/>
    <w:tmpl w:val="CDCCBA44"/>
    <w:lvl w:tplc="DF9021C4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7">
    <w:nsid w:val="6CEA22EA"/>
    <w:multiLevelType w:val="hybridMultilevel"/>
    <w:tmpl w:val="9D6A7B72"/>
    <w:lvl w:tplc="9ACAAB9A" w:ilvl="0">
      <w:start w:val="1"/>
      <w:numFmt w:val="upperLetter"/>
      <w:lvlText w:val="%1."/>
      <w:lvlJc w:val="left"/>
      <w:pPr>
        <w:ind w:hanging="360" w:left="4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60"/>
      </w:pPr>
    </w:lvl>
    <w:lvl w:tentative="true" w:tplc="041A001B" w:ilvl="2">
      <w:start w:val="1"/>
      <w:numFmt w:val="lowerRoman"/>
      <w:lvlText w:val="%3."/>
      <w:lvlJc w:val="right"/>
      <w:pPr>
        <w:ind w:hanging="180" w:left="6180"/>
      </w:pPr>
    </w:lvl>
    <w:lvl w:tentative="true" w:tplc="041A000F" w:ilvl="3">
      <w:start w:val="1"/>
      <w:numFmt w:val="decimal"/>
      <w:lvlText w:val="%4."/>
      <w:lvlJc w:val="left"/>
      <w:pPr>
        <w:ind w:hanging="360" w:left="6900"/>
      </w:pPr>
    </w:lvl>
    <w:lvl w:tentative="true" w:tplc="041A0019" w:ilvl="4">
      <w:start w:val="1"/>
      <w:numFmt w:val="lowerLetter"/>
      <w:lvlText w:val="%5."/>
      <w:lvlJc w:val="left"/>
      <w:pPr>
        <w:ind w:hanging="360" w:left="7620"/>
      </w:pPr>
    </w:lvl>
    <w:lvl w:tentative="true" w:tplc="041A001B" w:ilvl="5">
      <w:start w:val="1"/>
      <w:numFmt w:val="lowerRoman"/>
      <w:lvlText w:val="%6."/>
      <w:lvlJc w:val="right"/>
      <w:pPr>
        <w:ind w:hanging="180" w:left="8340"/>
      </w:pPr>
    </w:lvl>
    <w:lvl w:tentative="true" w:tplc="041A000F" w:ilvl="6">
      <w:start w:val="1"/>
      <w:numFmt w:val="decimal"/>
      <w:lvlText w:val="%7."/>
      <w:lvlJc w:val="left"/>
      <w:pPr>
        <w:ind w:hanging="360" w:left="9060"/>
      </w:pPr>
    </w:lvl>
    <w:lvl w:tentative="true" w:tplc="041A0019" w:ilvl="7">
      <w:start w:val="1"/>
      <w:numFmt w:val="lowerLetter"/>
      <w:lvlText w:val="%8."/>
      <w:lvlJc w:val="left"/>
      <w:pPr>
        <w:ind w:hanging="360" w:left="9780"/>
      </w:pPr>
    </w:lvl>
    <w:lvl w:tentative="true" w:tplc="041A001B" w:ilvl="8">
      <w:start w:val="1"/>
      <w:numFmt w:val="lowerRoman"/>
      <w:lvlText w:val="%9."/>
      <w:lvlJc w:val="right"/>
      <w:pPr>
        <w:ind w:hanging="180" w:left="10500"/>
      </w:pPr>
    </w:lvl>
  </w:abstractNum>
  <w:abstractNum w:abstractNumId="28">
    <w:nsid w:val="6E115343"/>
    <w:multiLevelType w:val="hybridMultilevel"/>
    <w:tmpl w:val="DE36573E"/>
    <w:lvl w:tplc="E9506324" w:ilvl="0">
      <w:start w:val="13"/>
      <w:numFmt w:val="bullet"/>
      <w:lvlText w:val="-"/>
      <w:lvlJc w:val="left"/>
      <w:pPr>
        <w:ind w:hanging="360" w:left="57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0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8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520"/>
      </w:pPr>
      <w:rPr>
        <w:rFonts w:hAnsi="Wingdings" w:ascii="Wingdings" w:hint="default"/>
      </w:rPr>
    </w:lvl>
  </w:abstractNum>
  <w:abstractNum w:abstractNumId="29">
    <w:nsid w:val="6E2F5E9B"/>
    <w:multiLevelType w:val="hybridMultilevel"/>
    <w:tmpl w:val="E786ACC2"/>
    <w:lvl w:tplc="341ED026" w:ilvl="0">
      <w:start w:val="13"/>
      <w:numFmt w:val="bullet"/>
      <w:lvlText w:val="-"/>
      <w:lvlJc w:val="left"/>
      <w:pPr>
        <w:ind w:hanging="360" w:left="6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8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9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10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10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1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2240"/>
      </w:pPr>
      <w:rPr>
        <w:rFonts w:hAnsi="Wingdings" w:ascii="Wingdings" w:hint="default"/>
      </w:rPr>
    </w:lvl>
  </w:abstractNum>
  <w:abstractNum w:abstractNumId="30">
    <w:nsid w:val="6EFE6360"/>
    <w:multiLevelType w:val="hybridMultilevel"/>
    <w:tmpl w:val="971A417E"/>
    <w:lvl w:tplc="816EEDCE" w:ilvl="0">
      <w:start w:val="13"/>
      <w:numFmt w:val="bullet"/>
      <w:lvlText w:val="-"/>
      <w:lvlJc w:val="left"/>
      <w:pPr>
        <w:tabs>
          <w:tab w:pos="5820" w:val="num"/>
        </w:tabs>
        <w:ind w:hanging="360" w:left="58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980" w:val="num"/>
        </w:tabs>
        <w:ind w:hanging="360" w:left="7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700" w:val="num"/>
        </w:tabs>
        <w:ind w:hanging="360" w:left="8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420" w:val="num"/>
        </w:tabs>
        <w:ind w:hanging="360" w:left="9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140" w:val="num"/>
        </w:tabs>
        <w:ind w:hanging="360" w:left="10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860" w:val="num"/>
        </w:tabs>
        <w:ind w:hanging="360" w:left="10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580" w:val="num"/>
        </w:tabs>
        <w:ind w:hanging="360" w:left="11580"/>
      </w:pPr>
      <w:rPr>
        <w:rFonts w:hAnsi="Wingdings" w:ascii="Wingdings" w:hint="default"/>
      </w:rPr>
    </w:lvl>
  </w:abstractNum>
  <w:abstractNum w:abstractNumId="31">
    <w:nsid w:val="73BA01FA"/>
    <w:multiLevelType w:val="hybridMultilevel"/>
    <w:tmpl w:val="DC94ABFA"/>
    <w:lvl w:tplc="A5A05CEA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2">
    <w:nsid w:val="74012E0D"/>
    <w:multiLevelType w:val="hybridMultilevel"/>
    <w:tmpl w:val="03EE3DE8"/>
    <w:lvl w:tplc="1D1E522E" w:ilvl="0">
      <w:start w:val="1"/>
      <w:numFmt w:val="upperRoman"/>
      <w:lvlText w:val="%1-"/>
      <w:lvlJc w:val="left"/>
      <w:pPr>
        <w:ind w:hanging="720" w:left="5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60"/>
      </w:pPr>
    </w:lvl>
    <w:lvl w:tentative="true" w:tplc="041A001B" w:ilvl="2">
      <w:start w:val="1"/>
      <w:numFmt w:val="lowerRoman"/>
      <w:lvlText w:val="%3."/>
      <w:lvlJc w:val="right"/>
      <w:pPr>
        <w:ind w:hanging="180" w:left="6180"/>
      </w:pPr>
    </w:lvl>
    <w:lvl w:tentative="true" w:tplc="041A000F" w:ilvl="3">
      <w:start w:val="1"/>
      <w:numFmt w:val="decimal"/>
      <w:lvlText w:val="%4."/>
      <w:lvlJc w:val="left"/>
      <w:pPr>
        <w:ind w:hanging="360" w:left="6900"/>
      </w:pPr>
    </w:lvl>
    <w:lvl w:tentative="true" w:tplc="041A0019" w:ilvl="4">
      <w:start w:val="1"/>
      <w:numFmt w:val="lowerLetter"/>
      <w:lvlText w:val="%5."/>
      <w:lvlJc w:val="left"/>
      <w:pPr>
        <w:ind w:hanging="360" w:left="7620"/>
      </w:pPr>
    </w:lvl>
    <w:lvl w:tentative="true" w:tplc="041A001B" w:ilvl="5">
      <w:start w:val="1"/>
      <w:numFmt w:val="lowerRoman"/>
      <w:lvlText w:val="%6."/>
      <w:lvlJc w:val="right"/>
      <w:pPr>
        <w:ind w:hanging="180" w:left="8340"/>
      </w:pPr>
    </w:lvl>
    <w:lvl w:tentative="true" w:tplc="041A000F" w:ilvl="6">
      <w:start w:val="1"/>
      <w:numFmt w:val="decimal"/>
      <w:lvlText w:val="%7."/>
      <w:lvlJc w:val="left"/>
      <w:pPr>
        <w:ind w:hanging="360" w:left="9060"/>
      </w:pPr>
    </w:lvl>
    <w:lvl w:tentative="true" w:tplc="041A0019" w:ilvl="7">
      <w:start w:val="1"/>
      <w:numFmt w:val="lowerLetter"/>
      <w:lvlText w:val="%8."/>
      <w:lvlJc w:val="left"/>
      <w:pPr>
        <w:ind w:hanging="360" w:left="9780"/>
      </w:pPr>
    </w:lvl>
    <w:lvl w:tentative="true" w:tplc="041A001B" w:ilvl="8">
      <w:start w:val="1"/>
      <w:numFmt w:val="lowerRoman"/>
      <w:lvlText w:val="%9."/>
      <w:lvlJc w:val="right"/>
      <w:pPr>
        <w:ind w:hanging="180" w:left="10500"/>
      </w:pPr>
    </w:lvl>
  </w:abstractNum>
  <w:abstractNum w:abstractNumId="33">
    <w:nsid w:val="798712FF"/>
    <w:multiLevelType w:val="hybridMultilevel"/>
    <w:tmpl w:val="6E6809B4"/>
    <w:lvl w:tplc="5420A8CE" w:ilvl="0">
      <w:start w:val="13"/>
      <w:numFmt w:val="bullet"/>
      <w:lvlText w:val="-"/>
      <w:lvlJc w:val="left"/>
      <w:pPr>
        <w:ind w:hanging="360" w:left="1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34">
    <w:nsid w:val="798F29AE"/>
    <w:multiLevelType w:val="hybridMultilevel"/>
    <w:tmpl w:val="2AA675B8"/>
    <w:lvl w:tplc="242E42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34"/>
  </w:num>
  <w:num w:numId="3">
    <w:abstractNumId w:val="30"/>
  </w:num>
  <w:num w:numId="4">
    <w:abstractNumId w:val="13"/>
  </w:num>
  <w:num w:numId="5">
    <w:abstractNumId w:val="22"/>
  </w:num>
  <w:num w:numId="6">
    <w:abstractNumId w:val="21"/>
  </w:num>
  <w:num w:numId="7">
    <w:abstractNumId w:val="0"/>
  </w:num>
  <w:num w:numId="8">
    <w:abstractNumId w:val="25"/>
  </w:num>
  <w:num w:numId="9">
    <w:abstractNumId w:val="2"/>
  </w:num>
  <w:num w:numId="10">
    <w:abstractNumId w:val="9"/>
  </w:num>
  <w:num w:numId="11">
    <w:abstractNumId w:val="2"/>
  </w:num>
  <w:num w:numId="12">
    <w:abstractNumId w:val="20"/>
  </w:num>
  <w:num w:numId="13">
    <w:abstractNumId w:val="18"/>
  </w:num>
  <w:num w:numId="14">
    <w:abstractNumId w:val="28"/>
  </w:num>
  <w:num w:numId="15">
    <w:abstractNumId w:val="7"/>
  </w:num>
  <w:num w:numId="16">
    <w:abstractNumId w:val="3"/>
  </w:num>
  <w:num w:numId="17">
    <w:abstractNumId w:val="4"/>
  </w:num>
  <w:num w:numId="18">
    <w:abstractNumId w:val="2"/>
  </w:num>
  <w:num w:numId="19">
    <w:abstractNumId w:val="10"/>
  </w:num>
  <w:num w:numId="20">
    <w:abstractNumId w:val="16"/>
  </w:num>
  <w:num w:numId="21">
    <w:abstractNumId w:val="31"/>
  </w:num>
  <w:num w:numId="22">
    <w:abstractNumId w:val="11"/>
  </w:num>
  <w:num w:numId="23">
    <w:abstractNumId w:val="15"/>
  </w:num>
  <w:num w:numId="24">
    <w:abstractNumId w:val="26"/>
  </w:num>
  <w:num w:numId="25">
    <w:abstractNumId w:val="24"/>
  </w:num>
  <w:num w:numId="26">
    <w:abstractNumId w:val="1"/>
  </w:num>
  <w:num w:numId="27">
    <w:abstractNumId w:val="20"/>
  </w:num>
  <w:num w:numId="28">
    <w:abstractNumId w:val="2"/>
  </w:num>
  <w:num w:numId="29">
    <w:abstractNumId w:val="32"/>
  </w:num>
  <w:num w:numId="30">
    <w:abstractNumId w:val="8"/>
  </w:num>
  <w:num w:numId="31">
    <w:abstractNumId w:val="17"/>
  </w:num>
  <w:num w:numId="32">
    <w:abstractNumId w:val="6"/>
  </w:num>
  <w:num w:numId="33">
    <w:abstractNumId w:val="20"/>
  </w:num>
  <w:num w:numId="34">
    <w:abstractNumId w:val="2"/>
  </w:num>
  <w:num w:numId="35">
    <w:abstractNumId w:val="14"/>
  </w:num>
  <w:num w:numId="36">
    <w:abstractNumId w:val="33"/>
  </w:num>
  <w:num w:numId="37">
    <w:abstractNumId w:val="23"/>
  </w:num>
  <w:num w:numId="38">
    <w:abstractNumId w:val="5"/>
  </w:num>
  <w:num w:numId="39">
    <w:abstractNumId w:val="19"/>
  </w:num>
  <w:num w:numId="40">
    <w:abstractNumId w:val="29"/>
  </w:num>
  <w:num w:numId="41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ctiveWritingStyle w:appName="MSWord" w:checkStyle="true" w:dllVersion="513" w:vendorID="8" w:lang="en-AU"/>
  <w:activeWritingStyle w:appName="MSWord" w:checkStyle="true" w:dllVersion="512" w:vendorID="9" w:lang="de-DE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C88"/>
    <w:rsid w:val="00002043"/>
    <w:rsid w:val="00004043"/>
    <w:rsid w:val="00005DF3"/>
    <w:rsid w:val="00005F93"/>
    <w:rsid w:val="00006364"/>
    <w:rsid w:val="00006736"/>
    <w:rsid w:val="00006983"/>
    <w:rsid w:val="00006B3C"/>
    <w:rsid w:val="00011394"/>
    <w:rsid w:val="00012A4C"/>
    <w:rsid w:val="00012A6D"/>
    <w:rsid w:val="000133CD"/>
    <w:rsid w:val="000179B5"/>
    <w:rsid w:val="000205B7"/>
    <w:rsid w:val="00021AA6"/>
    <w:rsid w:val="000232D7"/>
    <w:rsid w:val="00025AB3"/>
    <w:rsid w:val="00025ACF"/>
    <w:rsid w:val="00026BFF"/>
    <w:rsid w:val="00027F95"/>
    <w:rsid w:val="000301D7"/>
    <w:rsid w:val="0003274D"/>
    <w:rsid w:val="000328E9"/>
    <w:rsid w:val="00032A4E"/>
    <w:rsid w:val="000331FD"/>
    <w:rsid w:val="00033D4A"/>
    <w:rsid w:val="000376DE"/>
    <w:rsid w:val="00042F58"/>
    <w:rsid w:val="00044404"/>
    <w:rsid w:val="00045E03"/>
    <w:rsid w:val="0004722D"/>
    <w:rsid w:val="000504F8"/>
    <w:rsid w:val="00052344"/>
    <w:rsid w:val="000530AF"/>
    <w:rsid w:val="00054D33"/>
    <w:rsid w:val="00057B5B"/>
    <w:rsid w:val="00063B42"/>
    <w:rsid w:val="00064794"/>
    <w:rsid w:val="00066291"/>
    <w:rsid w:val="00067657"/>
    <w:rsid w:val="00067875"/>
    <w:rsid w:val="00071898"/>
    <w:rsid w:val="00072A4D"/>
    <w:rsid w:val="00074D58"/>
    <w:rsid w:val="00075273"/>
    <w:rsid w:val="000768DB"/>
    <w:rsid w:val="00076A43"/>
    <w:rsid w:val="00076C90"/>
    <w:rsid w:val="0008065B"/>
    <w:rsid w:val="00080668"/>
    <w:rsid w:val="00082299"/>
    <w:rsid w:val="00082316"/>
    <w:rsid w:val="00084042"/>
    <w:rsid w:val="0008580E"/>
    <w:rsid w:val="00086758"/>
    <w:rsid w:val="00087608"/>
    <w:rsid w:val="00087AA4"/>
    <w:rsid w:val="00087AAC"/>
    <w:rsid w:val="00090591"/>
    <w:rsid w:val="00090666"/>
    <w:rsid w:val="000918D9"/>
    <w:rsid w:val="00091F23"/>
    <w:rsid w:val="0009289F"/>
    <w:rsid w:val="00095469"/>
    <w:rsid w:val="00095C97"/>
    <w:rsid w:val="000964E6"/>
    <w:rsid w:val="000A091E"/>
    <w:rsid w:val="000A0D89"/>
    <w:rsid w:val="000A1139"/>
    <w:rsid w:val="000A21C2"/>
    <w:rsid w:val="000A3563"/>
    <w:rsid w:val="000A3E01"/>
    <w:rsid w:val="000A4F56"/>
    <w:rsid w:val="000A6276"/>
    <w:rsid w:val="000A73E7"/>
    <w:rsid w:val="000B2C16"/>
    <w:rsid w:val="000B2DCE"/>
    <w:rsid w:val="000B4890"/>
    <w:rsid w:val="000B4B89"/>
    <w:rsid w:val="000B6E56"/>
    <w:rsid w:val="000B71C0"/>
    <w:rsid w:val="000B74D8"/>
    <w:rsid w:val="000B75E2"/>
    <w:rsid w:val="000C0031"/>
    <w:rsid w:val="000C329C"/>
    <w:rsid w:val="000C4CCA"/>
    <w:rsid w:val="000C4DEA"/>
    <w:rsid w:val="000C5BB5"/>
    <w:rsid w:val="000C6FBA"/>
    <w:rsid w:val="000C7AAE"/>
    <w:rsid w:val="000C7ACF"/>
    <w:rsid w:val="000D3F4E"/>
    <w:rsid w:val="000D5E0A"/>
    <w:rsid w:val="000E0515"/>
    <w:rsid w:val="000E12AE"/>
    <w:rsid w:val="000E1618"/>
    <w:rsid w:val="000E347F"/>
    <w:rsid w:val="000E36F9"/>
    <w:rsid w:val="000E4416"/>
    <w:rsid w:val="000E5BED"/>
    <w:rsid w:val="000E6058"/>
    <w:rsid w:val="000E6727"/>
    <w:rsid w:val="000E6B5E"/>
    <w:rsid w:val="000E7C15"/>
    <w:rsid w:val="000F21DC"/>
    <w:rsid w:val="000F4FC4"/>
    <w:rsid w:val="000F5208"/>
    <w:rsid w:val="000F6008"/>
    <w:rsid w:val="000F7FFB"/>
    <w:rsid w:val="00100325"/>
    <w:rsid w:val="0010203F"/>
    <w:rsid w:val="00102AF2"/>
    <w:rsid w:val="00102F3B"/>
    <w:rsid w:val="0010332A"/>
    <w:rsid w:val="00103CEB"/>
    <w:rsid w:val="00104EA0"/>
    <w:rsid w:val="00105F19"/>
    <w:rsid w:val="0010601F"/>
    <w:rsid w:val="00107366"/>
    <w:rsid w:val="0010755A"/>
    <w:rsid w:val="00107D2D"/>
    <w:rsid w:val="001102BD"/>
    <w:rsid w:val="00112D6A"/>
    <w:rsid w:val="00113E60"/>
    <w:rsid w:val="00114713"/>
    <w:rsid w:val="00114ADD"/>
    <w:rsid w:val="00114ED1"/>
    <w:rsid w:val="001150F0"/>
    <w:rsid w:val="00115971"/>
    <w:rsid w:val="00115E40"/>
    <w:rsid w:val="00122396"/>
    <w:rsid w:val="00122A12"/>
    <w:rsid w:val="00122EE1"/>
    <w:rsid w:val="001247FA"/>
    <w:rsid w:val="00124D60"/>
    <w:rsid w:val="0012518A"/>
    <w:rsid w:val="0012532F"/>
    <w:rsid w:val="001275D6"/>
    <w:rsid w:val="001349ED"/>
    <w:rsid w:val="00134BAC"/>
    <w:rsid w:val="001355D3"/>
    <w:rsid w:val="00135FE4"/>
    <w:rsid w:val="00136562"/>
    <w:rsid w:val="00136CB1"/>
    <w:rsid w:val="00136E91"/>
    <w:rsid w:val="00140E9A"/>
    <w:rsid w:val="00142215"/>
    <w:rsid w:val="001425B7"/>
    <w:rsid w:val="00143441"/>
    <w:rsid w:val="00143C1B"/>
    <w:rsid w:val="00144749"/>
    <w:rsid w:val="001461F6"/>
    <w:rsid w:val="0014652F"/>
    <w:rsid w:val="00146C8B"/>
    <w:rsid w:val="00146DCB"/>
    <w:rsid w:val="00146F88"/>
    <w:rsid w:val="00147E4A"/>
    <w:rsid w:val="001508A5"/>
    <w:rsid w:val="00151CF3"/>
    <w:rsid w:val="0015221E"/>
    <w:rsid w:val="001529A5"/>
    <w:rsid w:val="00152EA5"/>
    <w:rsid w:val="00153181"/>
    <w:rsid w:val="00153852"/>
    <w:rsid w:val="001540BD"/>
    <w:rsid w:val="00155ACC"/>
    <w:rsid w:val="00155B41"/>
    <w:rsid w:val="00156352"/>
    <w:rsid w:val="0015646E"/>
    <w:rsid w:val="00157266"/>
    <w:rsid w:val="00157600"/>
    <w:rsid w:val="001576E3"/>
    <w:rsid w:val="001626FE"/>
    <w:rsid w:val="001627C7"/>
    <w:rsid w:val="0016295D"/>
    <w:rsid w:val="00164FBC"/>
    <w:rsid w:val="00165950"/>
    <w:rsid w:val="00165E9E"/>
    <w:rsid w:val="00166C59"/>
    <w:rsid w:val="0016745E"/>
    <w:rsid w:val="00167522"/>
    <w:rsid w:val="00170332"/>
    <w:rsid w:val="0017487B"/>
    <w:rsid w:val="00174AA2"/>
    <w:rsid w:val="00174CAF"/>
    <w:rsid w:val="0017620E"/>
    <w:rsid w:val="0017638A"/>
    <w:rsid w:val="00176585"/>
    <w:rsid w:val="00176988"/>
    <w:rsid w:val="00176AD6"/>
    <w:rsid w:val="00177A25"/>
    <w:rsid w:val="00177AF6"/>
    <w:rsid w:val="00180E92"/>
    <w:rsid w:val="00181A6B"/>
    <w:rsid w:val="001825C6"/>
    <w:rsid w:val="001852C8"/>
    <w:rsid w:val="00190439"/>
    <w:rsid w:val="001926ED"/>
    <w:rsid w:val="0019292B"/>
    <w:rsid w:val="0019309D"/>
    <w:rsid w:val="001930F3"/>
    <w:rsid w:val="0019341A"/>
    <w:rsid w:val="00195BB1"/>
    <w:rsid w:val="00196308"/>
    <w:rsid w:val="0019677C"/>
    <w:rsid w:val="00197015"/>
    <w:rsid w:val="00197506"/>
    <w:rsid w:val="001A175A"/>
    <w:rsid w:val="001A1CF7"/>
    <w:rsid w:val="001A23D1"/>
    <w:rsid w:val="001A2E84"/>
    <w:rsid w:val="001A365E"/>
    <w:rsid w:val="001A3848"/>
    <w:rsid w:val="001A3C6B"/>
    <w:rsid w:val="001A3D60"/>
    <w:rsid w:val="001A4F73"/>
    <w:rsid w:val="001A5218"/>
    <w:rsid w:val="001A6FA8"/>
    <w:rsid w:val="001B0380"/>
    <w:rsid w:val="001B331C"/>
    <w:rsid w:val="001B61A0"/>
    <w:rsid w:val="001C0F75"/>
    <w:rsid w:val="001C237F"/>
    <w:rsid w:val="001C245F"/>
    <w:rsid w:val="001C2523"/>
    <w:rsid w:val="001C2BA6"/>
    <w:rsid w:val="001C2FF8"/>
    <w:rsid w:val="001C3136"/>
    <w:rsid w:val="001C35F7"/>
    <w:rsid w:val="001C3E21"/>
    <w:rsid w:val="001C599A"/>
    <w:rsid w:val="001C6897"/>
    <w:rsid w:val="001C7B45"/>
    <w:rsid w:val="001C7F17"/>
    <w:rsid w:val="001D1A50"/>
    <w:rsid w:val="001D1D4E"/>
    <w:rsid w:val="001D2821"/>
    <w:rsid w:val="001D2B7C"/>
    <w:rsid w:val="001D2C99"/>
    <w:rsid w:val="001D3090"/>
    <w:rsid w:val="001D3D93"/>
    <w:rsid w:val="001D3DC2"/>
    <w:rsid w:val="001D4919"/>
    <w:rsid w:val="001E1FA5"/>
    <w:rsid w:val="001E27F8"/>
    <w:rsid w:val="001E3162"/>
    <w:rsid w:val="001E3648"/>
    <w:rsid w:val="001E417A"/>
    <w:rsid w:val="001E56B6"/>
    <w:rsid w:val="001E5BAC"/>
    <w:rsid w:val="001E64A8"/>
    <w:rsid w:val="001E65A0"/>
    <w:rsid w:val="001E65E8"/>
    <w:rsid w:val="001E6A34"/>
    <w:rsid w:val="001F0A22"/>
    <w:rsid w:val="001F1164"/>
    <w:rsid w:val="001F3431"/>
    <w:rsid w:val="001F3994"/>
    <w:rsid w:val="001F4D0D"/>
    <w:rsid w:val="001F572A"/>
    <w:rsid w:val="001F6897"/>
    <w:rsid w:val="001F6F8C"/>
    <w:rsid w:val="001F7CB8"/>
    <w:rsid w:val="002009C3"/>
    <w:rsid w:val="002015F7"/>
    <w:rsid w:val="00202B04"/>
    <w:rsid w:val="00203D04"/>
    <w:rsid w:val="002071DA"/>
    <w:rsid w:val="00210DB1"/>
    <w:rsid w:val="00211722"/>
    <w:rsid w:val="0021280A"/>
    <w:rsid w:val="00212B95"/>
    <w:rsid w:val="00213E04"/>
    <w:rsid w:val="00214D18"/>
    <w:rsid w:val="002152E2"/>
    <w:rsid w:val="0021754A"/>
    <w:rsid w:val="002201B6"/>
    <w:rsid w:val="002206B1"/>
    <w:rsid w:val="00220E41"/>
    <w:rsid w:val="002218C6"/>
    <w:rsid w:val="00221F02"/>
    <w:rsid w:val="00223057"/>
    <w:rsid w:val="002247C1"/>
    <w:rsid w:val="00224997"/>
    <w:rsid w:val="0022584C"/>
    <w:rsid w:val="00225F1E"/>
    <w:rsid w:val="00227632"/>
    <w:rsid w:val="00227A86"/>
    <w:rsid w:val="00230AD6"/>
    <w:rsid w:val="002315D9"/>
    <w:rsid w:val="00231910"/>
    <w:rsid w:val="00233A86"/>
    <w:rsid w:val="00234417"/>
    <w:rsid w:val="0023644D"/>
    <w:rsid w:val="002374C7"/>
    <w:rsid w:val="00240554"/>
    <w:rsid w:val="00240572"/>
    <w:rsid w:val="00242991"/>
    <w:rsid w:val="002437C9"/>
    <w:rsid w:val="00244468"/>
    <w:rsid w:val="002475BB"/>
    <w:rsid w:val="00250B90"/>
    <w:rsid w:val="00250FA8"/>
    <w:rsid w:val="00251358"/>
    <w:rsid w:val="00251CFF"/>
    <w:rsid w:val="00252148"/>
    <w:rsid w:val="002526D4"/>
    <w:rsid w:val="00253497"/>
    <w:rsid w:val="00254451"/>
    <w:rsid w:val="00254799"/>
    <w:rsid w:val="002547E8"/>
    <w:rsid w:val="002548C2"/>
    <w:rsid w:val="00255372"/>
    <w:rsid w:val="00255894"/>
    <w:rsid w:val="00255D6D"/>
    <w:rsid w:val="00260751"/>
    <w:rsid w:val="00260B80"/>
    <w:rsid w:val="0026144E"/>
    <w:rsid w:val="00261870"/>
    <w:rsid w:val="00262094"/>
    <w:rsid w:val="00263EB3"/>
    <w:rsid w:val="00264798"/>
    <w:rsid w:val="00264AF9"/>
    <w:rsid w:val="002661F9"/>
    <w:rsid w:val="0026715D"/>
    <w:rsid w:val="002679C4"/>
    <w:rsid w:val="0027121D"/>
    <w:rsid w:val="00271DB9"/>
    <w:rsid w:val="00271F36"/>
    <w:rsid w:val="00275B8C"/>
    <w:rsid w:val="00275E34"/>
    <w:rsid w:val="002779F4"/>
    <w:rsid w:val="00277BB2"/>
    <w:rsid w:val="00280199"/>
    <w:rsid w:val="002804BA"/>
    <w:rsid w:val="00282A52"/>
    <w:rsid w:val="0028394B"/>
    <w:rsid w:val="002844DD"/>
    <w:rsid w:val="002852E3"/>
    <w:rsid w:val="00285A52"/>
    <w:rsid w:val="002862B4"/>
    <w:rsid w:val="002866BB"/>
    <w:rsid w:val="0028715B"/>
    <w:rsid w:val="00287205"/>
    <w:rsid w:val="00287E2D"/>
    <w:rsid w:val="00287F03"/>
    <w:rsid w:val="00293405"/>
    <w:rsid w:val="00293B5D"/>
    <w:rsid w:val="002940D8"/>
    <w:rsid w:val="00294D96"/>
    <w:rsid w:val="00295220"/>
    <w:rsid w:val="00296641"/>
    <w:rsid w:val="00296AFD"/>
    <w:rsid w:val="0029740F"/>
    <w:rsid w:val="00297A18"/>
    <w:rsid w:val="002A1F5D"/>
    <w:rsid w:val="002A1FA2"/>
    <w:rsid w:val="002A28F9"/>
    <w:rsid w:val="002A3403"/>
    <w:rsid w:val="002A3935"/>
    <w:rsid w:val="002A4DEA"/>
    <w:rsid w:val="002A4ED2"/>
    <w:rsid w:val="002A546D"/>
    <w:rsid w:val="002A606E"/>
    <w:rsid w:val="002A6DFE"/>
    <w:rsid w:val="002B15EC"/>
    <w:rsid w:val="002B16BA"/>
    <w:rsid w:val="002B1BA7"/>
    <w:rsid w:val="002B3A13"/>
    <w:rsid w:val="002B4614"/>
    <w:rsid w:val="002B5CF0"/>
    <w:rsid w:val="002C0E13"/>
    <w:rsid w:val="002C1D09"/>
    <w:rsid w:val="002C357C"/>
    <w:rsid w:val="002C6C0E"/>
    <w:rsid w:val="002C70BA"/>
    <w:rsid w:val="002D0B3A"/>
    <w:rsid w:val="002D117B"/>
    <w:rsid w:val="002D5F01"/>
    <w:rsid w:val="002D75D0"/>
    <w:rsid w:val="002D7C2B"/>
    <w:rsid w:val="002E036C"/>
    <w:rsid w:val="002E05EA"/>
    <w:rsid w:val="002E08C9"/>
    <w:rsid w:val="002E20D8"/>
    <w:rsid w:val="002E2469"/>
    <w:rsid w:val="002E322E"/>
    <w:rsid w:val="002E3BA9"/>
    <w:rsid w:val="002E4723"/>
    <w:rsid w:val="002E4E2B"/>
    <w:rsid w:val="002E4FC4"/>
    <w:rsid w:val="002E536F"/>
    <w:rsid w:val="002E598D"/>
    <w:rsid w:val="002F05C8"/>
    <w:rsid w:val="002F0CC5"/>
    <w:rsid w:val="002F1CB6"/>
    <w:rsid w:val="002F3B24"/>
    <w:rsid w:val="002F471A"/>
    <w:rsid w:val="002F5DE2"/>
    <w:rsid w:val="002F5F96"/>
    <w:rsid w:val="002F66D6"/>
    <w:rsid w:val="002F6E50"/>
    <w:rsid w:val="002F7839"/>
    <w:rsid w:val="002F79DC"/>
    <w:rsid w:val="00301687"/>
    <w:rsid w:val="00301AB4"/>
    <w:rsid w:val="0030297B"/>
    <w:rsid w:val="00302AA6"/>
    <w:rsid w:val="00303D77"/>
    <w:rsid w:val="0030461F"/>
    <w:rsid w:val="00304E01"/>
    <w:rsid w:val="00306D27"/>
    <w:rsid w:val="00306D71"/>
    <w:rsid w:val="00307E56"/>
    <w:rsid w:val="003104EA"/>
    <w:rsid w:val="00310557"/>
    <w:rsid w:val="003111F9"/>
    <w:rsid w:val="003113C6"/>
    <w:rsid w:val="00311A99"/>
    <w:rsid w:val="0031258D"/>
    <w:rsid w:val="003131E9"/>
    <w:rsid w:val="00313FF3"/>
    <w:rsid w:val="003145CE"/>
    <w:rsid w:val="00316612"/>
    <w:rsid w:val="00316A0E"/>
    <w:rsid w:val="00316B56"/>
    <w:rsid w:val="00317045"/>
    <w:rsid w:val="00320AAC"/>
    <w:rsid w:val="003224A6"/>
    <w:rsid w:val="00322EEB"/>
    <w:rsid w:val="0032462F"/>
    <w:rsid w:val="00326412"/>
    <w:rsid w:val="00330079"/>
    <w:rsid w:val="00330E68"/>
    <w:rsid w:val="003319C7"/>
    <w:rsid w:val="00331C47"/>
    <w:rsid w:val="00331EBA"/>
    <w:rsid w:val="00332914"/>
    <w:rsid w:val="003344EA"/>
    <w:rsid w:val="00336D39"/>
    <w:rsid w:val="00337438"/>
    <w:rsid w:val="003379C4"/>
    <w:rsid w:val="00337FC2"/>
    <w:rsid w:val="00341BC3"/>
    <w:rsid w:val="00341F55"/>
    <w:rsid w:val="003420BA"/>
    <w:rsid w:val="00343893"/>
    <w:rsid w:val="00345448"/>
    <w:rsid w:val="00350EE6"/>
    <w:rsid w:val="0035156C"/>
    <w:rsid w:val="003533A2"/>
    <w:rsid w:val="003533E8"/>
    <w:rsid w:val="00353F23"/>
    <w:rsid w:val="0035476F"/>
    <w:rsid w:val="00356B58"/>
    <w:rsid w:val="00357167"/>
    <w:rsid w:val="00362572"/>
    <w:rsid w:val="00362E32"/>
    <w:rsid w:val="003639DF"/>
    <w:rsid w:val="003663E4"/>
    <w:rsid w:val="00366BE3"/>
    <w:rsid w:val="00367A83"/>
    <w:rsid w:val="00370D54"/>
    <w:rsid w:val="00370E19"/>
    <w:rsid w:val="00370E92"/>
    <w:rsid w:val="00371FD1"/>
    <w:rsid w:val="003721E8"/>
    <w:rsid w:val="00375073"/>
    <w:rsid w:val="003754FA"/>
    <w:rsid w:val="00375ADF"/>
    <w:rsid w:val="00376452"/>
    <w:rsid w:val="003800DD"/>
    <w:rsid w:val="00380F2C"/>
    <w:rsid w:val="00381560"/>
    <w:rsid w:val="00381825"/>
    <w:rsid w:val="0038365D"/>
    <w:rsid w:val="00385328"/>
    <w:rsid w:val="00387661"/>
    <w:rsid w:val="00387B2D"/>
    <w:rsid w:val="00390AAD"/>
    <w:rsid w:val="00391C59"/>
    <w:rsid w:val="003945E5"/>
    <w:rsid w:val="003968C6"/>
    <w:rsid w:val="0039779F"/>
    <w:rsid w:val="003979F4"/>
    <w:rsid w:val="003A0146"/>
    <w:rsid w:val="003A021D"/>
    <w:rsid w:val="003A0978"/>
    <w:rsid w:val="003A0D7A"/>
    <w:rsid w:val="003A2B42"/>
    <w:rsid w:val="003A30E9"/>
    <w:rsid w:val="003A34A4"/>
    <w:rsid w:val="003A359F"/>
    <w:rsid w:val="003A3BCC"/>
    <w:rsid w:val="003A43D3"/>
    <w:rsid w:val="003A4EBF"/>
    <w:rsid w:val="003A5765"/>
    <w:rsid w:val="003A6DFA"/>
    <w:rsid w:val="003A79DB"/>
    <w:rsid w:val="003B16BF"/>
    <w:rsid w:val="003B27E0"/>
    <w:rsid w:val="003B2EA9"/>
    <w:rsid w:val="003B315F"/>
    <w:rsid w:val="003B3D90"/>
    <w:rsid w:val="003B3FDA"/>
    <w:rsid w:val="003B4449"/>
    <w:rsid w:val="003B4D32"/>
    <w:rsid w:val="003B54DE"/>
    <w:rsid w:val="003B6BD8"/>
    <w:rsid w:val="003C168F"/>
    <w:rsid w:val="003C2083"/>
    <w:rsid w:val="003C33BA"/>
    <w:rsid w:val="003C376A"/>
    <w:rsid w:val="003D1022"/>
    <w:rsid w:val="003D111A"/>
    <w:rsid w:val="003D1722"/>
    <w:rsid w:val="003D1734"/>
    <w:rsid w:val="003D3561"/>
    <w:rsid w:val="003D424C"/>
    <w:rsid w:val="003D4E8F"/>
    <w:rsid w:val="003D4F4D"/>
    <w:rsid w:val="003D512B"/>
    <w:rsid w:val="003D75F5"/>
    <w:rsid w:val="003E13FC"/>
    <w:rsid w:val="003E14AD"/>
    <w:rsid w:val="003E2D06"/>
    <w:rsid w:val="003E5545"/>
    <w:rsid w:val="003E5969"/>
    <w:rsid w:val="003E60B9"/>
    <w:rsid w:val="003E6238"/>
    <w:rsid w:val="003E64B2"/>
    <w:rsid w:val="003E75D6"/>
    <w:rsid w:val="003F0327"/>
    <w:rsid w:val="003F04C0"/>
    <w:rsid w:val="003F0AB3"/>
    <w:rsid w:val="003F0BD7"/>
    <w:rsid w:val="003F2E9B"/>
    <w:rsid w:val="003F512F"/>
    <w:rsid w:val="003F5444"/>
    <w:rsid w:val="003F6768"/>
    <w:rsid w:val="003F6BC6"/>
    <w:rsid w:val="003F7721"/>
    <w:rsid w:val="00400E86"/>
    <w:rsid w:val="00401D37"/>
    <w:rsid w:val="0040272A"/>
    <w:rsid w:val="004030BA"/>
    <w:rsid w:val="00403841"/>
    <w:rsid w:val="004064F9"/>
    <w:rsid w:val="00410790"/>
    <w:rsid w:val="004133FF"/>
    <w:rsid w:val="00413504"/>
    <w:rsid w:val="00413D92"/>
    <w:rsid w:val="00413ED3"/>
    <w:rsid w:val="00414771"/>
    <w:rsid w:val="00415C22"/>
    <w:rsid w:val="004165FE"/>
    <w:rsid w:val="00416BED"/>
    <w:rsid w:val="00420E36"/>
    <w:rsid w:val="0042258D"/>
    <w:rsid w:val="00422B19"/>
    <w:rsid w:val="0042369E"/>
    <w:rsid w:val="00425A11"/>
    <w:rsid w:val="00427A19"/>
    <w:rsid w:val="00427BAF"/>
    <w:rsid w:val="00427CE1"/>
    <w:rsid w:val="00431B05"/>
    <w:rsid w:val="004352E9"/>
    <w:rsid w:val="0043559E"/>
    <w:rsid w:val="004361AF"/>
    <w:rsid w:val="00436B7E"/>
    <w:rsid w:val="004404A7"/>
    <w:rsid w:val="00440EC8"/>
    <w:rsid w:val="00442AE3"/>
    <w:rsid w:val="004441C2"/>
    <w:rsid w:val="004444D7"/>
    <w:rsid w:val="00444677"/>
    <w:rsid w:val="00445D35"/>
    <w:rsid w:val="00447219"/>
    <w:rsid w:val="004475F6"/>
    <w:rsid w:val="00450576"/>
    <w:rsid w:val="00450E8B"/>
    <w:rsid w:val="004520F6"/>
    <w:rsid w:val="004538D9"/>
    <w:rsid w:val="00454234"/>
    <w:rsid w:val="0045452D"/>
    <w:rsid w:val="0045490A"/>
    <w:rsid w:val="00455C94"/>
    <w:rsid w:val="0045652A"/>
    <w:rsid w:val="004572AA"/>
    <w:rsid w:val="0045777B"/>
    <w:rsid w:val="0045783D"/>
    <w:rsid w:val="004578DE"/>
    <w:rsid w:val="00461870"/>
    <w:rsid w:val="0046217D"/>
    <w:rsid w:val="00462419"/>
    <w:rsid w:val="00462C89"/>
    <w:rsid w:val="00470282"/>
    <w:rsid w:val="004720B0"/>
    <w:rsid w:val="00474AE4"/>
    <w:rsid w:val="00475C0C"/>
    <w:rsid w:val="00476151"/>
    <w:rsid w:val="00476346"/>
    <w:rsid w:val="00476BEE"/>
    <w:rsid w:val="00480242"/>
    <w:rsid w:val="00480FE8"/>
    <w:rsid w:val="0048313C"/>
    <w:rsid w:val="00484A89"/>
    <w:rsid w:val="00485707"/>
    <w:rsid w:val="00485C7D"/>
    <w:rsid w:val="004862B3"/>
    <w:rsid w:val="0048734E"/>
    <w:rsid w:val="00487ABA"/>
    <w:rsid w:val="00490632"/>
    <w:rsid w:val="00490FE3"/>
    <w:rsid w:val="00491199"/>
    <w:rsid w:val="00491649"/>
    <w:rsid w:val="00491B05"/>
    <w:rsid w:val="00492548"/>
    <w:rsid w:val="00492E51"/>
    <w:rsid w:val="00492FFC"/>
    <w:rsid w:val="004942DF"/>
    <w:rsid w:val="004943BF"/>
    <w:rsid w:val="004950A5"/>
    <w:rsid w:val="00497FEF"/>
    <w:rsid w:val="004A03AC"/>
    <w:rsid w:val="004A03D0"/>
    <w:rsid w:val="004A0CFF"/>
    <w:rsid w:val="004A1128"/>
    <w:rsid w:val="004A192C"/>
    <w:rsid w:val="004A2C1E"/>
    <w:rsid w:val="004A2DC6"/>
    <w:rsid w:val="004A34B8"/>
    <w:rsid w:val="004A3A66"/>
    <w:rsid w:val="004A3D60"/>
    <w:rsid w:val="004A4612"/>
    <w:rsid w:val="004A48A2"/>
    <w:rsid w:val="004A4985"/>
    <w:rsid w:val="004A4F07"/>
    <w:rsid w:val="004A533D"/>
    <w:rsid w:val="004A6302"/>
    <w:rsid w:val="004A640A"/>
    <w:rsid w:val="004B00CF"/>
    <w:rsid w:val="004B06EC"/>
    <w:rsid w:val="004B0EA5"/>
    <w:rsid w:val="004B0EF3"/>
    <w:rsid w:val="004B37B2"/>
    <w:rsid w:val="004B38BD"/>
    <w:rsid w:val="004B3FF6"/>
    <w:rsid w:val="004B4BD1"/>
    <w:rsid w:val="004C041A"/>
    <w:rsid w:val="004C0F65"/>
    <w:rsid w:val="004C22CE"/>
    <w:rsid w:val="004C248E"/>
    <w:rsid w:val="004C49FE"/>
    <w:rsid w:val="004C52BB"/>
    <w:rsid w:val="004C5439"/>
    <w:rsid w:val="004C6556"/>
    <w:rsid w:val="004C7D76"/>
    <w:rsid w:val="004D05C5"/>
    <w:rsid w:val="004D0951"/>
    <w:rsid w:val="004D0B3C"/>
    <w:rsid w:val="004D162C"/>
    <w:rsid w:val="004D1B15"/>
    <w:rsid w:val="004D2207"/>
    <w:rsid w:val="004D29EC"/>
    <w:rsid w:val="004D3354"/>
    <w:rsid w:val="004D33F5"/>
    <w:rsid w:val="004D4351"/>
    <w:rsid w:val="004D54FB"/>
    <w:rsid w:val="004D74B7"/>
    <w:rsid w:val="004E00EB"/>
    <w:rsid w:val="004E0CAB"/>
    <w:rsid w:val="004E17E5"/>
    <w:rsid w:val="004E1DF7"/>
    <w:rsid w:val="004E2D1B"/>
    <w:rsid w:val="004E3CE1"/>
    <w:rsid w:val="004E4B93"/>
    <w:rsid w:val="004E5954"/>
    <w:rsid w:val="004E5CA7"/>
    <w:rsid w:val="004E6102"/>
    <w:rsid w:val="004E6891"/>
    <w:rsid w:val="004E759F"/>
    <w:rsid w:val="004E75B4"/>
    <w:rsid w:val="004E7D1A"/>
    <w:rsid w:val="004F09E5"/>
    <w:rsid w:val="004F14EC"/>
    <w:rsid w:val="004F412D"/>
    <w:rsid w:val="004F4C20"/>
    <w:rsid w:val="004F5AC4"/>
    <w:rsid w:val="004F75BA"/>
    <w:rsid w:val="004F796B"/>
    <w:rsid w:val="00501003"/>
    <w:rsid w:val="0050100E"/>
    <w:rsid w:val="00504415"/>
    <w:rsid w:val="00505B54"/>
    <w:rsid w:val="00505F57"/>
    <w:rsid w:val="005131CF"/>
    <w:rsid w:val="00514408"/>
    <w:rsid w:val="00514883"/>
    <w:rsid w:val="005157DD"/>
    <w:rsid w:val="00515D7B"/>
    <w:rsid w:val="005171C9"/>
    <w:rsid w:val="00521478"/>
    <w:rsid w:val="00523FC8"/>
    <w:rsid w:val="00524366"/>
    <w:rsid w:val="0052609D"/>
    <w:rsid w:val="00526361"/>
    <w:rsid w:val="005263AF"/>
    <w:rsid w:val="005266F4"/>
    <w:rsid w:val="00526D01"/>
    <w:rsid w:val="00526EB8"/>
    <w:rsid w:val="005276C1"/>
    <w:rsid w:val="005276E5"/>
    <w:rsid w:val="00527F4C"/>
    <w:rsid w:val="00530803"/>
    <w:rsid w:val="00530E4B"/>
    <w:rsid w:val="0053114B"/>
    <w:rsid w:val="005318F6"/>
    <w:rsid w:val="00532B7F"/>
    <w:rsid w:val="00533108"/>
    <w:rsid w:val="00534264"/>
    <w:rsid w:val="00534F1F"/>
    <w:rsid w:val="005374A9"/>
    <w:rsid w:val="00537684"/>
    <w:rsid w:val="00540AEC"/>
    <w:rsid w:val="00542C64"/>
    <w:rsid w:val="0054353C"/>
    <w:rsid w:val="00544160"/>
    <w:rsid w:val="005443E3"/>
    <w:rsid w:val="00545AC9"/>
    <w:rsid w:val="00545ECB"/>
    <w:rsid w:val="0054605F"/>
    <w:rsid w:val="00550271"/>
    <w:rsid w:val="00552399"/>
    <w:rsid w:val="005524EA"/>
    <w:rsid w:val="00552742"/>
    <w:rsid w:val="005527D8"/>
    <w:rsid w:val="00553DB8"/>
    <w:rsid w:val="005550BD"/>
    <w:rsid w:val="005561F4"/>
    <w:rsid w:val="00556F61"/>
    <w:rsid w:val="005576E0"/>
    <w:rsid w:val="00557D4F"/>
    <w:rsid w:val="00561F8A"/>
    <w:rsid w:val="00563B5A"/>
    <w:rsid w:val="00564484"/>
    <w:rsid w:val="00565543"/>
    <w:rsid w:val="00565BCB"/>
    <w:rsid w:val="00566362"/>
    <w:rsid w:val="00567EC6"/>
    <w:rsid w:val="00570C11"/>
    <w:rsid w:val="00570FA4"/>
    <w:rsid w:val="00571984"/>
    <w:rsid w:val="00571C73"/>
    <w:rsid w:val="005727F0"/>
    <w:rsid w:val="00572992"/>
    <w:rsid w:val="00572E8A"/>
    <w:rsid w:val="00576453"/>
    <w:rsid w:val="00577026"/>
    <w:rsid w:val="00577793"/>
    <w:rsid w:val="00577EA8"/>
    <w:rsid w:val="0058055A"/>
    <w:rsid w:val="00580822"/>
    <w:rsid w:val="005813C5"/>
    <w:rsid w:val="00581413"/>
    <w:rsid w:val="00583837"/>
    <w:rsid w:val="0058511C"/>
    <w:rsid w:val="0058550B"/>
    <w:rsid w:val="00585D44"/>
    <w:rsid w:val="00591D1A"/>
    <w:rsid w:val="00591F1D"/>
    <w:rsid w:val="00592D2A"/>
    <w:rsid w:val="00593E18"/>
    <w:rsid w:val="00594E70"/>
    <w:rsid w:val="00594EB5"/>
    <w:rsid w:val="0059678C"/>
    <w:rsid w:val="005A1969"/>
    <w:rsid w:val="005A1CD9"/>
    <w:rsid w:val="005A28E3"/>
    <w:rsid w:val="005A3207"/>
    <w:rsid w:val="005A3381"/>
    <w:rsid w:val="005A4EC2"/>
    <w:rsid w:val="005A743B"/>
    <w:rsid w:val="005B140E"/>
    <w:rsid w:val="005B1ECC"/>
    <w:rsid w:val="005B48B8"/>
    <w:rsid w:val="005B4BBA"/>
    <w:rsid w:val="005B6ECA"/>
    <w:rsid w:val="005B7621"/>
    <w:rsid w:val="005C04EA"/>
    <w:rsid w:val="005C14BB"/>
    <w:rsid w:val="005C1892"/>
    <w:rsid w:val="005C1A44"/>
    <w:rsid w:val="005C1BDF"/>
    <w:rsid w:val="005C1CEE"/>
    <w:rsid w:val="005C40EA"/>
    <w:rsid w:val="005C4BDF"/>
    <w:rsid w:val="005C4C47"/>
    <w:rsid w:val="005C501F"/>
    <w:rsid w:val="005C5F4D"/>
    <w:rsid w:val="005C68C7"/>
    <w:rsid w:val="005C699F"/>
    <w:rsid w:val="005C7933"/>
    <w:rsid w:val="005D291E"/>
    <w:rsid w:val="005D2ADE"/>
    <w:rsid w:val="005D2C13"/>
    <w:rsid w:val="005D3100"/>
    <w:rsid w:val="005D3965"/>
    <w:rsid w:val="005D5019"/>
    <w:rsid w:val="005E06EB"/>
    <w:rsid w:val="005E1AF3"/>
    <w:rsid w:val="005E2297"/>
    <w:rsid w:val="005E23CB"/>
    <w:rsid w:val="005E29A0"/>
    <w:rsid w:val="005E29EC"/>
    <w:rsid w:val="005E2F77"/>
    <w:rsid w:val="005E3709"/>
    <w:rsid w:val="005E3A2F"/>
    <w:rsid w:val="005E3C9E"/>
    <w:rsid w:val="005E419C"/>
    <w:rsid w:val="005E42AC"/>
    <w:rsid w:val="005E459F"/>
    <w:rsid w:val="005F0483"/>
    <w:rsid w:val="005F1106"/>
    <w:rsid w:val="005F2321"/>
    <w:rsid w:val="005F2DB0"/>
    <w:rsid w:val="005F37C6"/>
    <w:rsid w:val="00601230"/>
    <w:rsid w:val="00603BF3"/>
    <w:rsid w:val="006048AE"/>
    <w:rsid w:val="00606005"/>
    <w:rsid w:val="00610497"/>
    <w:rsid w:val="0061068E"/>
    <w:rsid w:val="006116EE"/>
    <w:rsid w:val="006117E9"/>
    <w:rsid w:val="0061237A"/>
    <w:rsid w:val="0061238C"/>
    <w:rsid w:val="00612966"/>
    <w:rsid w:val="00612A4C"/>
    <w:rsid w:val="006136EA"/>
    <w:rsid w:val="006144EA"/>
    <w:rsid w:val="00614CBF"/>
    <w:rsid w:val="00614FAF"/>
    <w:rsid w:val="00616852"/>
    <w:rsid w:val="00616969"/>
    <w:rsid w:val="00616D8E"/>
    <w:rsid w:val="0061724B"/>
    <w:rsid w:val="00617895"/>
    <w:rsid w:val="00620A5A"/>
    <w:rsid w:val="0062113D"/>
    <w:rsid w:val="006218D4"/>
    <w:rsid w:val="00621B3F"/>
    <w:rsid w:val="006221AD"/>
    <w:rsid w:val="00622BA6"/>
    <w:rsid w:val="0062341F"/>
    <w:rsid w:val="006246EA"/>
    <w:rsid w:val="0062583D"/>
    <w:rsid w:val="00625F52"/>
    <w:rsid w:val="0062710D"/>
    <w:rsid w:val="00630A4F"/>
    <w:rsid w:val="00630E5F"/>
    <w:rsid w:val="006310E3"/>
    <w:rsid w:val="006318A2"/>
    <w:rsid w:val="00632B39"/>
    <w:rsid w:val="00633D85"/>
    <w:rsid w:val="00634528"/>
    <w:rsid w:val="00634667"/>
    <w:rsid w:val="00634F2D"/>
    <w:rsid w:val="006350DE"/>
    <w:rsid w:val="00636B97"/>
    <w:rsid w:val="00640538"/>
    <w:rsid w:val="00641BBB"/>
    <w:rsid w:val="00642009"/>
    <w:rsid w:val="00642A44"/>
    <w:rsid w:val="00643762"/>
    <w:rsid w:val="006442CA"/>
    <w:rsid w:val="00645759"/>
    <w:rsid w:val="006458DD"/>
    <w:rsid w:val="00645CAF"/>
    <w:rsid w:val="00646EF3"/>
    <w:rsid w:val="00647073"/>
    <w:rsid w:val="00647BCF"/>
    <w:rsid w:val="00650347"/>
    <w:rsid w:val="006509E8"/>
    <w:rsid w:val="006511F1"/>
    <w:rsid w:val="006551F3"/>
    <w:rsid w:val="00656E3C"/>
    <w:rsid w:val="006575E2"/>
    <w:rsid w:val="0066078A"/>
    <w:rsid w:val="00663273"/>
    <w:rsid w:val="006639D0"/>
    <w:rsid w:val="006643E0"/>
    <w:rsid w:val="00664BAE"/>
    <w:rsid w:val="006674E1"/>
    <w:rsid w:val="0066755E"/>
    <w:rsid w:val="00670D86"/>
    <w:rsid w:val="006726F8"/>
    <w:rsid w:val="006728EE"/>
    <w:rsid w:val="00673009"/>
    <w:rsid w:val="006730FA"/>
    <w:rsid w:val="0067340B"/>
    <w:rsid w:val="00673496"/>
    <w:rsid w:val="0067354E"/>
    <w:rsid w:val="00674ED2"/>
    <w:rsid w:val="006811C8"/>
    <w:rsid w:val="00681367"/>
    <w:rsid w:val="0068294E"/>
    <w:rsid w:val="00682FAB"/>
    <w:rsid w:val="006927BD"/>
    <w:rsid w:val="00693C00"/>
    <w:rsid w:val="00696317"/>
    <w:rsid w:val="00696E22"/>
    <w:rsid w:val="00697B76"/>
    <w:rsid w:val="006A1D8E"/>
    <w:rsid w:val="006A55A5"/>
    <w:rsid w:val="006A5E37"/>
    <w:rsid w:val="006A74BA"/>
    <w:rsid w:val="006A798B"/>
    <w:rsid w:val="006A7E43"/>
    <w:rsid w:val="006A7E6D"/>
    <w:rsid w:val="006B0FB4"/>
    <w:rsid w:val="006B1806"/>
    <w:rsid w:val="006B1BAE"/>
    <w:rsid w:val="006B46FA"/>
    <w:rsid w:val="006B4EFD"/>
    <w:rsid w:val="006B566F"/>
    <w:rsid w:val="006B5B2B"/>
    <w:rsid w:val="006B5D95"/>
    <w:rsid w:val="006B7118"/>
    <w:rsid w:val="006B7D6E"/>
    <w:rsid w:val="006C28DB"/>
    <w:rsid w:val="006C4CF2"/>
    <w:rsid w:val="006C6943"/>
    <w:rsid w:val="006C6F63"/>
    <w:rsid w:val="006C7821"/>
    <w:rsid w:val="006C7859"/>
    <w:rsid w:val="006C7867"/>
    <w:rsid w:val="006D0636"/>
    <w:rsid w:val="006D06DE"/>
    <w:rsid w:val="006D0E8A"/>
    <w:rsid w:val="006D10B4"/>
    <w:rsid w:val="006D1DEA"/>
    <w:rsid w:val="006D48A8"/>
    <w:rsid w:val="006D4928"/>
    <w:rsid w:val="006D6268"/>
    <w:rsid w:val="006D7C39"/>
    <w:rsid w:val="006E2A7B"/>
    <w:rsid w:val="006E2B07"/>
    <w:rsid w:val="006E6311"/>
    <w:rsid w:val="006E73B5"/>
    <w:rsid w:val="006F02FD"/>
    <w:rsid w:val="006F10E2"/>
    <w:rsid w:val="006F14BF"/>
    <w:rsid w:val="006F1508"/>
    <w:rsid w:val="006F15B4"/>
    <w:rsid w:val="006F3470"/>
    <w:rsid w:val="006F43EE"/>
    <w:rsid w:val="006F551E"/>
    <w:rsid w:val="006F68CA"/>
    <w:rsid w:val="006F6D92"/>
    <w:rsid w:val="007015BD"/>
    <w:rsid w:val="00702044"/>
    <w:rsid w:val="007051B0"/>
    <w:rsid w:val="0070569F"/>
    <w:rsid w:val="0070646C"/>
    <w:rsid w:val="00707236"/>
    <w:rsid w:val="00707B44"/>
    <w:rsid w:val="00710141"/>
    <w:rsid w:val="00710E66"/>
    <w:rsid w:val="00712B70"/>
    <w:rsid w:val="007130D4"/>
    <w:rsid w:val="00713EBB"/>
    <w:rsid w:val="00713F20"/>
    <w:rsid w:val="007142D9"/>
    <w:rsid w:val="00714508"/>
    <w:rsid w:val="00714EA9"/>
    <w:rsid w:val="0071527A"/>
    <w:rsid w:val="00715BB6"/>
    <w:rsid w:val="007176EA"/>
    <w:rsid w:val="00720DA5"/>
    <w:rsid w:val="007227A4"/>
    <w:rsid w:val="007230C1"/>
    <w:rsid w:val="00725CE8"/>
    <w:rsid w:val="00725D98"/>
    <w:rsid w:val="0072650A"/>
    <w:rsid w:val="0073084A"/>
    <w:rsid w:val="00731D3B"/>
    <w:rsid w:val="007327CE"/>
    <w:rsid w:val="00732839"/>
    <w:rsid w:val="00732B01"/>
    <w:rsid w:val="00735998"/>
    <w:rsid w:val="007361B6"/>
    <w:rsid w:val="0074029E"/>
    <w:rsid w:val="00740380"/>
    <w:rsid w:val="00741CDE"/>
    <w:rsid w:val="007428D8"/>
    <w:rsid w:val="0074490E"/>
    <w:rsid w:val="00746F16"/>
    <w:rsid w:val="007507ED"/>
    <w:rsid w:val="0075106E"/>
    <w:rsid w:val="0075156C"/>
    <w:rsid w:val="0075259E"/>
    <w:rsid w:val="00752AF3"/>
    <w:rsid w:val="0075399E"/>
    <w:rsid w:val="00753A6E"/>
    <w:rsid w:val="00755042"/>
    <w:rsid w:val="00755443"/>
    <w:rsid w:val="007555BB"/>
    <w:rsid w:val="0075649B"/>
    <w:rsid w:val="0075670D"/>
    <w:rsid w:val="0075679E"/>
    <w:rsid w:val="00757BD0"/>
    <w:rsid w:val="00760464"/>
    <w:rsid w:val="00762035"/>
    <w:rsid w:val="00763C51"/>
    <w:rsid w:val="00764266"/>
    <w:rsid w:val="007648D3"/>
    <w:rsid w:val="00765356"/>
    <w:rsid w:val="007671E4"/>
    <w:rsid w:val="00767418"/>
    <w:rsid w:val="0076761D"/>
    <w:rsid w:val="00767BF4"/>
    <w:rsid w:val="007710D8"/>
    <w:rsid w:val="00771D3E"/>
    <w:rsid w:val="00771D59"/>
    <w:rsid w:val="00773A2A"/>
    <w:rsid w:val="007742A4"/>
    <w:rsid w:val="00774FD7"/>
    <w:rsid w:val="00776426"/>
    <w:rsid w:val="007764F4"/>
    <w:rsid w:val="00776DDE"/>
    <w:rsid w:val="00776E2B"/>
    <w:rsid w:val="00776F5E"/>
    <w:rsid w:val="0077775B"/>
    <w:rsid w:val="00780201"/>
    <w:rsid w:val="0078268F"/>
    <w:rsid w:val="00782AA5"/>
    <w:rsid w:val="0078325F"/>
    <w:rsid w:val="00783AE5"/>
    <w:rsid w:val="00783DB4"/>
    <w:rsid w:val="00784297"/>
    <w:rsid w:val="00784BA4"/>
    <w:rsid w:val="00785535"/>
    <w:rsid w:val="00785A26"/>
    <w:rsid w:val="007864E8"/>
    <w:rsid w:val="00787B45"/>
    <w:rsid w:val="00791941"/>
    <w:rsid w:val="00791E2E"/>
    <w:rsid w:val="00793521"/>
    <w:rsid w:val="00793958"/>
    <w:rsid w:val="00794BC7"/>
    <w:rsid w:val="00794D8C"/>
    <w:rsid w:val="00795937"/>
    <w:rsid w:val="007963EB"/>
    <w:rsid w:val="00796469"/>
    <w:rsid w:val="00796AB8"/>
    <w:rsid w:val="007A1CC7"/>
    <w:rsid w:val="007A31FC"/>
    <w:rsid w:val="007A3F09"/>
    <w:rsid w:val="007A58E1"/>
    <w:rsid w:val="007A6FB6"/>
    <w:rsid w:val="007A7080"/>
    <w:rsid w:val="007A73D5"/>
    <w:rsid w:val="007A7E4C"/>
    <w:rsid w:val="007B1D6D"/>
    <w:rsid w:val="007B29CC"/>
    <w:rsid w:val="007B4370"/>
    <w:rsid w:val="007B45D2"/>
    <w:rsid w:val="007B4F8D"/>
    <w:rsid w:val="007B6228"/>
    <w:rsid w:val="007C02EE"/>
    <w:rsid w:val="007C050A"/>
    <w:rsid w:val="007C0AF7"/>
    <w:rsid w:val="007C2296"/>
    <w:rsid w:val="007C2AD9"/>
    <w:rsid w:val="007C4892"/>
    <w:rsid w:val="007C614E"/>
    <w:rsid w:val="007C6E20"/>
    <w:rsid w:val="007D0AF4"/>
    <w:rsid w:val="007D1B60"/>
    <w:rsid w:val="007D1D49"/>
    <w:rsid w:val="007E04B5"/>
    <w:rsid w:val="007E04F2"/>
    <w:rsid w:val="007E0ABB"/>
    <w:rsid w:val="007E1208"/>
    <w:rsid w:val="007E19F9"/>
    <w:rsid w:val="007E2034"/>
    <w:rsid w:val="007E2358"/>
    <w:rsid w:val="007E2949"/>
    <w:rsid w:val="007E3590"/>
    <w:rsid w:val="007E3682"/>
    <w:rsid w:val="007E3E4D"/>
    <w:rsid w:val="007E58B1"/>
    <w:rsid w:val="007E5B07"/>
    <w:rsid w:val="007E60BB"/>
    <w:rsid w:val="007E7F26"/>
    <w:rsid w:val="007F00D5"/>
    <w:rsid w:val="007F1ADE"/>
    <w:rsid w:val="007F1EBA"/>
    <w:rsid w:val="007F20B1"/>
    <w:rsid w:val="007F270B"/>
    <w:rsid w:val="007F2C69"/>
    <w:rsid w:val="007F2C9F"/>
    <w:rsid w:val="007F3B24"/>
    <w:rsid w:val="007F45BE"/>
    <w:rsid w:val="007F4717"/>
    <w:rsid w:val="007F72D4"/>
    <w:rsid w:val="007F772A"/>
    <w:rsid w:val="008000A4"/>
    <w:rsid w:val="00801190"/>
    <w:rsid w:val="0080174B"/>
    <w:rsid w:val="0080330A"/>
    <w:rsid w:val="00806665"/>
    <w:rsid w:val="008068AC"/>
    <w:rsid w:val="00806EAE"/>
    <w:rsid w:val="00807A3A"/>
    <w:rsid w:val="00807B8A"/>
    <w:rsid w:val="008106BD"/>
    <w:rsid w:val="0081099A"/>
    <w:rsid w:val="00811020"/>
    <w:rsid w:val="008113EC"/>
    <w:rsid w:val="00813D0C"/>
    <w:rsid w:val="008149BB"/>
    <w:rsid w:val="008216C3"/>
    <w:rsid w:val="0082272B"/>
    <w:rsid w:val="00822887"/>
    <w:rsid w:val="008233DE"/>
    <w:rsid w:val="0082447F"/>
    <w:rsid w:val="00824587"/>
    <w:rsid w:val="00824663"/>
    <w:rsid w:val="0082540E"/>
    <w:rsid w:val="00826152"/>
    <w:rsid w:val="0082694B"/>
    <w:rsid w:val="00826A3E"/>
    <w:rsid w:val="00826BD9"/>
    <w:rsid w:val="008274ED"/>
    <w:rsid w:val="00827F85"/>
    <w:rsid w:val="008304F0"/>
    <w:rsid w:val="00830779"/>
    <w:rsid w:val="008312F3"/>
    <w:rsid w:val="00831FF8"/>
    <w:rsid w:val="008321C3"/>
    <w:rsid w:val="0083291C"/>
    <w:rsid w:val="00832B08"/>
    <w:rsid w:val="008364AA"/>
    <w:rsid w:val="0084123F"/>
    <w:rsid w:val="00841569"/>
    <w:rsid w:val="00841DA1"/>
    <w:rsid w:val="00842575"/>
    <w:rsid w:val="00843C0F"/>
    <w:rsid w:val="008464BC"/>
    <w:rsid w:val="00850386"/>
    <w:rsid w:val="00850556"/>
    <w:rsid w:val="008506AE"/>
    <w:rsid w:val="00851AF6"/>
    <w:rsid w:val="0085274B"/>
    <w:rsid w:val="00852C67"/>
    <w:rsid w:val="00853A1F"/>
    <w:rsid w:val="00853BDA"/>
    <w:rsid w:val="00854910"/>
    <w:rsid w:val="00855497"/>
    <w:rsid w:val="00855A3E"/>
    <w:rsid w:val="00855BB5"/>
    <w:rsid w:val="0085635F"/>
    <w:rsid w:val="0085693E"/>
    <w:rsid w:val="00856AF8"/>
    <w:rsid w:val="008572AC"/>
    <w:rsid w:val="00857AEB"/>
    <w:rsid w:val="0086008B"/>
    <w:rsid w:val="00861D52"/>
    <w:rsid w:val="008636C2"/>
    <w:rsid w:val="00863F93"/>
    <w:rsid w:val="00864756"/>
    <w:rsid w:val="0086497E"/>
    <w:rsid w:val="0086787A"/>
    <w:rsid w:val="00871030"/>
    <w:rsid w:val="008736E3"/>
    <w:rsid w:val="00873720"/>
    <w:rsid w:val="00873DBD"/>
    <w:rsid w:val="008742BA"/>
    <w:rsid w:val="008746F2"/>
    <w:rsid w:val="00875B81"/>
    <w:rsid w:val="0087600B"/>
    <w:rsid w:val="00876EBE"/>
    <w:rsid w:val="00877192"/>
    <w:rsid w:val="008774B4"/>
    <w:rsid w:val="00881BF2"/>
    <w:rsid w:val="00883AF0"/>
    <w:rsid w:val="008853AB"/>
    <w:rsid w:val="00885EE0"/>
    <w:rsid w:val="00886DB4"/>
    <w:rsid w:val="00887361"/>
    <w:rsid w:val="00887776"/>
    <w:rsid w:val="00887A8D"/>
    <w:rsid w:val="00890918"/>
    <w:rsid w:val="0089106B"/>
    <w:rsid w:val="00891307"/>
    <w:rsid w:val="00891935"/>
    <w:rsid w:val="00891FDB"/>
    <w:rsid w:val="00893CDA"/>
    <w:rsid w:val="00895A14"/>
    <w:rsid w:val="00895E60"/>
    <w:rsid w:val="00897E96"/>
    <w:rsid w:val="008A029E"/>
    <w:rsid w:val="008A0AB8"/>
    <w:rsid w:val="008A0B5F"/>
    <w:rsid w:val="008A3702"/>
    <w:rsid w:val="008A3A15"/>
    <w:rsid w:val="008A3B20"/>
    <w:rsid w:val="008A5844"/>
    <w:rsid w:val="008A5F85"/>
    <w:rsid w:val="008A6981"/>
    <w:rsid w:val="008A6CE4"/>
    <w:rsid w:val="008A7D08"/>
    <w:rsid w:val="008B151F"/>
    <w:rsid w:val="008B18B7"/>
    <w:rsid w:val="008B1FE3"/>
    <w:rsid w:val="008B23CF"/>
    <w:rsid w:val="008B2B12"/>
    <w:rsid w:val="008B2CEC"/>
    <w:rsid w:val="008B34DF"/>
    <w:rsid w:val="008B3C05"/>
    <w:rsid w:val="008B5B9C"/>
    <w:rsid w:val="008B62CA"/>
    <w:rsid w:val="008B685A"/>
    <w:rsid w:val="008B688D"/>
    <w:rsid w:val="008C0A16"/>
    <w:rsid w:val="008C0CC3"/>
    <w:rsid w:val="008C2196"/>
    <w:rsid w:val="008C21B4"/>
    <w:rsid w:val="008C2AB8"/>
    <w:rsid w:val="008C4DC8"/>
    <w:rsid w:val="008C5EE1"/>
    <w:rsid w:val="008C76EA"/>
    <w:rsid w:val="008C795D"/>
    <w:rsid w:val="008C79F5"/>
    <w:rsid w:val="008C7C58"/>
    <w:rsid w:val="008D303F"/>
    <w:rsid w:val="008D325F"/>
    <w:rsid w:val="008D41AD"/>
    <w:rsid w:val="008D48FD"/>
    <w:rsid w:val="008D4EBC"/>
    <w:rsid w:val="008D58F3"/>
    <w:rsid w:val="008D6405"/>
    <w:rsid w:val="008D7463"/>
    <w:rsid w:val="008D7755"/>
    <w:rsid w:val="008D7E28"/>
    <w:rsid w:val="008E3617"/>
    <w:rsid w:val="008E38F7"/>
    <w:rsid w:val="008E4164"/>
    <w:rsid w:val="008E455B"/>
    <w:rsid w:val="008E490E"/>
    <w:rsid w:val="008E6643"/>
    <w:rsid w:val="008E7879"/>
    <w:rsid w:val="008F0FF7"/>
    <w:rsid w:val="008F14F6"/>
    <w:rsid w:val="008F16FF"/>
    <w:rsid w:val="008F1D7F"/>
    <w:rsid w:val="008F27EA"/>
    <w:rsid w:val="008F2A1B"/>
    <w:rsid w:val="008F3B4A"/>
    <w:rsid w:val="008F3C33"/>
    <w:rsid w:val="008F45AF"/>
    <w:rsid w:val="008F4E4B"/>
    <w:rsid w:val="008F56DA"/>
    <w:rsid w:val="00900886"/>
    <w:rsid w:val="00900FE1"/>
    <w:rsid w:val="00902647"/>
    <w:rsid w:val="00902BB8"/>
    <w:rsid w:val="00903011"/>
    <w:rsid w:val="009030A1"/>
    <w:rsid w:val="0090332B"/>
    <w:rsid w:val="009037B9"/>
    <w:rsid w:val="00904250"/>
    <w:rsid w:val="00905709"/>
    <w:rsid w:val="009068DA"/>
    <w:rsid w:val="00906B1F"/>
    <w:rsid w:val="00906FDB"/>
    <w:rsid w:val="00907799"/>
    <w:rsid w:val="00907B78"/>
    <w:rsid w:val="00910ADE"/>
    <w:rsid w:val="00910CD3"/>
    <w:rsid w:val="00911733"/>
    <w:rsid w:val="00912F22"/>
    <w:rsid w:val="00913395"/>
    <w:rsid w:val="00913475"/>
    <w:rsid w:val="00914CC6"/>
    <w:rsid w:val="0091551C"/>
    <w:rsid w:val="0091675E"/>
    <w:rsid w:val="009171AF"/>
    <w:rsid w:val="0092151E"/>
    <w:rsid w:val="0092545C"/>
    <w:rsid w:val="00925A7E"/>
    <w:rsid w:val="00925D7D"/>
    <w:rsid w:val="00925DD0"/>
    <w:rsid w:val="00925EE9"/>
    <w:rsid w:val="00925EEF"/>
    <w:rsid w:val="009264A4"/>
    <w:rsid w:val="009270F7"/>
    <w:rsid w:val="009277C5"/>
    <w:rsid w:val="00927F1B"/>
    <w:rsid w:val="0093064C"/>
    <w:rsid w:val="00930EF9"/>
    <w:rsid w:val="009312D5"/>
    <w:rsid w:val="00931304"/>
    <w:rsid w:val="009330BC"/>
    <w:rsid w:val="0093526A"/>
    <w:rsid w:val="009405E2"/>
    <w:rsid w:val="00940871"/>
    <w:rsid w:val="009420A6"/>
    <w:rsid w:val="00943433"/>
    <w:rsid w:val="0094489D"/>
    <w:rsid w:val="009448CB"/>
    <w:rsid w:val="00944962"/>
    <w:rsid w:val="00945054"/>
    <w:rsid w:val="0094748F"/>
    <w:rsid w:val="0095227D"/>
    <w:rsid w:val="0095274C"/>
    <w:rsid w:val="00952984"/>
    <w:rsid w:val="009531B9"/>
    <w:rsid w:val="00953471"/>
    <w:rsid w:val="00953B41"/>
    <w:rsid w:val="00953FA5"/>
    <w:rsid w:val="009541EC"/>
    <w:rsid w:val="0095567E"/>
    <w:rsid w:val="00955B24"/>
    <w:rsid w:val="009565D1"/>
    <w:rsid w:val="00961170"/>
    <w:rsid w:val="00961E20"/>
    <w:rsid w:val="00962251"/>
    <w:rsid w:val="009635FE"/>
    <w:rsid w:val="009643F3"/>
    <w:rsid w:val="0096527C"/>
    <w:rsid w:val="00965C53"/>
    <w:rsid w:val="00966B38"/>
    <w:rsid w:val="009674B6"/>
    <w:rsid w:val="009705E2"/>
    <w:rsid w:val="009707FB"/>
    <w:rsid w:val="00970DFE"/>
    <w:rsid w:val="00970F80"/>
    <w:rsid w:val="009714E0"/>
    <w:rsid w:val="009715C6"/>
    <w:rsid w:val="00972AEF"/>
    <w:rsid w:val="00973F7B"/>
    <w:rsid w:val="009745DC"/>
    <w:rsid w:val="00974AB2"/>
    <w:rsid w:val="00975615"/>
    <w:rsid w:val="00976278"/>
    <w:rsid w:val="00977CC9"/>
    <w:rsid w:val="00977EBF"/>
    <w:rsid w:val="00987931"/>
    <w:rsid w:val="009879DA"/>
    <w:rsid w:val="00987C40"/>
    <w:rsid w:val="00987ED3"/>
    <w:rsid w:val="00990BEA"/>
    <w:rsid w:val="00992787"/>
    <w:rsid w:val="00994934"/>
    <w:rsid w:val="0099514B"/>
    <w:rsid w:val="009960A7"/>
    <w:rsid w:val="00996F19"/>
    <w:rsid w:val="009978D6"/>
    <w:rsid w:val="009A0273"/>
    <w:rsid w:val="009A1551"/>
    <w:rsid w:val="009A2156"/>
    <w:rsid w:val="009A2454"/>
    <w:rsid w:val="009A2619"/>
    <w:rsid w:val="009A2795"/>
    <w:rsid w:val="009A2E77"/>
    <w:rsid w:val="009A4037"/>
    <w:rsid w:val="009A41E1"/>
    <w:rsid w:val="009A4CA7"/>
    <w:rsid w:val="009A4F65"/>
    <w:rsid w:val="009A4FD3"/>
    <w:rsid w:val="009A732E"/>
    <w:rsid w:val="009A7E80"/>
    <w:rsid w:val="009B01EE"/>
    <w:rsid w:val="009B0797"/>
    <w:rsid w:val="009B0FFC"/>
    <w:rsid w:val="009B1AC1"/>
    <w:rsid w:val="009B20F8"/>
    <w:rsid w:val="009B2DF4"/>
    <w:rsid w:val="009B2F79"/>
    <w:rsid w:val="009B3F65"/>
    <w:rsid w:val="009B4723"/>
    <w:rsid w:val="009B5481"/>
    <w:rsid w:val="009B68A8"/>
    <w:rsid w:val="009B6FBC"/>
    <w:rsid w:val="009C0DB6"/>
    <w:rsid w:val="009C18AF"/>
    <w:rsid w:val="009C191D"/>
    <w:rsid w:val="009C1E42"/>
    <w:rsid w:val="009C2CDB"/>
    <w:rsid w:val="009C522E"/>
    <w:rsid w:val="009C5E13"/>
    <w:rsid w:val="009C6A98"/>
    <w:rsid w:val="009C6BE5"/>
    <w:rsid w:val="009D14C8"/>
    <w:rsid w:val="009D2A15"/>
    <w:rsid w:val="009D2C9D"/>
    <w:rsid w:val="009D3757"/>
    <w:rsid w:val="009D498F"/>
    <w:rsid w:val="009E3FF2"/>
    <w:rsid w:val="009E524E"/>
    <w:rsid w:val="009E5902"/>
    <w:rsid w:val="009E5BD6"/>
    <w:rsid w:val="009E6A26"/>
    <w:rsid w:val="009E790B"/>
    <w:rsid w:val="009F15AD"/>
    <w:rsid w:val="009F5731"/>
    <w:rsid w:val="009F7196"/>
    <w:rsid w:val="009F7434"/>
    <w:rsid w:val="009F7873"/>
    <w:rsid w:val="00A0004B"/>
    <w:rsid w:val="00A02A7E"/>
    <w:rsid w:val="00A02F12"/>
    <w:rsid w:val="00A042F9"/>
    <w:rsid w:val="00A10EDF"/>
    <w:rsid w:val="00A11095"/>
    <w:rsid w:val="00A112EB"/>
    <w:rsid w:val="00A11FBE"/>
    <w:rsid w:val="00A12C9A"/>
    <w:rsid w:val="00A15EA9"/>
    <w:rsid w:val="00A20098"/>
    <w:rsid w:val="00A21B7D"/>
    <w:rsid w:val="00A22172"/>
    <w:rsid w:val="00A231A7"/>
    <w:rsid w:val="00A23577"/>
    <w:rsid w:val="00A23900"/>
    <w:rsid w:val="00A23DEE"/>
    <w:rsid w:val="00A243F1"/>
    <w:rsid w:val="00A24633"/>
    <w:rsid w:val="00A246F3"/>
    <w:rsid w:val="00A24B79"/>
    <w:rsid w:val="00A26114"/>
    <w:rsid w:val="00A2659A"/>
    <w:rsid w:val="00A26DA4"/>
    <w:rsid w:val="00A27BEE"/>
    <w:rsid w:val="00A27E69"/>
    <w:rsid w:val="00A3022D"/>
    <w:rsid w:val="00A30676"/>
    <w:rsid w:val="00A30FD3"/>
    <w:rsid w:val="00A353F1"/>
    <w:rsid w:val="00A35682"/>
    <w:rsid w:val="00A36BEC"/>
    <w:rsid w:val="00A375BC"/>
    <w:rsid w:val="00A37B09"/>
    <w:rsid w:val="00A406CF"/>
    <w:rsid w:val="00A43A33"/>
    <w:rsid w:val="00A446E1"/>
    <w:rsid w:val="00A457F8"/>
    <w:rsid w:val="00A45B67"/>
    <w:rsid w:val="00A479E0"/>
    <w:rsid w:val="00A508F7"/>
    <w:rsid w:val="00A50ED1"/>
    <w:rsid w:val="00A511FA"/>
    <w:rsid w:val="00A51408"/>
    <w:rsid w:val="00A51D39"/>
    <w:rsid w:val="00A5236E"/>
    <w:rsid w:val="00A532B7"/>
    <w:rsid w:val="00A533A4"/>
    <w:rsid w:val="00A53EE0"/>
    <w:rsid w:val="00A543C0"/>
    <w:rsid w:val="00A549F0"/>
    <w:rsid w:val="00A54EBC"/>
    <w:rsid w:val="00A5612D"/>
    <w:rsid w:val="00A615B1"/>
    <w:rsid w:val="00A62660"/>
    <w:rsid w:val="00A63223"/>
    <w:rsid w:val="00A638FD"/>
    <w:rsid w:val="00A648E8"/>
    <w:rsid w:val="00A65610"/>
    <w:rsid w:val="00A65BB4"/>
    <w:rsid w:val="00A66664"/>
    <w:rsid w:val="00A6772F"/>
    <w:rsid w:val="00A6773D"/>
    <w:rsid w:val="00A70535"/>
    <w:rsid w:val="00A70767"/>
    <w:rsid w:val="00A713F4"/>
    <w:rsid w:val="00A71AD3"/>
    <w:rsid w:val="00A71ED5"/>
    <w:rsid w:val="00A731F0"/>
    <w:rsid w:val="00A76724"/>
    <w:rsid w:val="00A776D2"/>
    <w:rsid w:val="00A80078"/>
    <w:rsid w:val="00A82EEC"/>
    <w:rsid w:val="00A83426"/>
    <w:rsid w:val="00A84008"/>
    <w:rsid w:val="00A878F3"/>
    <w:rsid w:val="00A90406"/>
    <w:rsid w:val="00A9074C"/>
    <w:rsid w:val="00A93143"/>
    <w:rsid w:val="00A9423C"/>
    <w:rsid w:val="00A94AF6"/>
    <w:rsid w:val="00A95562"/>
    <w:rsid w:val="00A95CC1"/>
    <w:rsid w:val="00A9726C"/>
    <w:rsid w:val="00A97413"/>
    <w:rsid w:val="00A97B89"/>
    <w:rsid w:val="00AA0A55"/>
    <w:rsid w:val="00AA1416"/>
    <w:rsid w:val="00AA15C0"/>
    <w:rsid w:val="00AA1DE6"/>
    <w:rsid w:val="00AA4C77"/>
    <w:rsid w:val="00AA52B7"/>
    <w:rsid w:val="00AA54DA"/>
    <w:rsid w:val="00AA5957"/>
    <w:rsid w:val="00AA5DD3"/>
    <w:rsid w:val="00AA64FB"/>
    <w:rsid w:val="00AB17AE"/>
    <w:rsid w:val="00AB2813"/>
    <w:rsid w:val="00AB41AB"/>
    <w:rsid w:val="00AB65D4"/>
    <w:rsid w:val="00AB6AF5"/>
    <w:rsid w:val="00AC14F4"/>
    <w:rsid w:val="00AC2592"/>
    <w:rsid w:val="00AC3D91"/>
    <w:rsid w:val="00AC50AA"/>
    <w:rsid w:val="00AC58E7"/>
    <w:rsid w:val="00AC6F90"/>
    <w:rsid w:val="00AC7EE8"/>
    <w:rsid w:val="00AC7F6D"/>
    <w:rsid w:val="00AD0BDF"/>
    <w:rsid w:val="00AD120D"/>
    <w:rsid w:val="00AD1704"/>
    <w:rsid w:val="00AD1AB4"/>
    <w:rsid w:val="00AD223B"/>
    <w:rsid w:val="00AD6592"/>
    <w:rsid w:val="00AE02C9"/>
    <w:rsid w:val="00AE240B"/>
    <w:rsid w:val="00AE48DB"/>
    <w:rsid w:val="00AE4D38"/>
    <w:rsid w:val="00AE559C"/>
    <w:rsid w:val="00AE58CC"/>
    <w:rsid w:val="00AE5DD1"/>
    <w:rsid w:val="00AE6109"/>
    <w:rsid w:val="00AE7B31"/>
    <w:rsid w:val="00AF076D"/>
    <w:rsid w:val="00AF0C3C"/>
    <w:rsid w:val="00AF0CA1"/>
    <w:rsid w:val="00AF11A5"/>
    <w:rsid w:val="00AF1A5E"/>
    <w:rsid w:val="00AF322D"/>
    <w:rsid w:val="00AF6AC0"/>
    <w:rsid w:val="00AF78DA"/>
    <w:rsid w:val="00AF7E34"/>
    <w:rsid w:val="00B002B3"/>
    <w:rsid w:val="00B0112D"/>
    <w:rsid w:val="00B03203"/>
    <w:rsid w:val="00B049FB"/>
    <w:rsid w:val="00B04F0A"/>
    <w:rsid w:val="00B05DA9"/>
    <w:rsid w:val="00B06D94"/>
    <w:rsid w:val="00B07A01"/>
    <w:rsid w:val="00B10EDD"/>
    <w:rsid w:val="00B11779"/>
    <w:rsid w:val="00B11A2B"/>
    <w:rsid w:val="00B1481C"/>
    <w:rsid w:val="00B15368"/>
    <w:rsid w:val="00B17A1C"/>
    <w:rsid w:val="00B20024"/>
    <w:rsid w:val="00B212E8"/>
    <w:rsid w:val="00B21C3D"/>
    <w:rsid w:val="00B23A0D"/>
    <w:rsid w:val="00B25CF3"/>
    <w:rsid w:val="00B268BE"/>
    <w:rsid w:val="00B3212A"/>
    <w:rsid w:val="00B34E36"/>
    <w:rsid w:val="00B35BE0"/>
    <w:rsid w:val="00B365E9"/>
    <w:rsid w:val="00B367B9"/>
    <w:rsid w:val="00B36A3B"/>
    <w:rsid w:val="00B36FE3"/>
    <w:rsid w:val="00B4220F"/>
    <w:rsid w:val="00B42256"/>
    <w:rsid w:val="00B426B4"/>
    <w:rsid w:val="00B4363C"/>
    <w:rsid w:val="00B444FD"/>
    <w:rsid w:val="00B44AB8"/>
    <w:rsid w:val="00B46841"/>
    <w:rsid w:val="00B46A22"/>
    <w:rsid w:val="00B4758A"/>
    <w:rsid w:val="00B505A6"/>
    <w:rsid w:val="00B52D6D"/>
    <w:rsid w:val="00B55D59"/>
    <w:rsid w:val="00B568A7"/>
    <w:rsid w:val="00B56B29"/>
    <w:rsid w:val="00B607E2"/>
    <w:rsid w:val="00B60939"/>
    <w:rsid w:val="00B62F7F"/>
    <w:rsid w:val="00B63586"/>
    <w:rsid w:val="00B64491"/>
    <w:rsid w:val="00B6561E"/>
    <w:rsid w:val="00B65D98"/>
    <w:rsid w:val="00B66703"/>
    <w:rsid w:val="00B66A71"/>
    <w:rsid w:val="00B67245"/>
    <w:rsid w:val="00B6729D"/>
    <w:rsid w:val="00B705E5"/>
    <w:rsid w:val="00B70B18"/>
    <w:rsid w:val="00B74224"/>
    <w:rsid w:val="00B744D6"/>
    <w:rsid w:val="00B75590"/>
    <w:rsid w:val="00B75AFC"/>
    <w:rsid w:val="00B76223"/>
    <w:rsid w:val="00B7694B"/>
    <w:rsid w:val="00B77426"/>
    <w:rsid w:val="00B77759"/>
    <w:rsid w:val="00B80702"/>
    <w:rsid w:val="00B817AE"/>
    <w:rsid w:val="00B81A06"/>
    <w:rsid w:val="00B8393E"/>
    <w:rsid w:val="00B853D0"/>
    <w:rsid w:val="00B8606C"/>
    <w:rsid w:val="00B861E5"/>
    <w:rsid w:val="00B862F6"/>
    <w:rsid w:val="00B86535"/>
    <w:rsid w:val="00B87EA4"/>
    <w:rsid w:val="00B87FAE"/>
    <w:rsid w:val="00B90BC2"/>
    <w:rsid w:val="00B944DF"/>
    <w:rsid w:val="00B94A5F"/>
    <w:rsid w:val="00B94F4E"/>
    <w:rsid w:val="00B953D3"/>
    <w:rsid w:val="00B958AE"/>
    <w:rsid w:val="00B966A0"/>
    <w:rsid w:val="00B971C2"/>
    <w:rsid w:val="00B97F47"/>
    <w:rsid w:val="00BA179E"/>
    <w:rsid w:val="00BA42AB"/>
    <w:rsid w:val="00BA56EE"/>
    <w:rsid w:val="00BA68C2"/>
    <w:rsid w:val="00BA6D60"/>
    <w:rsid w:val="00BA6F3C"/>
    <w:rsid w:val="00BA7374"/>
    <w:rsid w:val="00BB05C9"/>
    <w:rsid w:val="00BB186D"/>
    <w:rsid w:val="00BB1F96"/>
    <w:rsid w:val="00BB2428"/>
    <w:rsid w:val="00BB2769"/>
    <w:rsid w:val="00BB4121"/>
    <w:rsid w:val="00BB4948"/>
    <w:rsid w:val="00BB4BA8"/>
    <w:rsid w:val="00BB50FB"/>
    <w:rsid w:val="00BB5AD9"/>
    <w:rsid w:val="00BC0054"/>
    <w:rsid w:val="00BC0B42"/>
    <w:rsid w:val="00BC119B"/>
    <w:rsid w:val="00BC1377"/>
    <w:rsid w:val="00BC1B1F"/>
    <w:rsid w:val="00BC22C9"/>
    <w:rsid w:val="00BC24CC"/>
    <w:rsid w:val="00BC3032"/>
    <w:rsid w:val="00BC3B89"/>
    <w:rsid w:val="00BC4384"/>
    <w:rsid w:val="00BC476E"/>
    <w:rsid w:val="00BC5F71"/>
    <w:rsid w:val="00BC687F"/>
    <w:rsid w:val="00BC6F92"/>
    <w:rsid w:val="00BC7557"/>
    <w:rsid w:val="00BD0B82"/>
    <w:rsid w:val="00BD0BAB"/>
    <w:rsid w:val="00BD16B5"/>
    <w:rsid w:val="00BD2CD6"/>
    <w:rsid w:val="00BD51D8"/>
    <w:rsid w:val="00BD5648"/>
    <w:rsid w:val="00BD6275"/>
    <w:rsid w:val="00BE00E7"/>
    <w:rsid w:val="00BE0E02"/>
    <w:rsid w:val="00BE1644"/>
    <w:rsid w:val="00BE1819"/>
    <w:rsid w:val="00BE1B25"/>
    <w:rsid w:val="00BE3CC7"/>
    <w:rsid w:val="00BE489A"/>
    <w:rsid w:val="00BE4EFA"/>
    <w:rsid w:val="00BE5313"/>
    <w:rsid w:val="00BE54E8"/>
    <w:rsid w:val="00BE558F"/>
    <w:rsid w:val="00BE67CA"/>
    <w:rsid w:val="00BE6DF4"/>
    <w:rsid w:val="00BF0479"/>
    <w:rsid w:val="00BF1A84"/>
    <w:rsid w:val="00BF1CB8"/>
    <w:rsid w:val="00BF276B"/>
    <w:rsid w:val="00BF2E18"/>
    <w:rsid w:val="00BF3A39"/>
    <w:rsid w:val="00BF50EC"/>
    <w:rsid w:val="00BF59CD"/>
    <w:rsid w:val="00C001DF"/>
    <w:rsid w:val="00C012F0"/>
    <w:rsid w:val="00C0140E"/>
    <w:rsid w:val="00C01518"/>
    <w:rsid w:val="00C030A3"/>
    <w:rsid w:val="00C046A4"/>
    <w:rsid w:val="00C05D1E"/>
    <w:rsid w:val="00C06DA9"/>
    <w:rsid w:val="00C07F0F"/>
    <w:rsid w:val="00C10DF9"/>
    <w:rsid w:val="00C11041"/>
    <w:rsid w:val="00C11258"/>
    <w:rsid w:val="00C1252F"/>
    <w:rsid w:val="00C132DE"/>
    <w:rsid w:val="00C13ED2"/>
    <w:rsid w:val="00C14069"/>
    <w:rsid w:val="00C14559"/>
    <w:rsid w:val="00C14ECC"/>
    <w:rsid w:val="00C150D0"/>
    <w:rsid w:val="00C15441"/>
    <w:rsid w:val="00C2167E"/>
    <w:rsid w:val="00C21B85"/>
    <w:rsid w:val="00C225D2"/>
    <w:rsid w:val="00C226F4"/>
    <w:rsid w:val="00C2289E"/>
    <w:rsid w:val="00C23234"/>
    <w:rsid w:val="00C2348F"/>
    <w:rsid w:val="00C25150"/>
    <w:rsid w:val="00C2568B"/>
    <w:rsid w:val="00C25F23"/>
    <w:rsid w:val="00C26F1C"/>
    <w:rsid w:val="00C275C7"/>
    <w:rsid w:val="00C31005"/>
    <w:rsid w:val="00C31011"/>
    <w:rsid w:val="00C3159C"/>
    <w:rsid w:val="00C31713"/>
    <w:rsid w:val="00C31A03"/>
    <w:rsid w:val="00C32F2C"/>
    <w:rsid w:val="00C33312"/>
    <w:rsid w:val="00C34CD2"/>
    <w:rsid w:val="00C3512C"/>
    <w:rsid w:val="00C35E3C"/>
    <w:rsid w:val="00C35F0D"/>
    <w:rsid w:val="00C36239"/>
    <w:rsid w:val="00C36897"/>
    <w:rsid w:val="00C3776F"/>
    <w:rsid w:val="00C379D8"/>
    <w:rsid w:val="00C37F82"/>
    <w:rsid w:val="00C41265"/>
    <w:rsid w:val="00C413EB"/>
    <w:rsid w:val="00C41893"/>
    <w:rsid w:val="00C424FD"/>
    <w:rsid w:val="00C433C1"/>
    <w:rsid w:val="00C439B2"/>
    <w:rsid w:val="00C442F8"/>
    <w:rsid w:val="00C475E9"/>
    <w:rsid w:val="00C47AC4"/>
    <w:rsid w:val="00C47FF2"/>
    <w:rsid w:val="00C513DB"/>
    <w:rsid w:val="00C55074"/>
    <w:rsid w:val="00C623F3"/>
    <w:rsid w:val="00C637C9"/>
    <w:rsid w:val="00C63CE3"/>
    <w:rsid w:val="00C656EF"/>
    <w:rsid w:val="00C6623E"/>
    <w:rsid w:val="00C66422"/>
    <w:rsid w:val="00C66A29"/>
    <w:rsid w:val="00C66DEE"/>
    <w:rsid w:val="00C66F43"/>
    <w:rsid w:val="00C67070"/>
    <w:rsid w:val="00C67B45"/>
    <w:rsid w:val="00C70FB8"/>
    <w:rsid w:val="00C71B6A"/>
    <w:rsid w:val="00C72B11"/>
    <w:rsid w:val="00C731FA"/>
    <w:rsid w:val="00C74324"/>
    <w:rsid w:val="00C74D9A"/>
    <w:rsid w:val="00C764F2"/>
    <w:rsid w:val="00C769CB"/>
    <w:rsid w:val="00C777C2"/>
    <w:rsid w:val="00C8125F"/>
    <w:rsid w:val="00C82389"/>
    <w:rsid w:val="00C82503"/>
    <w:rsid w:val="00C83E3E"/>
    <w:rsid w:val="00C83E62"/>
    <w:rsid w:val="00C83EC2"/>
    <w:rsid w:val="00C8514E"/>
    <w:rsid w:val="00C853B2"/>
    <w:rsid w:val="00C85C36"/>
    <w:rsid w:val="00C87931"/>
    <w:rsid w:val="00C879C3"/>
    <w:rsid w:val="00C90539"/>
    <w:rsid w:val="00C93997"/>
    <w:rsid w:val="00C944CA"/>
    <w:rsid w:val="00C9579F"/>
    <w:rsid w:val="00C95CAE"/>
    <w:rsid w:val="00CA1A7C"/>
    <w:rsid w:val="00CA1B75"/>
    <w:rsid w:val="00CA1D86"/>
    <w:rsid w:val="00CA3AA7"/>
    <w:rsid w:val="00CA3B70"/>
    <w:rsid w:val="00CA4236"/>
    <w:rsid w:val="00CA4B85"/>
    <w:rsid w:val="00CB15EA"/>
    <w:rsid w:val="00CB19BF"/>
    <w:rsid w:val="00CB2644"/>
    <w:rsid w:val="00CB2CDE"/>
    <w:rsid w:val="00CB3AC4"/>
    <w:rsid w:val="00CB43A2"/>
    <w:rsid w:val="00CB5F03"/>
    <w:rsid w:val="00CC056D"/>
    <w:rsid w:val="00CC1373"/>
    <w:rsid w:val="00CC23EB"/>
    <w:rsid w:val="00CC265E"/>
    <w:rsid w:val="00CC3945"/>
    <w:rsid w:val="00CC486B"/>
    <w:rsid w:val="00CC4984"/>
    <w:rsid w:val="00CC51C1"/>
    <w:rsid w:val="00CC54EE"/>
    <w:rsid w:val="00CC582F"/>
    <w:rsid w:val="00CC67E3"/>
    <w:rsid w:val="00CD0FDC"/>
    <w:rsid w:val="00CD2421"/>
    <w:rsid w:val="00CD244B"/>
    <w:rsid w:val="00CD4C53"/>
    <w:rsid w:val="00CD52F4"/>
    <w:rsid w:val="00CD7324"/>
    <w:rsid w:val="00CD7ADE"/>
    <w:rsid w:val="00CE0709"/>
    <w:rsid w:val="00CE17C4"/>
    <w:rsid w:val="00CE1FCA"/>
    <w:rsid w:val="00CE43A2"/>
    <w:rsid w:val="00CE4F81"/>
    <w:rsid w:val="00CE58F4"/>
    <w:rsid w:val="00CE624E"/>
    <w:rsid w:val="00CE69EC"/>
    <w:rsid w:val="00CE6A7B"/>
    <w:rsid w:val="00CE752D"/>
    <w:rsid w:val="00CF0146"/>
    <w:rsid w:val="00CF1040"/>
    <w:rsid w:val="00CF4412"/>
    <w:rsid w:val="00CF4F2C"/>
    <w:rsid w:val="00CF4FAC"/>
    <w:rsid w:val="00CF5AED"/>
    <w:rsid w:val="00CF64A6"/>
    <w:rsid w:val="00CF78A6"/>
    <w:rsid w:val="00D00151"/>
    <w:rsid w:val="00D007C5"/>
    <w:rsid w:val="00D012E2"/>
    <w:rsid w:val="00D01C48"/>
    <w:rsid w:val="00D01E66"/>
    <w:rsid w:val="00D0204E"/>
    <w:rsid w:val="00D030C1"/>
    <w:rsid w:val="00D065AF"/>
    <w:rsid w:val="00D1197D"/>
    <w:rsid w:val="00D12CF2"/>
    <w:rsid w:val="00D13AA8"/>
    <w:rsid w:val="00D13D58"/>
    <w:rsid w:val="00D14652"/>
    <w:rsid w:val="00D157F8"/>
    <w:rsid w:val="00D15B29"/>
    <w:rsid w:val="00D17360"/>
    <w:rsid w:val="00D21027"/>
    <w:rsid w:val="00D2233D"/>
    <w:rsid w:val="00D22348"/>
    <w:rsid w:val="00D22594"/>
    <w:rsid w:val="00D22A88"/>
    <w:rsid w:val="00D23768"/>
    <w:rsid w:val="00D239BB"/>
    <w:rsid w:val="00D23B8E"/>
    <w:rsid w:val="00D24133"/>
    <w:rsid w:val="00D249B9"/>
    <w:rsid w:val="00D24E46"/>
    <w:rsid w:val="00D251B0"/>
    <w:rsid w:val="00D25DA5"/>
    <w:rsid w:val="00D260DB"/>
    <w:rsid w:val="00D31625"/>
    <w:rsid w:val="00D31BE9"/>
    <w:rsid w:val="00D335C3"/>
    <w:rsid w:val="00D33664"/>
    <w:rsid w:val="00D35DD4"/>
    <w:rsid w:val="00D37F61"/>
    <w:rsid w:val="00D411E7"/>
    <w:rsid w:val="00D4141B"/>
    <w:rsid w:val="00D4158C"/>
    <w:rsid w:val="00D42ED8"/>
    <w:rsid w:val="00D43F24"/>
    <w:rsid w:val="00D44625"/>
    <w:rsid w:val="00D479F1"/>
    <w:rsid w:val="00D50E35"/>
    <w:rsid w:val="00D50EA0"/>
    <w:rsid w:val="00D511F9"/>
    <w:rsid w:val="00D519E1"/>
    <w:rsid w:val="00D533FB"/>
    <w:rsid w:val="00D535C7"/>
    <w:rsid w:val="00D53F69"/>
    <w:rsid w:val="00D54B41"/>
    <w:rsid w:val="00D54E71"/>
    <w:rsid w:val="00D56A76"/>
    <w:rsid w:val="00D57572"/>
    <w:rsid w:val="00D57BEC"/>
    <w:rsid w:val="00D57EA5"/>
    <w:rsid w:val="00D60E4F"/>
    <w:rsid w:val="00D615AC"/>
    <w:rsid w:val="00D616BE"/>
    <w:rsid w:val="00D61AFB"/>
    <w:rsid w:val="00D6237F"/>
    <w:rsid w:val="00D645BE"/>
    <w:rsid w:val="00D661DD"/>
    <w:rsid w:val="00D66AC6"/>
    <w:rsid w:val="00D70AD1"/>
    <w:rsid w:val="00D70D55"/>
    <w:rsid w:val="00D72AB7"/>
    <w:rsid w:val="00D742AB"/>
    <w:rsid w:val="00D744F3"/>
    <w:rsid w:val="00D75C88"/>
    <w:rsid w:val="00D76513"/>
    <w:rsid w:val="00D77F21"/>
    <w:rsid w:val="00D842DB"/>
    <w:rsid w:val="00D85EA9"/>
    <w:rsid w:val="00D908CE"/>
    <w:rsid w:val="00D910BE"/>
    <w:rsid w:val="00D917E2"/>
    <w:rsid w:val="00D918E1"/>
    <w:rsid w:val="00D92614"/>
    <w:rsid w:val="00D93307"/>
    <w:rsid w:val="00D93868"/>
    <w:rsid w:val="00D93C4E"/>
    <w:rsid w:val="00D942DA"/>
    <w:rsid w:val="00D95BA9"/>
    <w:rsid w:val="00D96E4E"/>
    <w:rsid w:val="00DA1C19"/>
    <w:rsid w:val="00DA367E"/>
    <w:rsid w:val="00DA3937"/>
    <w:rsid w:val="00DA49ED"/>
    <w:rsid w:val="00DA5982"/>
    <w:rsid w:val="00DA62B4"/>
    <w:rsid w:val="00DA674C"/>
    <w:rsid w:val="00DA6B2F"/>
    <w:rsid w:val="00DB3429"/>
    <w:rsid w:val="00DB3576"/>
    <w:rsid w:val="00DB36BA"/>
    <w:rsid w:val="00DB3791"/>
    <w:rsid w:val="00DB4C1B"/>
    <w:rsid w:val="00DB559B"/>
    <w:rsid w:val="00DB663D"/>
    <w:rsid w:val="00DB6B76"/>
    <w:rsid w:val="00DC00D5"/>
    <w:rsid w:val="00DC0C2D"/>
    <w:rsid w:val="00DC0C2F"/>
    <w:rsid w:val="00DC123C"/>
    <w:rsid w:val="00DC1A8F"/>
    <w:rsid w:val="00DC2D49"/>
    <w:rsid w:val="00DC62E4"/>
    <w:rsid w:val="00DC65B0"/>
    <w:rsid w:val="00DC6EFB"/>
    <w:rsid w:val="00DD1F10"/>
    <w:rsid w:val="00DD27B4"/>
    <w:rsid w:val="00DD28AB"/>
    <w:rsid w:val="00DD4029"/>
    <w:rsid w:val="00DD6589"/>
    <w:rsid w:val="00DD6A66"/>
    <w:rsid w:val="00DD6ADB"/>
    <w:rsid w:val="00DD7B28"/>
    <w:rsid w:val="00DD7CB2"/>
    <w:rsid w:val="00DE03D9"/>
    <w:rsid w:val="00DE0A1F"/>
    <w:rsid w:val="00DE0F5A"/>
    <w:rsid w:val="00DE27F6"/>
    <w:rsid w:val="00DE3BFC"/>
    <w:rsid w:val="00DE410B"/>
    <w:rsid w:val="00DE5058"/>
    <w:rsid w:val="00DE53A6"/>
    <w:rsid w:val="00DE5853"/>
    <w:rsid w:val="00DE6933"/>
    <w:rsid w:val="00DE6984"/>
    <w:rsid w:val="00DE6E99"/>
    <w:rsid w:val="00DE74C8"/>
    <w:rsid w:val="00DF07BB"/>
    <w:rsid w:val="00DF09ED"/>
    <w:rsid w:val="00DF0A14"/>
    <w:rsid w:val="00DF22CF"/>
    <w:rsid w:val="00DF2C4F"/>
    <w:rsid w:val="00DF2FD0"/>
    <w:rsid w:val="00DF3650"/>
    <w:rsid w:val="00DF370F"/>
    <w:rsid w:val="00DF4798"/>
    <w:rsid w:val="00DF5879"/>
    <w:rsid w:val="00E00082"/>
    <w:rsid w:val="00E001E7"/>
    <w:rsid w:val="00E00809"/>
    <w:rsid w:val="00E009D7"/>
    <w:rsid w:val="00E024F7"/>
    <w:rsid w:val="00E0338C"/>
    <w:rsid w:val="00E03640"/>
    <w:rsid w:val="00E03FD9"/>
    <w:rsid w:val="00E05075"/>
    <w:rsid w:val="00E06E34"/>
    <w:rsid w:val="00E07FAA"/>
    <w:rsid w:val="00E10AC1"/>
    <w:rsid w:val="00E11862"/>
    <w:rsid w:val="00E11A26"/>
    <w:rsid w:val="00E15BDB"/>
    <w:rsid w:val="00E15F98"/>
    <w:rsid w:val="00E169E2"/>
    <w:rsid w:val="00E17220"/>
    <w:rsid w:val="00E20503"/>
    <w:rsid w:val="00E21797"/>
    <w:rsid w:val="00E22256"/>
    <w:rsid w:val="00E22CA8"/>
    <w:rsid w:val="00E23599"/>
    <w:rsid w:val="00E2375C"/>
    <w:rsid w:val="00E2462F"/>
    <w:rsid w:val="00E2648F"/>
    <w:rsid w:val="00E26DAA"/>
    <w:rsid w:val="00E3283B"/>
    <w:rsid w:val="00E3373F"/>
    <w:rsid w:val="00E33FCD"/>
    <w:rsid w:val="00E372EE"/>
    <w:rsid w:val="00E40128"/>
    <w:rsid w:val="00E40A14"/>
    <w:rsid w:val="00E41DF5"/>
    <w:rsid w:val="00E43ABA"/>
    <w:rsid w:val="00E43D4E"/>
    <w:rsid w:val="00E446E4"/>
    <w:rsid w:val="00E46B55"/>
    <w:rsid w:val="00E474B8"/>
    <w:rsid w:val="00E4776F"/>
    <w:rsid w:val="00E51DF1"/>
    <w:rsid w:val="00E51E9D"/>
    <w:rsid w:val="00E5423B"/>
    <w:rsid w:val="00E54C18"/>
    <w:rsid w:val="00E551AA"/>
    <w:rsid w:val="00E55640"/>
    <w:rsid w:val="00E563B1"/>
    <w:rsid w:val="00E565B6"/>
    <w:rsid w:val="00E5719E"/>
    <w:rsid w:val="00E57593"/>
    <w:rsid w:val="00E61B33"/>
    <w:rsid w:val="00E61C2A"/>
    <w:rsid w:val="00E62AE9"/>
    <w:rsid w:val="00E6540D"/>
    <w:rsid w:val="00E65BEC"/>
    <w:rsid w:val="00E65CB4"/>
    <w:rsid w:val="00E65E0D"/>
    <w:rsid w:val="00E67366"/>
    <w:rsid w:val="00E737D9"/>
    <w:rsid w:val="00E74008"/>
    <w:rsid w:val="00E75301"/>
    <w:rsid w:val="00E753E4"/>
    <w:rsid w:val="00E75B0B"/>
    <w:rsid w:val="00E800DD"/>
    <w:rsid w:val="00E824D9"/>
    <w:rsid w:val="00E83C54"/>
    <w:rsid w:val="00E83E52"/>
    <w:rsid w:val="00E8498E"/>
    <w:rsid w:val="00E8715A"/>
    <w:rsid w:val="00E90C7E"/>
    <w:rsid w:val="00E91613"/>
    <w:rsid w:val="00E925CB"/>
    <w:rsid w:val="00E93D32"/>
    <w:rsid w:val="00E941D5"/>
    <w:rsid w:val="00E94851"/>
    <w:rsid w:val="00E9561F"/>
    <w:rsid w:val="00E95C82"/>
    <w:rsid w:val="00E97674"/>
    <w:rsid w:val="00EA0379"/>
    <w:rsid w:val="00EA06A3"/>
    <w:rsid w:val="00EA1995"/>
    <w:rsid w:val="00EA1D58"/>
    <w:rsid w:val="00EA1F17"/>
    <w:rsid w:val="00EA28C0"/>
    <w:rsid w:val="00EA3386"/>
    <w:rsid w:val="00EA3FAC"/>
    <w:rsid w:val="00EA41F0"/>
    <w:rsid w:val="00EA702C"/>
    <w:rsid w:val="00EA752D"/>
    <w:rsid w:val="00EA756F"/>
    <w:rsid w:val="00EB12A1"/>
    <w:rsid w:val="00EB15BB"/>
    <w:rsid w:val="00EB379D"/>
    <w:rsid w:val="00EB3E56"/>
    <w:rsid w:val="00EB4259"/>
    <w:rsid w:val="00EB42F6"/>
    <w:rsid w:val="00EB56FF"/>
    <w:rsid w:val="00EB70FD"/>
    <w:rsid w:val="00EB78FD"/>
    <w:rsid w:val="00EC0A53"/>
    <w:rsid w:val="00EC0FDA"/>
    <w:rsid w:val="00EC2A8B"/>
    <w:rsid w:val="00EC3DB3"/>
    <w:rsid w:val="00EC3EC0"/>
    <w:rsid w:val="00EC4882"/>
    <w:rsid w:val="00EC5E7E"/>
    <w:rsid w:val="00ED1541"/>
    <w:rsid w:val="00ED42C2"/>
    <w:rsid w:val="00ED52F7"/>
    <w:rsid w:val="00ED6561"/>
    <w:rsid w:val="00ED711A"/>
    <w:rsid w:val="00ED7416"/>
    <w:rsid w:val="00EE0AC8"/>
    <w:rsid w:val="00EE0CC9"/>
    <w:rsid w:val="00EE1010"/>
    <w:rsid w:val="00EE48E8"/>
    <w:rsid w:val="00EE5B3D"/>
    <w:rsid w:val="00EE7538"/>
    <w:rsid w:val="00EE76CF"/>
    <w:rsid w:val="00EF0A61"/>
    <w:rsid w:val="00EF0BB5"/>
    <w:rsid w:val="00EF207D"/>
    <w:rsid w:val="00EF2103"/>
    <w:rsid w:val="00EF2D2C"/>
    <w:rsid w:val="00EF3C9B"/>
    <w:rsid w:val="00EF5E34"/>
    <w:rsid w:val="00EF63DF"/>
    <w:rsid w:val="00EF6B19"/>
    <w:rsid w:val="00F00564"/>
    <w:rsid w:val="00F0244A"/>
    <w:rsid w:val="00F038B2"/>
    <w:rsid w:val="00F04560"/>
    <w:rsid w:val="00F04F14"/>
    <w:rsid w:val="00F05A58"/>
    <w:rsid w:val="00F06B89"/>
    <w:rsid w:val="00F107A2"/>
    <w:rsid w:val="00F10A0E"/>
    <w:rsid w:val="00F10D72"/>
    <w:rsid w:val="00F123BF"/>
    <w:rsid w:val="00F12B03"/>
    <w:rsid w:val="00F131AD"/>
    <w:rsid w:val="00F14EC3"/>
    <w:rsid w:val="00F15FCE"/>
    <w:rsid w:val="00F165A7"/>
    <w:rsid w:val="00F1675E"/>
    <w:rsid w:val="00F16DE8"/>
    <w:rsid w:val="00F16F79"/>
    <w:rsid w:val="00F21316"/>
    <w:rsid w:val="00F21569"/>
    <w:rsid w:val="00F2205A"/>
    <w:rsid w:val="00F2312A"/>
    <w:rsid w:val="00F23C43"/>
    <w:rsid w:val="00F23ED1"/>
    <w:rsid w:val="00F24045"/>
    <w:rsid w:val="00F263C9"/>
    <w:rsid w:val="00F27E73"/>
    <w:rsid w:val="00F31F66"/>
    <w:rsid w:val="00F32002"/>
    <w:rsid w:val="00F3307B"/>
    <w:rsid w:val="00F35706"/>
    <w:rsid w:val="00F35C2A"/>
    <w:rsid w:val="00F36B69"/>
    <w:rsid w:val="00F4069C"/>
    <w:rsid w:val="00F4078F"/>
    <w:rsid w:val="00F40AA3"/>
    <w:rsid w:val="00F4128B"/>
    <w:rsid w:val="00F41E50"/>
    <w:rsid w:val="00F42A9B"/>
    <w:rsid w:val="00F42E6E"/>
    <w:rsid w:val="00F43C53"/>
    <w:rsid w:val="00F44196"/>
    <w:rsid w:val="00F44F01"/>
    <w:rsid w:val="00F46BFF"/>
    <w:rsid w:val="00F47E14"/>
    <w:rsid w:val="00F5230B"/>
    <w:rsid w:val="00F539AD"/>
    <w:rsid w:val="00F545E4"/>
    <w:rsid w:val="00F54D03"/>
    <w:rsid w:val="00F55F2E"/>
    <w:rsid w:val="00F56208"/>
    <w:rsid w:val="00F56616"/>
    <w:rsid w:val="00F56C56"/>
    <w:rsid w:val="00F60403"/>
    <w:rsid w:val="00F60B4F"/>
    <w:rsid w:val="00F615D8"/>
    <w:rsid w:val="00F623CA"/>
    <w:rsid w:val="00F6306F"/>
    <w:rsid w:val="00F63A19"/>
    <w:rsid w:val="00F63C03"/>
    <w:rsid w:val="00F64768"/>
    <w:rsid w:val="00F65495"/>
    <w:rsid w:val="00F665C4"/>
    <w:rsid w:val="00F66985"/>
    <w:rsid w:val="00F716A1"/>
    <w:rsid w:val="00F72663"/>
    <w:rsid w:val="00F72F9E"/>
    <w:rsid w:val="00F73EEE"/>
    <w:rsid w:val="00F74479"/>
    <w:rsid w:val="00F7505F"/>
    <w:rsid w:val="00F75B36"/>
    <w:rsid w:val="00F75F59"/>
    <w:rsid w:val="00F76190"/>
    <w:rsid w:val="00F77320"/>
    <w:rsid w:val="00F7742C"/>
    <w:rsid w:val="00F8242C"/>
    <w:rsid w:val="00F8626E"/>
    <w:rsid w:val="00F9090E"/>
    <w:rsid w:val="00F90DE8"/>
    <w:rsid w:val="00F922BC"/>
    <w:rsid w:val="00F9247F"/>
    <w:rsid w:val="00F92F83"/>
    <w:rsid w:val="00F93DFE"/>
    <w:rsid w:val="00F94390"/>
    <w:rsid w:val="00F94DA1"/>
    <w:rsid w:val="00F95837"/>
    <w:rsid w:val="00F965A9"/>
    <w:rsid w:val="00F9712E"/>
    <w:rsid w:val="00FA054B"/>
    <w:rsid w:val="00FA2191"/>
    <w:rsid w:val="00FA2DD2"/>
    <w:rsid w:val="00FA31AF"/>
    <w:rsid w:val="00FA3920"/>
    <w:rsid w:val="00FA4B52"/>
    <w:rsid w:val="00FA50CC"/>
    <w:rsid w:val="00FA599E"/>
    <w:rsid w:val="00FA63A4"/>
    <w:rsid w:val="00FA7B24"/>
    <w:rsid w:val="00FA7C72"/>
    <w:rsid w:val="00FB0E89"/>
    <w:rsid w:val="00FB118E"/>
    <w:rsid w:val="00FB1800"/>
    <w:rsid w:val="00FB21F6"/>
    <w:rsid w:val="00FB420A"/>
    <w:rsid w:val="00FB5CFC"/>
    <w:rsid w:val="00FB6D9E"/>
    <w:rsid w:val="00FB6DF5"/>
    <w:rsid w:val="00FB6E51"/>
    <w:rsid w:val="00FB7B3F"/>
    <w:rsid w:val="00FC2F5A"/>
    <w:rsid w:val="00FC3837"/>
    <w:rsid w:val="00FC59D6"/>
    <w:rsid w:val="00FC5EEC"/>
    <w:rsid w:val="00FC67D4"/>
    <w:rsid w:val="00FC690A"/>
    <w:rsid w:val="00FC6DBA"/>
    <w:rsid w:val="00FD0017"/>
    <w:rsid w:val="00FD0774"/>
    <w:rsid w:val="00FD0AB8"/>
    <w:rsid w:val="00FD1D16"/>
    <w:rsid w:val="00FD40C5"/>
    <w:rsid w:val="00FD641B"/>
    <w:rsid w:val="00FD6A86"/>
    <w:rsid w:val="00FD6D34"/>
    <w:rsid w:val="00FD6D8D"/>
    <w:rsid w:val="00FD736A"/>
    <w:rsid w:val="00FD7D41"/>
    <w:rsid w:val="00FE039C"/>
    <w:rsid w:val="00FE05C3"/>
    <w:rsid w:val="00FE065E"/>
    <w:rsid w:val="00FE0CD8"/>
    <w:rsid w:val="00FE0CFF"/>
    <w:rsid w:val="00FE3F18"/>
    <w:rsid w:val="00FE4723"/>
    <w:rsid w:val="00FE58E4"/>
    <w:rsid w:val="00FE5972"/>
    <w:rsid w:val="00FE5B45"/>
    <w:rsid w:val="00FE5CAA"/>
    <w:rsid w:val="00FE65C5"/>
    <w:rsid w:val="00FE6628"/>
    <w:rsid w:val="00FE7064"/>
    <w:rsid w:val="00FE71BC"/>
    <w:rsid w:val="00FF062E"/>
    <w:rsid w:val="00FF1481"/>
    <w:rsid w:val="00FF2B8D"/>
    <w:rsid w:val="00FF4072"/>
    <w:rsid w:val="00FF5248"/>
    <w:rsid w:val="00FF57FE"/>
    <w:rsid w:val="00FF700E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qFormat/>
    <w:pPr>
      <w:keepNext/>
      <w:jc w:val="both"/>
      <w:outlineLvl w:val="2"/>
    </w:pPr>
    <w:rPr>
      <w:sz w:val="24"/>
      <w:lang w:val="hr-HR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bCs/>
      <w:lang w:val="hr-HR"/>
    </w:rPr>
  </w:style>
  <w:style w:styleId="Naslov6" w:type="paragraph">
    <w:name w:val="heading 6"/>
    <w:basedOn w:val="Normal"/>
    <w:next w:val="Normal"/>
    <w:qFormat/>
    <w:pPr>
      <w:keepNext/>
      <w:outlineLvl w:val="5"/>
    </w:pPr>
    <w:rPr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55A3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22396"/>
    <w:rPr>
      <w:sz w:val="24"/>
      <w:lang w:val="en-AU"/>
    </w:rPr>
  </w:style>
  <w:style w:styleId="Tijeloteksta2" w:type="paragraph">
    <w:name w:val="Body Text 2"/>
    <w:basedOn w:val="Normal"/>
    <w:link w:val="Tijeloteksta2Char"/>
    <w:rsid w:val="00EC2A8B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C2A8B"/>
    <w:rPr>
      <w:lang w:val="en-AU"/>
    </w:rPr>
  </w:style>
  <w:style w:customStyle="true" w:styleId="Naslov1Char" w:type="character">
    <w:name w:val="Naslov 1 Char"/>
    <w:basedOn w:val="Zadanifontodlomka"/>
    <w:link w:val="Naslov1"/>
    <w:rsid w:val="0061237A"/>
    <w:rPr>
      <w:b/>
      <w:sz w:val="24"/>
    </w:rPr>
  </w:style>
  <w:style w:styleId="Odlomakpopisa" w:type="paragraph">
    <w:name w:val="List Paragraph"/>
    <w:basedOn w:val="Normal"/>
    <w:uiPriority w:val="34"/>
    <w:qFormat/>
    <w:rsid w:val="00BF1CB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6A74BA"/>
    <w:rPr>
      <w:sz w:val="24"/>
    </w:rPr>
  </w:style>
  <w:style w:customStyle="true" w:styleId="Naslov3Char" w:type="character">
    <w:name w:val="Naslov 3 Char"/>
    <w:basedOn w:val="Zadanifontodlomka"/>
    <w:link w:val="Naslov3"/>
    <w:rsid w:val="00F9712E"/>
    <w:rPr>
      <w:sz w:val="24"/>
    </w:rPr>
  </w:style>
  <w:style w:styleId="Bezproreda" w:type="paragraph">
    <w:name w:val="No Spacing"/>
    <w:uiPriority w:val="1"/>
    <w:qFormat/>
    <w:rsid w:val="00585D44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qFormat/>
    <w:pPr>
      <w:keepNext/>
      <w:jc w:val="both"/>
      <w:outlineLvl w:val="2"/>
    </w:pPr>
    <w:rPr>
      <w:sz w:val="24"/>
      <w:lang w:val="hr-HR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bCs/>
      <w:lang w:val="hr-HR"/>
    </w:rPr>
  </w:style>
  <w:style w:styleId="Naslov6" w:type="paragraph">
    <w:name w:val="heading 6"/>
    <w:basedOn w:val="Normal"/>
    <w:next w:val="Normal"/>
    <w:qFormat/>
    <w:pPr>
      <w:keepNext/>
      <w:outlineLvl w:val="5"/>
    </w:pPr>
    <w:rPr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55A3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22396"/>
    <w:rPr>
      <w:sz w:val="24"/>
      <w:lang w:val="en-AU"/>
    </w:rPr>
  </w:style>
  <w:style w:styleId="Tijeloteksta2" w:type="paragraph">
    <w:name w:val="Body Text 2"/>
    <w:basedOn w:val="Normal"/>
    <w:link w:val="Tijeloteksta2Char"/>
    <w:rsid w:val="00EC2A8B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C2A8B"/>
    <w:rPr>
      <w:lang w:val="en-AU"/>
    </w:rPr>
  </w:style>
  <w:style w:customStyle="1" w:styleId="Naslov1Char" w:type="character">
    <w:name w:val="Naslov 1 Char"/>
    <w:basedOn w:val="Zadanifontodlomka"/>
    <w:link w:val="Naslov1"/>
    <w:rsid w:val="0061237A"/>
    <w:rPr>
      <w:b/>
      <w:sz w:val="24"/>
    </w:rPr>
  </w:style>
  <w:style w:styleId="Odlomakpopisa" w:type="paragraph">
    <w:name w:val="List Paragraph"/>
    <w:basedOn w:val="Normal"/>
    <w:uiPriority w:val="34"/>
    <w:qFormat/>
    <w:rsid w:val="00BF1CB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6A74BA"/>
    <w:rPr>
      <w:sz w:val="24"/>
    </w:rPr>
  </w:style>
  <w:style w:customStyle="1" w:styleId="Naslov3Char" w:type="character">
    <w:name w:val="Naslov 3 Char"/>
    <w:basedOn w:val="Zadanifontodlomka"/>
    <w:link w:val="Naslov3"/>
    <w:rsid w:val="00F9712E"/>
    <w:rPr>
      <w:sz w:val="24"/>
    </w:rPr>
  </w:style>
  <w:style w:styleId="Bezproreda" w:type="paragraph">
    <w:name w:val="No Spacing"/>
    <w:uiPriority w:val="1"/>
    <w:qFormat/>
    <w:rsid w:val="00585D44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4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09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19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2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84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5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1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4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5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4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66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53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645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766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66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75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7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24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93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09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19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57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27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8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435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92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03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951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78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6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1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79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135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212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33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691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8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4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50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7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87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26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40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59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29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12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4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0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61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0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81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37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11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8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08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97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79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41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488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45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33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970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7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10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41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97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54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0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519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095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45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454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7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23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602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378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2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2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93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65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32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0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3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43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911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75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74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7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6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652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04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798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26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730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08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57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42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79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83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93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33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79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94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37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525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2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3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18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84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431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8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29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37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8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21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34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43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7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74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514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65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637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584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9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39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4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2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09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562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71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18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674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7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5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49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2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7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086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687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27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7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66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30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0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2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020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12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6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2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2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900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91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96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42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953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80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032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23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7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8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31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55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1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9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0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Sp-17/2016</izvorni_sadrzaj>
    <derivirana_varijabla naziv="DomainObject.Predmet.OznakaBroj_1">Sp-17/2016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Lađarević</izvorni_sadrzaj>
    <derivirana_varijabla naziv="DomainObject.Predmet.StrankaFormated_1">  Nevenka Lađarević</derivirana_varijabla>
  </DomainObject.Predmet.StrankaFormated>
  <DomainObject.Predmet.StrankaFormatedOIB>
    <izvorni_sadrzaj>  Nevenka Lađarević, OIB 32592541674</izvorni_sadrzaj>
    <derivirana_varijabla naziv="DomainObject.Predmet.StrankaFormatedOIB_1">  Nevenka Lađarević, OIB 32592541674</derivirana_varijabla>
  </DomainObject.Predmet.StrankaFormatedOIB>
  <DomainObject.Predmet.StrankaFormatedWithAdress>
    <izvorni_sadrzaj> Nevenka Lađarević, Ante Starčevića 112, 31400 Kuševac</izvorni_sadrzaj>
    <derivirana_varijabla naziv="DomainObject.Predmet.StrankaFormatedWithAdress_1"> Nevenka Lađarević, Ante Starčevića 112, 31400 Kuševac</derivirana_varijabla>
  </DomainObject.Predmet.StrankaFormatedWithAdress>
  <DomainObject.Predmet.StrankaFormatedWithAdressOIB>
    <izvorni_sadrzaj> Nevenka Lađarević, OIB 32592541674, Ante Starčevića 112, 31400 Kuševac</izvorni_sadrzaj>
    <derivirana_varijabla naziv="DomainObject.Predmet.StrankaFormatedWithAdressOIB_1"> Nevenka Lađarević, OIB 32592541674, Ante Starčevića 112, 31400 Kuševac</derivirana_varijabla>
  </DomainObject.Predmet.StrankaFormatedWithAdressOIB>
  <DomainObject.Predmet.StrankaWithAdress>
    <izvorni_sadrzaj>Nevenka Lađarević Ante Starčevića 112,31400 Kuševac</izvorni_sadrzaj>
    <derivirana_varijabla naziv="DomainObject.Predmet.StrankaWithAdress_1">Nevenka Lađarević Ante Starčevića 112,31400 Kuševac</derivirana_varijabla>
  </DomainObject.Predmet.StrankaWithAdress>
  <DomainObject.Predmet.StrankaWithAdressOIB>
    <izvorni_sadrzaj>Nevenka Lađarević, OIB 32592541674, Ante Starčevića 112,31400 Kuševac</izvorni_sadrzaj>
    <derivirana_varijabla naziv="DomainObject.Predmet.StrankaWithAdressOIB_1">Nevenka Lađarević, OIB 32592541674, Ante Starčevića 112,31400 Kuševac</derivirana_varijabla>
  </DomainObject.Predmet.StrankaWithAdressOIB>
  <DomainObject.Predmet.StrankaNazivFormated>
    <izvorni_sadrzaj>Nevenka Lađarević</izvorni_sadrzaj>
    <derivirana_varijabla naziv="DomainObject.Predmet.StrankaNazivFormated_1">Nevenka Lađarević</derivirana_varijabla>
  </DomainObject.Predmet.StrankaNazivFormated>
  <DomainObject.Predmet.StrankaNazivFormatedOIB>
    <izvorni_sadrzaj>Nevenka Lađarević, OIB 32592541674</izvorni_sadrzaj>
    <derivirana_varijabla naziv="DomainObject.Predmet.StrankaNazivFormatedOIB_1">Nevenka Lađarević, OIB 32592541674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Nevenka Lađarević</item>
    </izvorni_sadrzaj>
    <derivirana_varijabla naziv="DomainObject.Predmet.StrankaListFormated_1">
      <item>Nevenka Lađarević</item>
    </derivirana_varijabla>
  </DomainObject.Predmet.StrankaListFormated>
  <DomainObject.Predmet.StrankaListFormatedOIB>
    <izvorni_sadrzaj>
      <item>Nevenka Lađarević, OIB 32592541674</item>
    </izvorni_sadrzaj>
    <derivirana_varijabla naziv="DomainObject.Predmet.StrankaListFormatedOIB_1">
      <item>Nevenka Lađarević, OIB 32592541674</item>
    </derivirana_varijabla>
  </DomainObject.Predmet.StrankaListFormatedOIB>
  <DomainObject.Predmet.StrankaListFormatedWithAdress>
    <izvorni_sadrzaj>
      <item>Nevenka Lađarević, Ante Starčevića 112, 31400 Kuševac</item>
    </izvorni_sadrzaj>
    <derivirana_varijabla naziv="DomainObject.Predmet.StrankaListFormatedWithAdress_1">
      <item>Nevenka Lađarević, Ante Starčevića 112, 31400 Kuševac</item>
    </derivirana_varijabla>
  </DomainObject.Predmet.StrankaListFormatedWithAdress>
  <DomainObject.Predmet.StrankaListFormatedWithAdressOIB>
    <izvorni_sadrzaj>
      <item>Nevenka Lađarević, OIB 32592541674, Ante Starčevića 112, 31400 Kuševac</item>
    </izvorni_sadrzaj>
    <derivirana_varijabla naziv="DomainObject.Predmet.StrankaListFormatedWithAdressOIB_1">
      <item>Nevenka Lađarević, OIB 32592541674, Ante Starčevića 112, 31400 Kuševac</item>
    </derivirana_varijabla>
  </DomainObject.Predmet.StrankaListFormatedWithAdressOIB>
  <DomainObject.Predmet.StrankaListNazivFormated>
    <izvorni_sadrzaj>
      <item>Nevenka Lađarević</item>
    </izvorni_sadrzaj>
    <derivirana_varijabla naziv="DomainObject.Predmet.StrankaListNazivFormated_1">
      <item>Nevenka Lađarević</item>
    </derivirana_varijabla>
  </DomainObject.Predmet.StrankaListNazivFormated>
  <DomainObject.Predmet.StrankaListNazivFormatedOIB>
    <izvorni_sadrzaj>
      <item>Nevenka Lađarević, OIB 32592541674</item>
    </izvorni_sadrzaj>
    <derivirana_varijabla naziv="DomainObject.Predmet.StrankaListNazivFormatedOIB_1">
      <item>Nevenka Lađarević, OIB 32592541674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Lađarević</izvorni_sadrzaj>
    <derivirana_varijabla naziv="DomainObject.Predmet.StrankaIDrugi_1">Nevenka Lađarević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Lađarević, OIB 32592541674, Ante Starčevića 112, 31400 Kuševac</izvorni_sadrzaj>
    <derivirana_varijabla naziv="DomainObject.Predmet.StrankaIDrugiAdressOIB_1">Nevenka Lađarević, OIB 32592541674, Ante Starčevića 112, 31400 Kuševac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Lađarević</item>
    </izvorni_sadrzaj>
    <derivirana_varijabla naziv="DomainObject.Predmet.SudioniciListNaziv_1">
      <item>Nevenka Lađarević</item>
    </derivirana_varijabla>
  </DomainObject.Predmet.SudioniciListNaziv>
  <DomainObject.Predmet.SudioniciListAdressOIB>
    <izvorni_sadrzaj>
      <item>Nevenka Lađarević, OIB 32592541674, Ante Starčevića 112,31400 Kuševac</item>
    </izvorni_sadrzaj>
    <derivirana_varijabla naziv="DomainObject.Predmet.SudioniciListAdressOIB_1">
      <item>Nevenka Lađarević, OIB 32592541674, Ante Starčevića 112,31400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32592541674</item>
    </izvorni_sadrzaj>
    <derivirana_varijabla naziv="DomainObject.Predmet.SudioniciListNazivOIB_1">
      <item>, OIB 32592541674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0EE1C-39B5-4392-AF70-245F318C1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78</properties:Words>
  <properties:Characters>372</properties:Characters>
  <properties:Lines>71</properties:Lines>
  <properties:Paragraphs>10</properties:Paragraphs>
  <properties:TotalTime>1753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2014-12-19T09:02:00Z</dcterms:created>
  <dc:creator>SUD</dc:creator>
  <cp:lastModifiedBy>Katica Bogdan</cp:lastModifiedBy>
  <cp:lastPrinted>2016-10-03T09:05:00Z</cp:lastPrinted>
  <dcterms:modified xmlns:xsi="http://www.w3.org/2001/XMLSchema-instance" xsi:type="dcterms:W3CDTF">2016-10-03T09:06:00Z</dcterms:modified>
  <cp:revision>627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