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7b95" w14:paraId="14a7b95" w:rsidRDefault="00446389" w:rsidP="00E17696" w:rsidR="004B741D">
      <w:pPr>
        <w:jc w:val="right"/>
        <w15:collapsed w:val="false"/>
      </w:pPr>
      <w:bookmarkStart w:name="_GoBack" w:id="0"/>
      <w:bookmarkEnd w:id="0"/>
      <w:r>
        <w:t xml:space="preserve">6 </w:t>
      </w:r>
      <w:r w:rsidR="00DD2365">
        <w:t>St-</w:t>
      </w:r>
      <w:r w:rsidR="00775821">
        <w:t>1506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>Financijska agencija Regionalni centar Osijek, za otvaranje stečajnog  postupka nad dužnikom</w:t>
      </w:r>
      <w:r w:rsidR="00981F79">
        <w:t xml:space="preserve"> </w:t>
      </w:r>
      <w:r w:rsidR="00775821">
        <w:t xml:space="preserve">PANERA </w:t>
      </w:r>
      <w:r w:rsidR="00981F79">
        <w:t>j.</w:t>
      </w:r>
      <w:r w:rsidR="00446389">
        <w:t>d.o</w:t>
      </w:r>
      <w:r w:rsidR="00380E90">
        <w:t xml:space="preserve">.o. za </w:t>
      </w:r>
      <w:r w:rsidR="00775821">
        <w:t>proizvodnju</w:t>
      </w:r>
      <w:r w:rsidR="00E12DC9">
        <w:t>,</w:t>
      </w:r>
      <w:r w:rsidR="00981F79">
        <w:t xml:space="preserve"> trgovinu i usluge,</w:t>
      </w:r>
      <w:r w:rsidR="00E12DC9">
        <w:t xml:space="preserve"> </w:t>
      </w:r>
      <w:r w:rsidR="00981F79">
        <w:t>Osijek</w:t>
      </w:r>
      <w:r w:rsidR="00446389">
        <w:t xml:space="preserve">, </w:t>
      </w:r>
      <w:r w:rsidR="000458D5">
        <w:t xml:space="preserve">Ružina </w:t>
      </w:r>
      <w:r w:rsidR="00775821">
        <w:t>ulica 147</w:t>
      </w:r>
      <w:r w:rsidR="004741CF">
        <w:t xml:space="preserve">, </w:t>
      </w:r>
      <w:r w:rsidR="005953D8">
        <w:t>MBS</w:t>
      </w:r>
      <w:r w:rsidR="00446389">
        <w:t>:</w:t>
      </w:r>
      <w:r w:rsidR="005953D8">
        <w:t xml:space="preserve"> </w:t>
      </w:r>
      <w:r w:rsidR="00775821">
        <w:t>030155089</w:t>
      </w:r>
      <w:r w:rsidR="005953D8">
        <w:t>, OIB</w:t>
      </w:r>
      <w:r w:rsidR="00446389">
        <w:t>:</w:t>
      </w:r>
      <w:r w:rsidR="00981F79">
        <w:t xml:space="preserve"> </w:t>
      </w:r>
      <w:r w:rsidR="00775821">
        <w:t>21952238182</w:t>
      </w:r>
      <w:r w:rsidR="0072710A">
        <w:t xml:space="preserve">, </w:t>
      </w:r>
      <w:r w:rsidR="003B4C28">
        <w:t xml:space="preserve">dana </w:t>
      </w:r>
      <w:r w:rsidR="00775821">
        <w:t xml:space="preserve">26. </w:t>
      </w:r>
      <w:r w:rsidR="00380E90">
        <w:t xml:space="preserve">listopada </w:t>
      </w:r>
      <w:r w:rsidR="00DD2365">
        <w:t>201</w:t>
      </w:r>
      <w:r w:rsidR="00935FE4">
        <w:t>7</w:t>
      </w:r>
      <w:r w:rsidR="00775821">
        <w:t xml:space="preserve">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E3287E">
        <w:t>zakonski zastupnik dužnika</w:t>
      </w:r>
      <w:r w:rsidR="00446389">
        <w:t xml:space="preserve"> </w:t>
      </w:r>
      <w:r w:rsidR="00775821">
        <w:t xml:space="preserve">Damir Vuica, </w:t>
      </w:r>
      <w:r w:rsidR="00981F79">
        <w:t>Osijek</w:t>
      </w:r>
      <w:r w:rsidR="00380E90">
        <w:t xml:space="preserve">, </w:t>
      </w:r>
      <w:r w:rsidR="00775821">
        <w:t xml:space="preserve">Ružina ulica 147, </w:t>
      </w:r>
      <w:r w:rsidR="00981F79">
        <w:t xml:space="preserve"> </w:t>
      </w:r>
      <w:r w:rsidR="004741CF">
        <w:t xml:space="preserve">OIB: </w:t>
      </w:r>
      <w:r w:rsidR="00775821">
        <w:t>14211850020</w:t>
      </w:r>
      <w:r w:rsidR="00446389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775821">
        <w:t>1506</w:t>
      </w:r>
      <w:r w:rsidR="004741CF">
        <w:t>1</w:t>
      </w:r>
      <w:r w:rsidR="00935FE4">
        <w:t>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775821">
        <w:t xml:space="preserve">PANERA j.d.o.o. za proizvodnju, trgovinu i usluge, Osijek, </w:t>
      </w:r>
      <w:r w:rsidR="000458D5">
        <w:t>Ružina</w:t>
      </w:r>
      <w:r w:rsidR="00775821">
        <w:t xml:space="preserve"> ulica 147, MBS: 030155089, OIB: 21952238182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E3287E">
        <w:t xml:space="preserve">zakonski zastupnik dužnika </w:t>
      </w:r>
      <w:r w:rsidR="00775821">
        <w:t xml:space="preserve">Damir Vuica, Osijek, Ružina ulica 147,  OIB: 14211850020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  <w:r w:rsidR="002B50CD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E3287E">
        <w:t xml:space="preserve">zakonski zastupnik dužnika </w:t>
      </w:r>
      <w:r w:rsidR="00775821">
        <w:t xml:space="preserve">Damir Vuica, Osijek, Ružina ulica 147,  OIB: 14211850020 </w:t>
      </w:r>
      <w:r>
        <w:t>da u roku od 8 dana od dana primitka ovog zaključka preda sudu, pozivom na gornji broj predmeta, pisano izvješće o financijsko-gospodarskom stanju dužnika u 2 primjerka.</w:t>
      </w:r>
      <w:r w:rsidR="002B50CD">
        <w:t xml:space="preserve"> 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E3287E">
        <w:t xml:space="preserve">zakonski zastupnik dužnika </w:t>
      </w:r>
      <w:r w:rsidR="00775821">
        <w:t>Damir Vuica, Osijek, Ružina ulica 147,  OIB: 14211850020</w:t>
      </w:r>
      <w:r w:rsidR="00E12DC9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446389" w:rsidP="005953D8" w:rsidR="005953D8">
      <w:pPr>
        <w:jc w:val="right"/>
      </w:pPr>
      <w:r>
        <w:t xml:space="preserve">6 </w:t>
      </w:r>
      <w:r w:rsidR="00253A6A">
        <w:t>St</w:t>
      </w:r>
      <w:r w:rsidR="005953D8">
        <w:t>-</w:t>
      </w:r>
      <w:r w:rsidR="00775821">
        <w:t>1506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="00E3287E">
        <w:t xml:space="preserve">zakonski zastupnik dužnika </w:t>
      </w:r>
      <w:r w:rsidR="00775821">
        <w:t>Damir Vuica, Osijek, Ružina ulica 147,  OIB: 14211850020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981F79">
        <w:t xml:space="preserve">Osijeku </w:t>
      </w:r>
      <w:r w:rsidR="00775821">
        <w:t>26</w:t>
      </w:r>
      <w:r w:rsidR="00A66093">
        <w:t xml:space="preserve">. </w:t>
      </w:r>
      <w:r w:rsidR="002A3507">
        <w:t>listopada</w:t>
      </w:r>
      <w:r w:rsidR="00A66093">
        <w:t xml:space="preserve"> </w:t>
      </w:r>
      <w:r w:rsidR="00DD2365">
        <w:t>201</w:t>
      </w:r>
      <w:r w:rsidR="00A66093">
        <w:t>7</w:t>
      </w:r>
      <w:r w:rsidR="00446389">
        <w:t>.</w:t>
      </w:r>
      <w:r w:rsidR="00DD2365">
        <w:t xml:space="preserve">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775821" w:rsidP="00470B34" w:rsidR="00775821">
      <w:pPr>
        <w:numPr>
          <w:ilvl w:val="0"/>
          <w:numId w:val="6"/>
        </w:numPr>
        <w:jc w:val="both"/>
      </w:pPr>
      <w:r>
        <w:t xml:space="preserve">Damir Vuica, Osijek, Ružina ulica 147, 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775821">
        <w:t>26</w:t>
      </w:r>
      <w:r w:rsidR="002A3507">
        <w:t>/11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4C4" w:rsidR="000564C4">
      <w:r>
        <w:separator/>
      </w:r>
    </w:p>
  </w:endnote>
  <w:endnote w:id="0" w:type="continuationSeparator">
    <w:p w:rsidRDefault="000564C4" w:rsidR="00056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4C4" w:rsidR="000564C4">
      <w:r>
        <w:separator/>
      </w:r>
    </w:p>
  </w:footnote>
  <w:footnote w:id="0" w:type="continuationSeparator">
    <w:p w:rsidRDefault="000564C4" w:rsidR="000564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458D5"/>
    <w:rsid w:val="0005396D"/>
    <w:rsid w:val="000564C4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33BF3"/>
    <w:rsid w:val="00252C63"/>
    <w:rsid w:val="00253A6A"/>
    <w:rsid w:val="00255E1A"/>
    <w:rsid w:val="0027627D"/>
    <w:rsid w:val="00291B9C"/>
    <w:rsid w:val="002A3507"/>
    <w:rsid w:val="002B50CD"/>
    <w:rsid w:val="002C6560"/>
    <w:rsid w:val="002D412A"/>
    <w:rsid w:val="002F111C"/>
    <w:rsid w:val="00303DD7"/>
    <w:rsid w:val="00313F98"/>
    <w:rsid w:val="003258FC"/>
    <w:rsid w:val="00325955"/>
    <w:rsid w:val="00327B99"/>
    <w:rsid w:val="00340024"/>
    <w:rsid w:val="00341886"/>
    <w:rsid w:val="00344C74"/>
    <w:rsid w:val="00366021"/>
    <w:rsid w:val="00380E90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46389"/>
    <w:rsid w:val="00451DD6"/>
    <w:rsid w:val="00461279"/>
    <w:rsid w:val="00470B34"/>
    <w:rsid w:val="004741CF"/>
    <w:rsid w:val="004806AD"/>
    <w:rsid w:val="00497410"/>
    <w:rsid w:val="004A5BA8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31206"/>
    <w:rsid w:val="0066402D"/>
    <w:rsid w:val="00681B3D"/>
    <w:rsid w:val="006826C2"/>
    <w:rsid w:val="006837ED"/>
    <w:rsid w:val="006A2408"/>
    <w:rsid w:val="006A56C2"/>
    <w:rsid w:val="007153D5"/>
    <w:rsid w:val="007242CD"/>
    <w:rsid w:val="00725641"/>
    <w:rsid w:val="0072710A"/>
    <w:rsid w:val="0074711B"/>
    <w:rsid w:val="00770E51"/>
    <w:rsid w:val="0077582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8C0058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81F79"/>
    <w:rsid w:val="00994095"/>
    <w:rsid w:val="0099595A"/>
    <w:rsid w:val="009B61F0"/>
    <w:rsid w:val="009C13EB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8294D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C60A7"/>
    <w:rsid w:val="00BF7940"/>
    <w:rsid w:val="00C15361"/>
    <w:rsid w:val="00C2584D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2DC9"/>
    <w:rsid w:val="00E1321F"/>
    <w:rsid w:val="00E17696"/>
    <w:rsid w:val="00E30281"/>
    <w:rsid w:val="00E3287E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1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1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1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1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St-1506/2017</izvorni_sadrzaj>
    <derivirana_varijabla naziv="DomainObject.Predmet.OznakaBroj_1">St-1506/2017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</izvorni_sadrzaj>
    <derivirana_varijabla naziv="DomainObject.Predmet.SudioniciListNaziv_1">
      <item>FINA RC OSIJEK</item>
    </derivirana_varijabla>
  </DomainObject.Predmet.SudioniciListNaziv>
  <DomainObject.Predmet.SudioniciListAdressOIB>
    <izvorni_sadrzaj>
      <item>FINA RC OSIJEK, OIB 85821130368</item>
    </izvorni_sadrzaj>
    <derivirana_varijabla naziv="DomainObject.Predmet.SudioniciListAdressOIB_1"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</izvorni_sadrzaj>
    <derivirana_varijabla naziv="DomainObject.Predmet.SudioniciListNazivOIB_1"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50E5D3-CE98-4677-95C4-37D345A3D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2490</properties:Characters>
  <properties:Lines>88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2017-10-26T08:05:00Z</dcterms:created>
  <dc:creator>hermanj</dc:creator>
  <cp:lastModifiedBy>Snježana Markotić Jurić</cp:lastModifiedBy>
  <cp:lastPrinted>2017-10-26T08:05:00Z</cp:lastPrinted>
  <dcterms:modified xmlns:xsi="http://www.w3.org/2001/XMLSchema-instance" xsi:type="dcterms:W3CDTF">2017-10-26T08:06:00Z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