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0b15" w14:paraId="a220b15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93390B">
        <w:t>9</w:t>
      </w:r>
      <w:r w:rsidR="00AC6238">
        <w:t>3</w:t>
      </w:r>
      <w:r w:rsidR="0093390B">
        <w:t>7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9E1F77">
        <w:t>30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9E1F77">
        <w:t xml:space="preserve">BLOK GRAD </w:t>
      </w:r>
      <w:r w:rsidR="00682583">
        <w:t>d.o.o., OIB:</w:t>
      </w:r>
      <w:r w:rsidR="009E1F77">
        <w:t>34302151683</w:t>
      </w:r>
      <w:r w:rsidR="00682583">
        <w:t xml:space="preserve">, Zagreb, </w:t>
      </w:r>
      <w:r w:rsidR="009E1F77">
        <w:t>Krešićeva 17.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9E1F77">
        <w:t>87.707,64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9E1F77">
        <w:t>30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96B95">
        <w:t xml:space="preserve"> </w:t>
      </w:r>
      <w:r>
        <w:t>Bernardica Novak Šarac</w:t>
      </w:r>
      <w:r w:rsidR="00D17BF1">
        <w:t xml:space="preserve"> v.r. </w:t>
      </w:r>
    </w:p>
    <w:p w:rsidRDefault="008E454A" w:rsidP="008E454A" w:rsidR="008E454A" w:rsidRPr="009C5689">
      <w:pPr>
        <w:jc w:val="right"/>
      </w:pPr>
    </w:p>
    <w:p w:rsidRDefault="00D17BF1" w:rsidP="00D17BF1" w:rsidR="008E45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otpravka-ovlašteni službenik: </w:t>
      </w:r>
    </w:p>
    <w:p w:rsidRDefault="00D17BF1" w:rsidP="00D17BF1" w:rsidR="00D17BF1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Tatjana Slaviček </w:t>
      </w:r>
    </w:p>
    <w:sectPr w:rsidSect="00ED6AA8" w:rsidR="00D17BF1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7BF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7BF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E7687"/>
    <w:rsid w:val="00212CD6"/>
    <w:rsid w:val="002F4FC7"/>
    <w:rsid w:val="00360CDC"/>
    <w:rsid w:val="00450457"/>
    <w:rsid w:val="00545FE2"/>
    <w:rsid w:val="00682583"/>
    <w:rsid w:val="00716E80"/>
    <w:rsid w:val="007644BB"/>
    <w:rsid w:val="0085363A"/>
    <w:rsid w:val="008672FF"/>
    <w:rsid w:val="00896B95"/>
    <w:rsid w:val="008E454A"/>
    <w:rsid w:val="008F0BF8"/>
    <w:rsid w:val="0093390B"/>
    <w:rsid w:val="009D0004"/>
    <w:rsid w:val="009E1F77"/>
    <w:rsid w:val="009E70F0"/>
    <w:rsid w:val="00A20FCD"/>
    <w:rsid w:val="00AC6238"/>
    <w:rsid w:val="00B51AEF"/>
    <w:rsid w:val="00BC6EB9"/>
    <w:rsid w:val="00D17BF1"/>
    <w:rsid w:val="00EA2C05"/>
    <w:rsid w:val="00FD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7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2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2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2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2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7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2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2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2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2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St-1937/2018-4</izvorni_sadrzaj>
    <derivirana_varijabla naziv="DomainObject.Oznaka_1">St-1937/2018-4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1937</izvorni_sadrzaj>
    <derivirana_varijabla naziv="DomainObject.Predmet.Broj_1">1937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St-1937/2018</izvorni_sadrzaj>
    <derivirana_varijabla naziv="DomainObject.Predmet.OznakaBroj_1">St-1937/2018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BLOK GRAD d.o.o.</izvorni_sadrzaj>
    <derivirana_varijabla naziv="DomainObject.Predmet.ProtustrankaFormated_1">  BLOK GRAD d.o.o.</derivirana_varijabla>
  </DomainObject.Predmet.ProtustrankaFormated>
  <DomainObject.Predmet.ProtustrankaFormatedOIB>
    <izvorni_sadrzaj>  BLOK GRAD d.o.o., OIB 34302151683</izvorni_sadrzaj>
    <derivirana_varijabla naziv="DomainObject.Predmet.ProtustrankaFormatedOIB_1">  BLOK GRAD d.o.o., OIB 34302151683</derivirana_varijabla>
  </DomainObject.Predmet.ProtustrankaFormatedOIB>
  <DomainObject.Predmet.ProtustrankaFormatedWithAdress>
    <izvorni_sadrzaj> BLOK GRAD d.o.o., Krešićeva 17, 10000 Zagreb</izvorni_sadrzaj>
    <derivirana_varijabla naziv="DomainObject.Predmet.ProtustrankaFormatedWithAdress_1"> BLOK GRAD d.o.o., Krešićeva 17, 10000 Zagreb</derivirana_varijabla>
  </DomainObject.Predmet.ProtustrankaFormatedWithAdress>
  <DomainObject.Predmet.ProtustrankaFormatedWithAdressOIB>
    <izvorni_sadrzaj> BLOK GRAD d.o.o., OIB 34302151683, Krešićeva 17, 10000 Zagreb</izvorni_sadrzaj>
    <derivirana_varijabla naziv="DomainObject.Predmet.ProtustrankaFormatedWithAdressOIB_1"> BLOK GRAD d.o.o., OIB 34302151683, Krešićeva 17, 10000 Zagreb</derivirana_varijabla>
  </DomainObject.Predmet.ProtustrankaFormatedWithAdressOIB>
  <DomainObject.Predmet.ProtustrankaWithAdress>
    <izvorni_sadrzaj>BLOK GRAD d.o.o. Krešićeva 17, 10000 Zagreb</izvorni_sadrzaj>
    <derivirana_varijabla naziv="DomainObject.Predmet.ProtustrankaWithAdress_1">BLOK GRAD d.o.o. Krešićeva 17, 10000 Zagreb</derivirana_varijabla>
  </DomainObject.Predmet.ProtustrankaWithAdress>
  <DomainObject.Predmet.ProtustrankaWithAdressOIB>
    <izvorni_sadrzaj>BLOK GRAD d.o.o., OIB 34302151683, Krešićeva 17, 10000 Zagreb</izvorni_sadrzaj>
    <derivirana_varijabla naziv="DomainObject.Predmet.ProtustrankaWithAdressOIB_1">BLOK GRAD d.o.o., OIB 34302151683, Krešićeva 17, 10000 Zagreb</derivirana_varijabla>
  </DomainObject.Predmet.ProtustrankaWithAdressOIB>
  <DomainObject.Predmet.ProtustrankaNazivFormated>
    <izvorni_sadrzaj>BLOK GRAD d.o.o.</izvorni_sadrzaj>
    <derivirana_varijabla naziv="DomainObject.Predmet.ProtustrankaNazivFormated_1">BLOK GRAD d.o.o.</derivirana_varijabla>
  </DomainObject.Predmet.ProtustrankaNazivFormated>
  <DomainObject.Predmet.ProtustrankaNazivFormatedOIB>
    <izvorni_sadrzaj>BLOK GRAD d.o.o., OIB 34302151683</izvorni_sadrzaj>
    <derivirana_varijabla naziv="DomainObject.Predmet.ProtustrankaNazivFormatedOIB_1">BLOK GRAD d.o.o., OIB 34302151683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BLOK GRAD d.o.o.</item>
    </izvorni_sadrzaj>
    <derivirana_varijabla naziv="DomainObject.Predmet.ProtuStrankaListFormated_1">
      <item>BLOK GRAD d.o.o.</item>
    </derivirana_varijabla>
  </DomainObject.Predmet.ProtuStrankaListFormated>
  <DomainObject.Predmet.ProtuStrankaListFormatedOIB>
    <izvorni_sadrzaj>
      <item>BLOK GRAD d.o.o., OIB 34302151683</item>
    </izvorni_sadrzaj>
    <derivirana_varijabla naziv="DomainObject.Predmet.ProtuStrankaListFormatedOIB_1">
      <item>BLOK GRAD d.o.o., OIB 34302151683</item>
    </derivirana_varijabla>
  </DomainObject.Predmet.ProtuStrankaListFormatedOIB>
  <DomainObject.Predmet.ProtuStrankaListFormatedWithAdress>
    <izvorni_sadrzaj>
      <item>BLOK GRAD d.o.o., Krešićeva 17, 10000 Zagreb</item>
    </izvorni_sadrzaj>
    <derivirana_varijabla naziv="DomainObject.Predmet.ProtuStrankaListFormatedWithAdress_1">
      <item>BLOK GRAD d.o.o., Krešićeva 17, 10000 Zagreb</item>
    </derivirana_varijabla>
  </DomainObject.Predmet.ProtuStrankaListFormatedWithAdress>
  <DomainObject.Predmet.ProtuStrankaListFormatedWithAdressOIB>
    <izvorni_sadrzaj>
      <item>BLOK GRAD d.o.o., OIB 34302151683, Krešićeva 17, 10000 Zagreb</item>
    </izvorni_sadrzaj>
    <derivirana_varijabla naziv="DomainObject.Predmet.ProtuStrankaListFormatedWithAdressOIB_1">
      <item>BLOK GRAD d.o.o., OIB 34302151683, Krešićeva 17, 10000 Zagreb</item>
    </derivirana_varijabla>
  </DomainObject.Predmet.ProtuStrankaListFormatedWithAdressOIB>
  <DomainObject.Predmet.ProtuStrankaListNazivFormated>
    <izvorni_sadrzaj>
      <item>BLOK GRAD d.o.o.</item>
    </izvorni_sadrzaj>
    <derivirana_varijabla naziv="DomainObject.Predmet.ProtuStrankaListNazivFormated_1">
      <item>BLOK GRAD d.o.o.</item>
    </derivirana_varijabla>
  </DomainObject.Predmet.ProtuStrankaListNazivFormated>
  <DomainObject.Predmet.ProtuStrankaListNazivFormatedOIB>
    <izvorni_sadrzaj>
      <item>BLOK GRAD d.o.o., OIB 34302151683</item>
    </izvorni_sadrzaj>
    <derivirana_varijabla naziv="DomainObject.Predmet.ProtuStrankaListNazivFormatedOIB_1">
      <item>BLOK GRAD d.o.o., OIB 34302151683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St-1937/2018-4</izvorni_sadrzaj>
    <derivirana_varijabla naziv="DomainObject.PoslovniBrojDokumenta_1">St-1937/2018-4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BLOK GRAD d.o.o.</izvorni_sadrzaj>
    <derivirana_varijabla naziv="DomainObject.Predmet.ProtustrankaIDrugi_1">BLOK GRAD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BLOK GRAD d.o.o., OIB 34302151683, Krešićeva 17, 10000 Zagreb</izvorni_sadrzaj>
    <derivirana_varijabla naziv="DomainObject.Predmet.ProtustrankaIDrugiAdressOIB_1">BLOK GRAD d.o.o., OIB 34302151683, Krešićeva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BLOK GRAD d.o.o.</item>
    </izvorni_sadrzaj>
    <derivirana_varijabla naziv="DomainObject.Predmet.SudioniciListNaziv_1">
      <item>FINA Regionalni centar Zagreb</item>
      <item>BLOK GRAD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BLOK GRAD d.o.o., OIB 34302151683, Krešićeva 17,10000 Zagreb</item>
    </izvorni_sadrzaj>
    <derivirana_varijabla naziv="DomainObject.Predmet.SudioniciListAdressOIB_1">
      <item>FINA Regionalni centar Zagreb, OIB 85821130368, Trg svibanjskih žrtava 1995 br. 1,10000 Zagreb</item>
      <item>BLOK GRAD d.o.o., OIB 34302151683, Krešićeva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34302151683</item>
    </izvorni_sadrzaj>
    <derivirana_varijabla naziv="DomainObject.Predmet.SudioniciListNazivOIB_1">
      <item>, OIB 85821130368</item>
      <item>, OIB 34302151683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St-1937/2018-4</izvorni_sadrzaj>
    <derivirana_varijabla naziv="DomainObject.PredzadnjaOdlukaIzPredmeta.Oznaka_1">St-1937/2018-4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1352</properties:Characters>
  <properties:Lines>39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2018-10-30T08:39:00Z</dcterms:created>
  <dc:creator>Bernardica Novak</dc:creator>
  <cp:lastModifiedBy>Tatjana Slaviček</cp:lastModifiedBy>
  <cp:lastPrinted>2018-07-05T12:08:00Z</cp:lastPrinted>
  <dcterms:modified xmlns:xsi="http://www.w3.org/2001/XMLSchema-instance" xsi:type="dcterms:W3CDTF">2018-10-30T09:24:00Z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St-1937/2018-4 / Odluka - Oglas (Oglas_1937-18.docx)</vt:lpwstr>
  </prop:property>
  <prop:property name="CC_coloring" pid="5" fmtid="{D5CDD505-2E9C-101B-9397-08002B2CF9AE}">
    <vt:bool>false</vt:bool>
  </prop:property>
</prop:Properties>
</file>