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A27E5" w:rsidR="005A27E5">
        <w:trPr>
          <w:trHeight w:val="293"/>
        </w:trPr>
        <w:tc>
          <w:tcPr>
            <w:tcW w:type="dxa" w:w="3060"/>
          </w:tcPr>
          <w:p w:rsidRDefault="005A27E5" w:rsidR="005A27E5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14:textId="7c00271" w14:paraId="7c00271" w:rsidRDefault="005A27E5" w:rsidP="005A27E5" w:rsidR="005A27E5">
      <w:pPr>
        <w15:collapsed w:val="false"/>
      </w:pPr>
    </w:p>
    <w:p w:rsidRDefault="005A27E5" w:rsidP="005A27E5" w:rsidR="005A27E5">
      <w:r>
        <w:rPr>
          <w:noProof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7E5" w:rsidP="005A27E5" w:rsidR="005A27E5">
      <w:r>
        <w:t>REPUBLIKA HRVATSKA</w:t>
      </w:r>
    </w:p>
    <w:p w:rsidRDefault="005A27E5" w:rsidP="005A27E5" w:rsidR="005A27E5">
      <w:r>
        <w:t>Trgovački sud u Zagrebu</w:t>
      </w:r>
    </w:p>
    <w:p w:rsidRDefault="005A27E5" w:rsidP="005A27E5" w:rsidR="005A27E5">
      <w:r>
        <w:t>Zagreb, Amruševa 2/II</w:t>
      </w:r>
    </w:p>
    <w:p w:rsidRDefault="005A27E5" w:rsidP="005A27E5" w:rsidR="005A27E5">
      <w:pPr>
        <w:rPr>
          <w:b/>
        </w:rPr>
      </w:pPr>
    </w:p>
    <w:p w:rsidRDefault="005A27E5" w:rsidP="005A27E5" w:rsidR="005A27E5" w:rsidRPr="005A27E5">
      <w:pPr>
        <w:rPr>
          <w:sz w:val="28"/>
          <w:szCs w:val="28"/>
          <w:lang w:eastAsia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sz w:val="28"/>
          <w:szCs w:val="28"/>
        </w:rPr>
        <w:tab/>
      </w:r>
      <w:r w:rsidRPr="005A27E5">
        <w:rPr>
          <w:sz w:val="28"/>
          <w:szCs w:val="28"/>
        </w:rPr>
        <w:t xml:space="preserve">            Z A P I S N I K</w:t>
      </w:r>
    </w:p>
    <w:p w:rsidRDefault="005A27E5" w:rsidP="005A27E5" w:rsidR="005A27E5">
      <w:pPr>
        <w:jc w:val="center"/>
        <w:rPr>
          <w:b/>
        </w:rPr>
      </w:pPr>
    </w:p>
    <w:p w:rsidRDefault="005A27E5" w:rsidP="00FB4C5A" w:rsidR="005A27E5">
      <w:pPr>
        <w:pStyle w:val="Tijeloteksta2"/>
        <w:jc w:val="both"/>
      </w:pPr>
      <w:r>
        <w:t xml:space="preserve">s ročišta za glasovanje o izmijenjenom planu  restrukturiranja (čl.60., u vezi čl.55. Stečajnog Zakona, NN br. 71/15, dalje SZ) održanog dana </w:t>
      </w:r>
      <w:r w:rsidR="00533A0F">
        <w:t>24. travnja 2019.</w:t>
      </w:r>
      <w:r>
        <w:t xml:space="preserve"> godine na Trgovačkom sudu u Zagrebu u postupku predstečajne nagodbe nad dužnikom </w:t>
      </w:r>
      <w:r w:rsidR="00533A0F" w:rsidRPr="00935367">
        <w:t>PROBATORIUS DEPO d.o.o. iz Zagreba, Nova Ves 21, OIB: 54714930575</w:t>
      </w:r>
    </w:p>
    <w:p w:rsidRDefault="005A27E5" w:rsidP="005A27E5" w:rsidR="005A27E5"/>
    <w:p w:rsidRDefault="005A27E5" w:rsidP="005A27E5" w:rsidR="005A27E5">
      <w:r>
        <w:t>Nazočni od suda:</w:t>
      </w:r>
    </w:p>
    <w:p w:rsidRDefault="005A27E5" w:rsidP="005A27E5" w:rsidR="005A27E5">
      <w:pPr>
        <w:jc w:val="both"/>
      </w:pPr>
      <w:r>
        <w:t>Vesna Sremac Šoštar, sudac</w:t>
      </w:r>
    </w:p>
    <w:p w:rsidRDefault="00533A0F" w:rsidP="005A27E5" w:rsidR="005A27E5">
      <w:pPr>
        <w:jc w:val="both"/>
      </w:pPr>
      <w:r>
        <w:t>Vinka Mihalinčić</w:t>
      </w:r>
      <w:r w:rsidR="005A27E5">
        <w:t>, zapisničar</w:t>
      </w:r>
    </w:p>
    <w:p w:rsidRDefault="005A27E5" w:rsidP="005A27E5" w:rsidR="005A27E5">
      <w:pPr>
        <w:jc w:val="both"/>
      </w:pPr>
    </w:p>
    <w:p w:rsidRDefault="006407AD" w:rsidP="005A27E5" w:rsidR="005A27E5">
      <w:pPr>
        <w:jc w:val="both"/>
      </w:pPr>
      <w:r>
        <w:t>Započeto u 10</w:t>
      </w:r>
      <w:r w:rsidR="005A27E5">
        <w:t>,00 sati.</w:t>
      </w:r>
    </w:p>
    <w:p w:rsidRDefault="005A27E5" w:rsidP="005A27E5" w:rsidR="005A27E5">
      <w:pPr>
        <w:jc w:val="both"/>
      </w:pPr>
    </w:p>
    <w:p w:rsidRDefault="005A27E5" w:rsidP="005A27E5" w:rsidR="005A27E5">
      <w:pPr>
        <w:jc w:val="both"/>
      </w:pPr>
      <w:r>
        <w:t xml:space="preserve">Utvrđuje se da je pristupio povjerenik predstečajne nagodbe </w:t>
      </w:r>
      <w:r w:rsidR="00533A0F">
        <w:t>Slavica Orehovec</w:t>
      </w:r>
      <w:r>
        <w:t xml:space="preserve"> </w:t>
      </w:r>
    </w:p>
    <w:p w:rsidRDefault="005A27E5" w:rsidP="005A27E5" w:rsidR="005A27E5">
      <w:pPr>
        <w:jc w:val="both"/>
      </w:pPr>
    </w:p>
    <w:p w:rsidRDefault="005A27E5" w:rsidP="005A27E5" w:rsidR="005A27E5">
      <w:pPr>
        <w:jc w:val="both"/>
      </w:pPr>
      <w:r>
        <w:t xml:space="preserve">Za dužnika </w:t>
      </w:r>
      <w:r w:rsidR="00533A0F" w:rsidRPr="00935367">
        <w:t>PROBATORIUS DEPO d.o.o. iz Zagreba, Nova Ves 21, OIB: 54714930575</w:t>
      </w:r>
      <w:r w:rsidR="00533A0F">
        <w:t xml:space="preserve"> </w:t>
      </w:r>
      <w:r w:rsidR="00B669AB">
        <w:t>–</w:t>
      </w:r>
      <w:r w:rsidR="00533A0F">
        <w:t xml:space="preserve"> </w:t>
      </w:r>
      <w:r w:rsidR="00B669AB">
        <w:t>nitko-dostava uredna</w:t>
      </w:r>
    </w:p>
    <w:p w:rsidRDefault="005A27E5" w:rsidP="005A27E5" w:rsidR="005A27E5">
      <w:pPr>
        <w:jc w:val="both"/>
      </w:pPr>
    </w:p>
    <w:p w:rsidRDefault="005A27E5" w:rsidP="005A27E5" w:rsidR="005A27E5">
      <w:pPr>
        <w:jc w:val="both"/>
      </w:pPr>
      <w:r>
        <w:t xml:space="preserve">Stečajni sudac utvrđuje da su pristupili sljedeći vjerovnici: </w:t>
      </w:r>
    </w:p>
    <w:p w:rsidRDefault="003B4286" w:rsidP="003B4286" w:rsidR="003B4286">
      <w:pPr>
        <w:jc w:val="both"/>
      </w:pPr>
      <w:r>
        <w:tab/>
      </w:r>
    </w:p>
    <w:p w:rsidRDefault="00D26967" w:rsidP="00D26967" w:rsidR="00D26967">
      <w:pPr>
        <w:ind w:hanging="1416" w:left="1416"/>
        <w:jc w:val="both"/>
        <w:rPr>
          <w:sz w:val="20"/>
          <w:szCs w:val="20"/>
        </w:rPr>
      </w:pPr>
      <w:r>
        <w:rPr>
          <w:sz w:val="20"/>
          <w:szCs w:val="20"/>
        </w:rPr>
        <w:t>R.br.</w:t>
      </w:r>
      <w:r>
        <w:rPr>
          <w:sz w:val="20"/>
          <w:szCs w:val="20"/>
        </w:rPr>
        <w:tab/>
        <w:t xml:space="preserve">  </w:t>
      </w:r>
      <w:r w:rsidR="00B95E38">
        <w:rPr>
          <w:sz w:val="20"/>
          <w:szCs w:val="20"/>
        </w:rPr>
        <w:t>NAZIV</w:t>
      </w:r>
      <w:r w:rsidR="00B95E38">
        <w:rPr>
          <w:sz w:val="20"/>
          <w:szCs w:val="20"/>
        </w:rPr>
        <w:tab/>
      </w:r>
      <w:r w:rsidR="00B95E38">
        <w:rPr>
          <w:sz w:val="20"/>
          <w:szCs w:val="20"/>
        </w:rPr>
        <w:tab/>
        <w:t xml:space="preserve">    </w:t>
      </w:r>
      <w:r>
        <w:rPr>
          <w:sz w:val="20"/>
          <w:szCs w:val="20"/>
        </w:rPr>
        <w:t>OIB: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B95E38">
        <w:rPr>
          <w:sz w:val="20"/>
          <w:szCs w:val="20"/>
        </w:rPr>
        <w:t xml:space="preserve">          </w:t>
      </w:r>
      <w:r>
        <w:rPr>
          <w:sz w:val="20"/>
          <w:szCs w:val="20"/>
        </w:rPr>
        <w:t>ADRESA</w:t>
      </w:r>
      <w:r>
        <w:rPr>
          <w:sz w:val="20"/>
          <w:szCs w:val="20"/>
        </w:rPr>
        <w:tab/>
        <w:t xml:space="preserve">                        </w:t>
      </w:r>
      <w:r w:rsidR="00B95E38">
        <w:rPr>
          <w:sz w:val="20"/>
          <w:szCs w:val="20"/>
        </w:rPr>
        <w:t xml:space="preserve">        </w:t>
      </w:r>
      <w:r>
        <w:rPr>
          <w:sz w:val="20"/>
          <w:szCs w:val="20"/>
        </w:rPr>
        <w:t>IZNOS</w:t>
      </w:r>
    </w:p>
    <w:p w:rsidRDefault="00D26967" w:rsidP="00D26967" w:rsidR="005913A6">
      <w:pPr>
        <w:ind w:hanging="1416" w:left="1416"/>
        <w:jc w:val="both"/>
        <w:rPr>
          <w:sz w:val="20"/>
          <w:szCs w:val="20"/>
        </w:rPr>
      </w:pPr>
      <w:r>
        <w:rPr>
          <w:sz w:val="20"/>
          <w:szCs w:val="20"/>
        </w:rPr>
        <w:tab/>
        <w:t>VJEROVNIKA                                             VJEROVNIKA</w:t>
      </w:r>
      <w:r w:rsidR="00B95E38">
        <w:rPr>
          <w:sz w:val="20"/>
          <w:szCs w:val="20"/>
        </w:rPr>
        <w:t xml:space="preserve">                           TRAŽBINE</w:t>
      </w:r>
    </w:p>
    <w:p w:rsidRDefault="00D26967" w:rsidP="00D26967" w:rsidR="00D26967" w:rsidRPr="00A174C0">
      <w:pPr>
        <w:ind w:hanging="1416" w:left="1416"/>
        <w:jc w:val="both"/>
        <w:rPr>
          <w:sz w:val="20"/>
          <w:szCs w:val="20"/>
        </w:rPr>
      </w:pPr>
    </w:p>
    <w:p w:rsidRDefault="003B4286" w:rsidP="003B4286" w:rsidR="00AE757C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1</w:t>
      </w:r>
      <w:r w:rsidRPr="00AE757C">
        <w:rPr>
          <w:sz w:val="20"/>
          <w:szCs w:val="20"/>
        </w:rPr>
        <w:tab/>
        <w:t xml:space="preserve">A2B EXPRESS LOGISTIKA </w:t>
      </w:r>
    </w:p>
    <w:p w:rsidRDefault="00AE757C" w:rsidP="003B4286" w:rsidR="005913A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3B4286" w:rsidRPr="00AE757C">
        <w:rPr>
          <w:sz w:val="20"/>
          <w:szCs w:val="20"/>
        </w:rPr>
        <w:t>d.o.o. za prijevoz i otpremništvo</w:t>
      </w:r>
      <w:r w:rsidR="003B4286" w:rsidRPr="00AE757C">
        <w:rPr>
          <w:sz w:val="20"/>
          <w:szCs w:val="20"/>
        </w:rPr>
        <w:tab/>
        <w:t>54655542852</w:t>
      </w:r>
      <w:r w:rsidR="003B4286" w:rsidRPr="00AE757C">
        <w:rPr>
          <w:sz w:val="20"/>
          <w:szCs w:val="20"/>
        </w:rPr>
        <w:tab/>
        <w:t xml:space="preserve">Buzinski prilaz 36/a, </w:t>
      </w:r>
    </w:p>
    <w:p w:rsidRDefault="005913A6" w:rsidP="003B4286" w:rsidR="003B4286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F42539">
        <w:rPr>
          <w:sz w:val="20"/>
          <w:szCs w:val="20"/>
        </w:rPr>
        <w:t xml:space="preserve">                       </w:t>
      </w:r>
      <w:r w:rsidR="00F42539">
        <w:rPr>
          <w:sz w:val="20"/>
          <w:szCs w:val="20"/>
        </w:rPr>
        <w:tab/>
      </w:r>
      <w:r w:rsidR="00F42539">
        <w:rPr>
          <w:sz w:val="20"/>
          <w:szCs w:val="20"/>
        </w:rPr>
        <w:tab/>
      </w:r>
      <w:r w:rsidR="00F42539">
        <w:rPr>
          <w:sz w:val="20"/>
          <w:szCs w:val="20"/>
        </w:rPr>
        <w:tab/>
      </w:r>
      <w:r w:rsidR="00F42539">
        <w:rPr>
          <w:sz w:val="20"/>
          <w:szCs w:val="20"/>
        </w:rPr>
        <w:tab/>
      </w:r>
      <w:r w:rsidR="003B4286" w:rsidRPr="00AE757C">
        <w:rPr>
          <w:sz w:val="20"/>
          <w:szCs w:val="20"/>
        </w:rPr>
        <w:t>10000 Zagreb</w:t>
      </w:r>
      <w:r w:rsidR="003B4286" w:rsidRPr="00AE757C">
        <w:rPr>
          <w:sz w:val="20"/>
          <w:szCs w:val="20"/>
        </w:rPr>
        <w:tab/>
      </w:r>
      <w:r w:rsidR="00A174C0" w:rsidRPr="00AE757C">
        <w:rPr>
          <w:sz w:val="20"/>
          <w:szCs w:val="20"/>
        </w:rPr>
        <w:t xml:space="preserve">                                    </w:t>
      </w:r>
      <w:r w:rsidR="003B4286" w:rsidRPr="00AE757C">
        <w:rPr>
          <w:sz w:val="20"/>
          <w:szCs w:val="20"/>
        </w:rPr>
        <w:t>5.270,93</w:t>
      </w:r>
      <w:r w:rsidR="00F42539">
        <w:rPr>
          <w:sz w:val="20"/>
          <w:szCs w:val="20"/>
        </w:rPr>
        <w:t xml:space="preserve"> </w:t>
      </w:r>
      <w:r w:rsidR="000357D4">
        <w:rPr>
          <w:sz w:val="20"/>
          <w:szCs w:val="20"/>
        </w:rPr>
        <w:t>– nitko-dostava uredna</w:t>
      </w:r>
    </w:p>
    <w:p w:rsidRDefault="003B4286" w:rsidP="003B4286" w:rsidR="005913A6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2</w:t>
      </w:r>
      <w:r w:rsidRPr="00AE757C">
        <w:rPr>
          <w:sz w:val="20"/>
          <w:szCs w:val="20"/>
        </w:rPr>
        <w:tab/>
        <w:t>Agencija za lijekove i medicinske</w:t>
      </w:r>
    </w:p>
    <w:p w:rsidRDefault="005913A6" w:rsidP="003B4286" w:rsidR="005913A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="003B4286" w:rsidRPr="00AE757C">
        <w:rPr>
          <w:sz w:val="20"/>
          <w:szCs w:val="20"/>
        </w:rPr>
        <w:t xml:space="preserve"> proizvode HALMED</w:t>
      </w:r>
      <w:r w:rsidR="003B4286" w:rsidRPr="00AE757C">
        <w:rPr>
          <w:sz w:val="20"/>
          <w:szCs w:val="20"/>
        </w:rPr>
        <w:tab/>
      </w:r>
      <w:r>
        <w:rPr>
          <w:sz w:val="20"/>
          <w:szCs w:val="20"/>
        </w:rPr>
        <w:t xml:space="preserve">             </w:t>
      </w:r>
      <w:r w:rsidR="003B4286" w:rsidRPr="00AE757C">
        <w:rPr>
          <w:sz w:val="20"/>
          <w:szCs w:val="20"/>
        </w:rPr>
        <w:t>37926884937</w:t>
      </w:r>
      <w:r w:rsidR="003B4286" w:rsidRPr="00AE757C">
        <w:rPr>
          <w:sz w:val="20"/>
          <w:szCs w:val="20"/>
        </w:rPr>
        <w:tab/>
        <w:t xml:space="preserve">Ksaverska cesta 4, </w:t>
      </w:r>
    </w:p>
    <w:p w:rsidRDefault="005913A6" w:rsidP="003B4286" w:rsidR="003B4286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</w:t>
      </w:r>
      <w:r w:rsidR="003B4286" w:rsidRPr="00AE757C">
        <w:rPr>
          <w:sz w:val="20"/>
          <w:szCs w:val="20"/>
        </w:rPr>
        <w:t>10000 Zagreb</w:t>
      </w:r>
      <w:r w:rsidR="003B4286" w:rsidRPr="00AE757C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</w:t>
      </w:r>
      <w:r w:rsidR="003B4286" w:rsidRPr="00AE757C">
        <w:rPr>
          <w:sz w:val="20"/>
          <w:szCs w:val="20"/>
        </w:rPr>
        <w:t>9.650,00</w:t>
      </w:r>
      <w:r w:rsidR="000357D4">
        <w:rPr>
          <w:sz w:val="20"/>
          <w:szCs w:val="20"/>
        </w:rPr>
        <w:t xml:space="preserve"> - nitko-dostava uredna</w:t>
      </w:r>
    </w:p>
    <w:p w:rsidRDefault="003B4286" w:rsidP="003B4286" w:rsidR="005913A6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3</w:t>
      </w:r>
      <w:r w:rsidRPr="00AE757C">
        <w:rPr>
          <w:sz w:val="20"/>
          <w:szCs w:val="20"/>
        </w:rPr>
        <w:tab/>
        <w:t xml:space="preserve">AM NEPOS d.o.o. za trgovinu </w:t>
      </w:r>
    </w:p>
    <w:p w:rsidRDefault="003B4286" w:rsidP="005913A6" w:rsidR="005913A6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i usluge</w:t>
      </w:r>
      <w:r w:rsidRPr="00AE757C">
        <w:rPr>
          <w:sz w:val="20"/>
          <w:szCs w:val="20"/>
        </w:rPr>
        <w:tab/>
      </w:r>
      <w:r w:rsidR="005913A6">
        <w:rPr>
          <w:sz w:val="20"/>
          <w:szCs w:val="20"/>
        </w:rPr>
        <w:tab/>
      </w:r>
      <w:r w:rsidR="005913A6">
        <w:rPr>
          <w:sz w:val="20"/>
          <w:szCs w:val="20"/>
        </w:rPr>
        <w:tab/>
      </w:r>
      <w:r w:rsidR="005913A6">
        <w:rPr>
          <w:sz w:val="20"/>
          <w:szCs w:val="20"/>
        </w:rPr>
        <w:tab/>
      </w:r>
      <w:r w:rsidRPr="00AE757C">
        <w:rPr>
          <w:sz w:val="20"/>
          <w:szCs w:val="20"/>
        </w:rPr>
        <w:t>66041383155</w:t>
      </w:r>
      <w:r w:rsidRPr="00AE757C">
        <w:rPr>
          <w:sz w:val="20"/>
          <w:szCs w:val="20"/>
        </w:rPr>
        <w:tab/>
        <w:t xml:space="preserve">Maksimirska 284, </w:t>
      </w:r>
    </w:p>
    <w:p w:rsidRDefault="003B4286" w:rsidP="005913A6" w:rsidR="000357D4">
      <w:pPr>
        <w:ind w:firstLine="708" w:left="424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10000 Zagreb</w:t>
      </w:r>
      <w:r w:rsidRPr="00AE757C">
        <w:rPr>
          <w:sz w:val="20"/>
          <w:szCs w:val="20"/>
        </w:rPr>
        <w:tab/>
      </w:r>
      <w:r w:rsidR="005913A6">
        <w:rPr>
          <w:sz w:val="20"/>
          <w:szCs w:val="20"/>
        </w:rPr>
        <w:tab/>
      </w:r>
      <w:r w:rsidR="005913A6">
        <w:rPr>
          <w:sz w:val="20"/>
          <w:szCs w:val="20"/>
        </w:rPr>
        <w:tab/>
        <w:t xml:space="preserve">        </w:t>
      </w:r>
      <w:r w:rsidRPr="00AE757C">
        <w:rPr>
          <w:sz w:val="20"/>
          <w:szCs w:val="20"/>
        </w:rPr>
        <w:t>44.516,50</w:t>
      </w:r>
    </w:p>
    <w:p w:rsidRDefault="000357D4" w:rsidP="000357D4" w:rsidR="003B4286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nitko-dostava uredna</w:t>
      </w:r>
    </w:p>
    <w:p w:rsidRDefault="003B4286" w:rsidP="003B4286" w:rsidR="00D07EA2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4</w:t>
      </w:r>
      <w:r w:rsidRPr="00AE757C">
        <w:rPr>
          <w:sz w:val="20"/>
          <w:szCs w:val="20"/>
        </w:rPr>
        <w:tab/>
        <w:t>AMIS TELEKOM društvo za</w:t>
      </w:r>
    </w:p>
    <w:p w:rsidRDefault="003B4286" w:rsidP="00D07EA2" w:rsidR="00D07EA2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telekomunikacijske usluge d.o.o.</w:t>
      </w:r>
      <w:r w:rsidRPr="00AE757C">
        <w:rPr>
          <w:sz w:val="20"/>
          <w:szCs w:val="20"/>
        </w:rPr>
        <w:tab/>
        <w:t>54211229569</w:t>
      </w:r>
      <w:r w:rsidRPr="00AE757C">
        <w:rPr>
          <w:sz w:val="20"/>
          <w:szCs w:val="20"/>
        </w:rPr>
        <w:tab/>
        <w:t xml:space="preserve">Bani 75, </w:t>
      </w:r>
    </w:p>
    <w:p w:rsidRDefault="003B4286" w:rsidP="00D07EA2" w:rsidR="003B4286">
      <w:pPr>
        <w:ind w:firstLine="708" w:left="424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10000 Zagreb</w:t>
      </w:r>
      <w:r w:rsidRPr="00AE757C">
        <w:rPr>
          <w:sz w:val="20"/>
          <w:szCs w:val="20"/>
        </w:rPr>
        <w:tab/>
      </w:r>
      <w:r w:rsidR="00D07EA2">
        <w:rPr>
          <w:sz w:val="20"/>
          <w:szCs w:val="20"/>
        </w:rPr>
        <w:tab/>
      </w:r>
      <w:r w:rsidR="00D07EA2">
        <w:rPr>
          <w:sz w:val="20"/>
          <w:szCs w:val="20"/>
        </w:rPr>
        <w:tab/>
        <w:t xml:space="preserve">        </w:t>
      </w:r>
      <w:r w:rsidRPr="00AE757C">
        <w:rPr>
          <w:sz w:val="20"/>
          <w:szCs w:val="20"/>
        </w:rPr>
        <w:t>14.951,65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 nitko-dostava uredna</w:t>
      </w:r>
    </w:p>
    <w:p w:rsidRDefault="003B4286" w:rsidP="003B4286" w:rsidR="00D07EA2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5</w:t>
      </w:r>
      <w:r w:rsidRPr="00AE757C">
        <w:rPr>
          <w:sz w:val="20"/>
          <w:szCs w:val="20"/>
        </w:rPr>
        <w:tab/>
        <w:t xml:space="preserve">ANPARO d.o.o. za savjetovanje </w:t>
      </w:r>
    </w:p>
    <w:p w:rsidRDefault="003B4286" w:rsidP="00D07EA2" w:rsidR="00D07EA2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i usluge</w:t>
      </w:r>
      <w:r w:rsidRPr="00AE757C">
        <w:rPr>
          <w:sz w:val="20"/>
          <w:szCs w:val="20"/>
        </w:rPr>
        <w:tab/>
      </w:r>
      <w:r w:rsidR="00D07EA2">
        <w:rPr>
          <w:sz w:val="20"/>
          <w:szCs w:val="20"/>
        </w:rPr>
        <w:tab/>
      </w:r>
      <w:r w:rsidR="00D07EA2">
        <w:rPr>
          <w:sz w:val="20"/>
          <w:szCs w:val="20"/>
        </w:rPr>
        <w:tab/>
      </w:r>
      <w:r w:rsidR="00D07EA2">
        <w:rPr>
          <w:sz w:val="20"/>
          <w:szCs w:val="20"/>
        </w:rPr>
        <w:tab/>
      </w:r>
      <w:r w:rsidRPr="00AE757C">
        <w:rPr>
          <w:sz w:val="20"/>
          <w:szCs w:val="20"/>
        </w:rPr>
        <w:t>36885326631</w:t>
      </w:r>
      <w:r w:rsidRPr="00AE757C">
        <w:rPr>
          <w:sz w:val="20"/>
          <w:szCs w:val="20"/>
        </w:rPr>
        <w:tab/>
        <w:t xml:space="preserve">Horvaćanska </w:t>
      </w:r>
    </w:p>
    <w:p w:rsidRDefault="003B4286" w:rsidP="00D07EA2" w:rsidR="003B4286">
      <w:pPr>
        <w:ind w:firstLine="708" w:left="424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cesta 27, 10000 Zagreb</w:t>
      </w:r>
      <w:r w:rsidRPr="00AE757C">
        <w:rPr>
          <w:sz w:val="20"/>
          <w:szCs w:val="20"/>
        </w:rPr>
        <w:tab/>
      </w:r>
      <w:r w:rsidR="00D07EA2">
        <w:rPr>
          <w:sz w:val="20"/>
          <w:szCs w:val="20"/>
        </w:rPr>
        <w:t xml:space="preserve">                       </w:t>
      </w:r>
      <w:r w:rsidRPr="00AE757C">
        <w:rPr>
          <w:sz w:val="20"/>
          <w:szCs w:val="20"/>
        </w:rPr>
        <w:t>2.500,00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- nitko-dostava uredna</w:t>
      </w:r>
    </w:p>
    <w:p w:rsidRDefault="003B4286" w:rsidP="003B4286" w:rsidR="00D07EA2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6</w:t>
      </w:r>
      <w:r w:rsidRPr="00AE757C">
        <w:rPr>
          <w:sz w:val="20"/>
          <w:szCs w:val="20"/>
        </w:rPr>
        <w:tab/>
        <w:t xml:space="preserve">ATOS IT SOLUTIONS </w:t>
      </w:r>
    </w:p>
    <w:p w:rsidRDefault="003B4286" w:rsidP="00D07EA2" w:rsidR="00D07EA2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 xml:space="preserve">AND SERVICES društvo s </w:t>
      </w:r>
    </w:p>
    <w:p w:rsidRDefault="003B4286" w:rsidP="00D07EA2" w:rsidR="00D07EA2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 xml:space="preserve">ograničenom odgovornošću </w:t>
      </w:r>
    </w:p>
    <w:p w:rsidRDefault="003B4286" w:rsidP="00D07EA2" w:rsidR="003B4286" w:rsidRPr="00AE757C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za informatičku tehnologiju</w:t>
      </w:r>
      <w:r w:rsidRPr="00AE757C">
        <w:rPr>
          <w:sz w:val="20"/>
          <w:szCs w:val="20"/>
        </w:rPr>
        <w:tab/>
        <w:t>78920611325</w:t>
      </w:r>
      <w:r w:rsidRPr="00AE757C">
        <w:rPr>
          <w:sz w:val="20"/>
          <w:szCs w:val="20"/>
        </w:rPr>
        <w:tab/>
        <w:t>Heinzelova 69, 10000 Zagreb</w:t>
      </w:r>
      <w:r w:rsidRPr="00AE757C">
        <w:rPr>
          <w:sz w:val="20"/>
          <w:szCs w:val="20"/>
        </w:rPr>
        <w:tab/>
      </w:r>
      <w:r w:rsidR="00D07EA2">
        <w:rPr>
          <w:sz w:val="20"/>
          <w:szCs w:val="20"/>
        </w:rPr>
        <w:t xml:space="preserve">       </w:t>
      </w:r>
      <w:r w:rsidRPr="00AE757C">
        <w:rPr>
          <w:sz w:val="20"/>
          <w:szCs w:val="20"/>
        </w:rPr>
        <w:t>53.573,25</w:t>
      </w:r>
      <w:r w:rsidR="00B669AB">
        <w:rPr>
          <w:sz w:val="20"/>
          <w:szCs w:val="20"/>
        </w:rPr>
        <w:t xml:space="preserve"> – pun. Anita Kirinčić, odvj. Iz OD-Mamić i drugi</w:t>
      </w:r>
    </w:p>
    <w:p w:rsidRDefault="003B4286" w:rsidP="003B4286" w:rsidR="000C177B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7</w:t>
      </w:r>
      <w:r w:rsidRPr="00AE757C">
        <w:rPr>
          <w:sz w:val="20"/>
          <w:szCs w:val="20"/>
        </w:rPr>
        <w:tab/>
        <w:t>BANKA SPLITSKO-DALMATINSKA</w:t>
      </w:r>
    </w:p>
    <w:p w:rsidRDefault="003B4286" w:rsidP="000C177B" w:rsidR="003B4286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, dioničko društvo u stečaju</w:t>
      </w:r>
      <w:r w:rsidRPr="00AE757C">
        <w:rPr>
          <w:sz w:val="20"/>
          <w:szCs w:val="20"/>
        </w:rPr>
        <w:tab/>
        <w:t>25351138943</w:t>
      </w:r>
      <w:r w:rsidRPr="00AE757C">
        <w:rPr>
          <w:sz w:val="20"/>
          <w:szCs w:val="20"/>
        </w:rPr>
        <w:tab/>
        <w:t>114. brigade 9, 21000 Split</w:t>
      </w:r>
      <w:r w:rsidRPr="00AE757C">
        <w:rPr>
          <w:sz w:val="20"/>
          <w:szCs w:val="20"/>
        </w:rPr>
        <w:tab/>
      </w:r>
      <w:r w:rsidR="000C177B">
        <w:rPr>
          <w:sz w:val="20"/>
          <w:szCs w:val="20"/>
        </w:rPr>
        <w:t xml:space="preserve">     </w:t>
      </w:r>
      <w:r w:rsidRPr="00AE757C">
        <w:rPr>
          <w:sz w:val="20"/>
          <w:szCs w:val="20"/>
        </w:rPr>
        <w:t>466.133,06</w:t>
      </w:r>
      <w:r w:rsidR="000357D4">
        <w:rPr>
          <w:sz w:val="20"/>
          <w:szCs w:val="20"/>
        </w:rPr>
        <w:t xml:space="preserve"> 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 nitko-dostava uredna</w:t>
      </w:r>
    </w:p>
    <w:p w:rsidRDefault="003B4286" w:rsidP="003B4286" w:rsidR="000C177B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8</w:t>
      </w:r>
      <w:r w:rsidRPr="00AE757C">
        <w:rPr>
          <w:sz w:val="20"/>
          <w:szCs w:val="20"/>
        </w:rPr>
        <w:tab/>
        <w:t xml:space="preserve">BECKMAN COULTER d.o.o. </w:t>
      </w:r>
      <w:r w:rsidRPr="00AE757C">
        <w:rPr>
          <w:sz w:val="20"/>
          <w:szCs w:val="20"/>
        </w:rPr>
        <w:tab/>
        <w:t>46191202403</w:t>
      </w:r>
      <w:r w:rsidRPr="00AE757C">
        <w:rPr>
          <w:sz w:val="20"/>
          <w:szCs w:val="20"/>
        </w:rPr>
        <w:tab/>
        <w:t>Avenija V. Holjevca 40</w:t>
      </w:r>
    </w:p>
    <w:p w:rsidRDefault="003B4286" w:rsidP="000C177B" w:rsidR="003B4286">
      <w:pPr>
        <w:ind w:firstLine="708" w:left="424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 xml:space="preserve"> 10000 Zagreb</w:t>
      </w:r>
      <w:r w:rsidRPr="00AE757C">
        <w:rPr>
          <w:sz w:val="20"/>
          <w:szCs w:val="20"/>
        </w:rPr>
        <w:tab/>
      </w:r>
      <w:r w:rsidR="000C177B">
        <w:rPr>
          <w:sz w:val="20"/>
          <w:szCs w:val="20"/>
        </w:rPr>
        <w:t xml:space="preserve">                               </w:t>
      </w:r>
      <w:r w:rsidRPr="00AE757C">
        <w:rPr>
          <w:sz w:val="20"/>
          <w:szCs w:val="20"/>
        </w:rPr>
        <w:t>458.537,63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 nitko-dostava uredna</w:t>
      </w:r>
    </w:p>
    <w:p w:rsidRDefault="000C177B" w:rsidP="003B4286" w:rsidR="000C177B">
      <w:pPr>
        <w:jc w:val="both"/>
        <w:rPr>
          <w:sz w:val="20"/>
          <w:szCs w:val="20"/>
        </w:rPr>
      </w:pPr>
      <w:r>
        <w:rPr>
          <w:sz w:val="20"/>
          <w:szCs w:val="20"/>
        </w:rPr>
        <w:t>9</w:t>
      </w:r>
      <w:r>
        <w:rPr>
          <w:sz w:val="20"/>
          <w:szCs w:val="20"/>
        </w:rPr>
        <w:tab/>
        <w:t>BIOGNOST d.o.o. za razvoj,</w:t>
      </w:r>
    </w:p>
    <w:p w:rsidRDefault="000C177B" w:rsidP="003B4286" w:rsidR="000C177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3B4286" w:rsidRPr="00AE757C">
        <w:rPr>
          <w:sz w:val="20"/>
          <w:szCs w:val="20"/>
        </w:rPr>
        <w:t xml:space="preserve"> proizvodnju i promet farmaceutskih </w:t>
      </w:r>
    </w:p>
    <w:p w:rsidRDefault="003B4286" w:rsidP="000C177B" w:rsidR="000C177B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proizvoda</w:t>
      </w:r>
      <w:r w:rsidRPr="00AE757C">
        <w:rPr>
          <w:sz w:val="20"/>
          <w:szCs w:val="20"/>
        </w:rPr>
        <w:tab/>
      </w:r>
      <w:r w:rsidR="000C177B">
        <w:rPr>
          <w:sz w:val="20"/>
          <w:szCs w:val="20"/>
        </w:rPr>
        <w:tab/>
      </w:r>
      <w:r w:rsidR="000C177B">
        <w:rPr>
          <w:sz w:val="20"/>
          <w:szCs w:val="20"/>
        </w:rPr>
        <w:tab/>
      </w:r>
      <w:r w:rsidRPr="00AE757C">
        <w:rPr>
          <w:sz w:val="20"/>
          <w:szCs w:val="20"/>
        </w:rPr>
        <w:t>05273195306</w:t>
      </w:r>
      <w:r w:rsidRPr="00AE757C">
        <w:rPr>
          <w:sz w:val="20"/>
          <w:szCs w:val="20"/>
        </w:rPr>
        <w:tab/>
        <w:t xml:space="preserve">Međugorska 59, </w:t>
      </w:r>
    </w:p>
    <w:p w:rsidRDefault="003B4286" w:rsidP="000C177B" w:rsidR="003B4286">
      <w:pPr>
        <w:ind w:firstLine="708" w:left="424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10000 Zagreb</w:t>
      </w:r>
      <w:r w:rsidRPr="00AE757C">
        <w:rPr>
          <w:sz w:val="20"/>
          <w:szCs w:val="20"/>
        </w:rPr>
        <w:tab/>
      </w:r>
      <w:r w:rsidR="000C177B">
        <w:rPr>
          <w:sz w:val="20"/>
          <w:szCs w:val="20"/>
        </w:rPr>
        <w:tab/>
      </w:r>
      <w:r w:rsidR="000C177B">
        <w:rPr>
          <w:sz w:val="20"/>
          <w:szCs w:val="20"/>
        </w:rPr>
        <w:tab/>
        <w:t xml:space="preserve">      </w:t>
      </w:r>
      <w:r w:rsidRPr="00AE757C">
        <w:rPr>
          <w:sz w:val="20"/>
          <w:szCs w:val="20"/>
        </w:rPr>
        <w:t>13.662,50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 nitko-dostava uredna</w:t>
      </w:r>
    </w:p>
    <w:p w:rsidRDefault="003B4286" w:rsidP="003B4286" w:rsidR="000C177B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</w:t>
      </w:r>
      <w:r w:rsidRPr="00AE757C">
        <w:rPr>
          <w:sz w:val="20"/>
          <w:szCs w:val="20"/>
        </w:rPr>
        <w:tab/>
        <w:t xml:space="preserve">BTL d.o.o. za uvoz-izvoz i </w:t>
      </w:r>
    </w:p>
    <w:p w:rsidRDefault="003B4286" w:rsidP="000C177B" w:rsidR="000C177B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veletrgovinu</w:t>
      </w:r>
      <w:r w:rsidRPr="00AE757C">
        <w:rPr>
          <w:sz w:val="20"/>
          <w:szCs w:val="20"/>
        </w:rPr>
        <w:tab/>
      </w:r>
      <w:r w:rsidR="000C177B">
        <w:rPr>
          <w:sz w:val="20"/>
          <w:szCs w:val="20"/>
        </w:rPr>
        <w:tab/>
      </w:r>
      <w:r w:rsidR="000C177B">
        <w:rPr>
          <w:sz w:val="20"/>
          <w:szCs w:val="20"/>
        </w:rPr>
        <w:tab/>
      </w:r>
      <w:r w:rsidRPr="00AE757C">
        <w:rPr>
          <w:sz w:val="20"/>
          <w:szCs w:val="20"/>
        </w:rPr>
        <w:t>33550609811</w:t>
      </w:r>
      <w:r w:rsidRPr="00AE757C">
        <w:rPr>
          <w:sz w:val="20"/>
          <w:szCs w:val="20"/>
        </w:rPr>
        <w:tab/>
        <w:t xml:space="preserve">Gortanova 32, </w:t>
      </w:r>
    </w:p>
    <w:p w:rsidRDefault="003B4286" w:rsidP="000C177B" w:rsidR="003B4286">
      <w:pPr>
        <w:ind w:firstLine="708" w:left="424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10000 Zagreb</w:t>
      </w:r>
      <w:r w:rsidRPr="00AE757C">
        <w:rPr>
          <w:sz w:val="20"/>
          <w:szCs w:val="20"/>
        </w:rPr>
        <w:tab/>
      </w:r>
      <w:r w:rsidR="000C177B">
        <w:rPr>
          <w:sz w:val="20"/>
          <w:szCs w:val="20"/>
        </w:rPr>
        <w:t xml:space="preserve">                                </w:t>
      </w:r>
      <w:r w:rsidRPr="00AE757C">
        <w:rPr>
          <w:sz w:val="20"/>
          <w:szCs w:val="20"/>
        </w:rPr>
        <w:t>22.980,00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 nitko-dostava uredna</w:t>
      </w:r>
    </w:p>
    <w:p w:rsidRDefault="003B4286" w:rsidP="003B4286" w:rsidR="00A54606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11</w:t>
      </w:r>
      <w:r w:rsidRPr="00AE757C">
        <w:rPr>
          <w:sz w:val="20"/>
          <w:szCs w:val="20"/>
        </w:rPr>
        <w:tab/>
        <w:t>CROATIA OSIGURANJE d.d.</w:t>
      </w:r>
      <w:r w:rsidRPr="00AE757C">
        <w:rPr>
          <w:sz w:val="20"/>
          <w:szCs w:val="20"/>
        </w:rPr>
        <w:tab/>
        <w:t>26187994862</w:t>
      </w:r>
      <w:r w:rsidRPr="00AE757C">
        <w:rPr>
          <w:sz w:val="20"/>
          <w:szCs w:val="20"/>
        </w:rPr>
        <w:tab/>
        <w:t xml:space="preserve">Vatroslava Jagića 33, </w:t>
      </w:r>
    </w:p>
    <w:p w:rsidRDefault="003B4286" w:rsidP="00A54606" w:rsidR="003B4286">
      <w:pPr>
        <w:ind w:firstLine="708" w:left="424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10000 Zagreb</w:t>
      </w:r>
      <w:r w:rsidRPr="00AE757C">
        <w:rPr>
          <w:sz w:val="20"/>
          <w:szCs w:val="20"/>
        </w:rPr>
        <w:tab/>
      </w:r>
      <w:r w:rsidR="00A54606">
        <w:rPr>
          <w:sz w:val="20"/>
          <w:szCs w:val="20"/>
        </w:rPr>
        <w:tab/>
      </w:r>
      <w:r w:rsidR="00A54606">
        <w:rPr>
          <w:sz w:val="20"/>
          <w:szCs w:val="20"/>
        </w:rPr>
        <w:tab/>
        <w:t xml:space="preserve">        </w:t>
      </w:r>
      <w:r w:rsidRPr="00AE757C">
        <w:rPr>
          <w:sz w:val="20"/>
          <w:szCs w:val="20"/>
        </w:rPr>
        <w:t>7.800,01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 nitko-dostava uredna</w:t>
      </w:r>
    </w:p>
    <w:p w:rsidRDefault="003B4286" w:rsidP="003B4286" w:rsidR="00A54606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12</w:t>
      </w:r>
      <w:r w:rsidRPr="00AE757C">
        <w:rPr>
          <w:sz w:val="20"/>
          <w:szCs w:val="20"/>
        </w:rPr>
        <w:tab/>
        <w:t xml:space="preserve">ČISTA VODA društvo s </w:t>
      </w:r>
    </w:p>
    <w:p w:rsidRDefault="003B4286" w:rsidP="00A54606" w:rsidR="00A54606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 xml:space="preserve">ograničenom odgovornošću </w:t>
      </w:r>
    </w:p>
    <w:p w:rsidRDefault="003B4286" w:rsidP="00A54606" w:rsidR="003B4286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za proizvodnju i usluge</w:t>
      </w:r>
      <w:r w:rsidRPr="00AE757C">
        <w:rPr>
          <w:sz w:val="20"/>
          <w:szCs w:val="20"/>
        </w:rPr>
        <w:tab/>
      </w:r>
      <w:r w:rsidR="00A54606">
        <w:rPr>
          <w:sz w:val="20"/>
          <w:szCs w:val="20"/>
        </w:rPr>
        <w:tab/>
      </w:r>
      <w:r w:rsidRPr="00AE757C">
        <w:rPr>
          <w:sz w:val="20"/>
          <w:szCs w:val="20"/>
        </w:rPr>
        <w:t>42375187043</w:t>
      </w:r>
      <w:r w:rsidRPr="00AE757C">
        <w:rPr>
          <w:sz w:val="20"/>
          <w:szCs w:val="20"/>
        </w:rPr>
        <w:tab/>
        <w:t>Kovinska 4a, 10000 Zagreb</w:t>
      </w:r>
      <w:r w:rsidRPr="00AE757C">
        <w:rPr>
          <w:sz w:val="20"/>
          <w:szCs w:val="20"/>
        </w:rPr>
        <w:tab/>
      </w:r>
      <w:r w:rsidR="00A54606">
        <w:rPr>
          <w:sz w:val="20"/>
          <w:szCs w:val="20"/>
        </w:rPr>
        <w:t xml:space="preserve">           </w:t>
      </w:r>
      <w:r w:rsidRPr="00AE757C">
        <w:rPr>
          <w:sz w:val="20"/>
          <w:szCs w:val="20"/>
        </w:rPr>
        <w:t>136,25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 nitko-dostava uredna</w:t>
      </w:r>
    </w:p>
    <w:p w:rsidRDefault="003B4286" w:rsidP="003B4286" w:rsidR="00A54606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13</w:t>
      </w:r>
      <w:r w:rsidRPr="00AE757C">
        <w:rPr>
          <w:sz w:val="20"/>
          <w:szCs w:val="20"/>
        </w:rPr>
        <w:tab/>
        <w:t>DA-CAR društvo s ograničenom</w:t>
      </w:r>
    </w:p>
    <w:p w:rsidRDefault="003B4286" w:rsidP="00A54606" w:rsidR="00A54606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 xml:space="preserve"> odgovornošću za unutarnju i </w:t>
      </w:r>
    </w:p>
    <w:p w:rsidRDefault="003B4286" w:rsidP="00A54606" w:rsidR="00A54606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vanjsku trgovinu i ugostiteljstvo</w:t>
      </w:r>
      <w:r w:rsidRPr="00AE757C">
        <w:rPr>
          <w:sz w:val="20"/>
          <w:szCs w:val="20"/>
        </w:rPr>
        <w:tab/>
        <w:t>56607977258</w:t>
      </w:r>
      <w:r w:rsidRPr="00AE757C">
        <w:rPr>
          <w:sz w:val="20"/>
          <w:szCs w:val="20"/>
        </w:rPr>
        <w:tab/>
        <w:t xml:space="preserve">II Poljski put 43, </w:t>
      </w:r>
    </w:p>
    <w:p w:rsidRDefault="003B4286" w:rsidP="00A54606" w:rsidR="003B4286">
      <w:pPr>
        <w:ind w:firstLine="708" w:left="424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10000 Zagreb</w:t>
      </w:r>
      <w:r w:rsidRPr="00AE757C">
        <w:rPr>
          <w:sz w:val="20"/>
          <w:szCs w:val="20"/>
        </w:rPr>
        <w:tab/>
      </w:r>
      <w:r w:rsidR="00A54606">
        <w:rPr>
          <w:sz w:val="20"/>
          <w:szCs w:val="20"/>
        </w:rPr>
        <w:t xml:space="preserve"> </w:t>
      </w:r>
      <w:r w:rsidR="00A54606">
        <w:rPr>
          <w:sz w:val="20"/>
          <w:szCs w:val="20"/>
        </w:rPr>
        <w:tab/>
        <w:t xml:space="preserve">                     </w:t>
      </w:r>
      <w:r w:rsidRPr="00AE757C">
        <w:rPr>
          <w:sz w:val="20"/>
          <w:szCs w:val="20"/>
        </w:rPr>
        <w:t>1.250,00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 nitko-dostava uredna</w:t>
      </w:r>
    </w:p>
    <w:p w:rsidRDefault="003B4286" w:rsidP="003B4286" w:rsidR="00A54606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14</w:t>
      </w:r>
      <w:r w:rsidRPr="00AE757C">
        <w:rPr>
          <w:sz w:val="20"/>
          <w:szCs w:val="20"/>
        </w:rPr>
        <w:tab/>
        <w:t xml:space="preserve">DUBOVICA 7 d.o.o. za </w:t>
      </w:r>
    </w:p>
    <w:p w:rsidRDefault="003B4286" w:rsidP="00A54606" w:rsidR="00A54606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ugostiteljstvo, trgovinu i usluge</w:t>
      </w:r>
      <w:r w:rsidRPr="00AE757C">
        <w:rPr>
          <w:sz w:val="20"/>
          <w:szCs w:val="20"/>
        </w:rPr>
        <w:tab/>
        <w:t>61190072891</w:t>
      </w:r>
      <w:r w:rsidRPr="00AE757C">
        <w:rPr>
          <w:sz w:val="20"/>
          <w:szCs w:val="20"/>
        </w:rPr>
        <w:tab/>
        <w:t xml:space="preserve">Gundulićeva ulica 18, </w:t>
      </w:r>
    </w:p>
    <w:p w:rsidRDefault="003B4286" w:rsidP="00A54606" w:rsidR="003B4286">
      <w:pPr>
        <w:ind w:firstLine="708" w:left="424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10000 Zagreb</w:t>
      </w:r>
      <w:r w:rsidRPr="00AE757C">
        <w:rPr>
          <w:sz w:val="20"/>
          <w:szCs w:val="20"/>
        </w:rPr>
        <w:tab/>
      </w:r>
      <w:r w:rsidR="00A54606">
        <w:rPr>
          <w:sz w:val="20"/>
          <w:szCs w:val="20"/>
        </w:rPr>
        <w:t xml:space="preserve">                                  </w:t>
      </w:r>
      <w:r w:rsidRPr="00AE757C">
        <w:rPr>
          <w:sz w:val="20"/>
          <w:szCs w:val="20"/>
        </w:rPr>
        <w:t>2.212,40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 nitko-dostava uredna</w:t>
      </w:r>
    </w:p>
    <w:p w:rsidRDefault="003B4286" w:rsidP="003B4286" w:rsidR="00A54606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15</w:t>
      </w:r>
      <w:r w:rsidRPr="00AE757C">
        <w:rPr>
          <w:sz w:val="20"/>
          <w:szCs w:val="20"/>
        </w:rPr>
        <w:tab/>
        <w:t>EURO DAUS dioničko društvo</w:t>
      </w:r>
    </w:p>
    <w:p w:rsidRDefault="003B4286" w:rsidP="00A54606" w:rsidR="003B4286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 xml:space="preserve"> za trgovinu i servis vozila</w:t>
      </w:r>
      <w:r w:rsidR="00A54606">
        <w:rPr>
          <w:sz w:val="20"/>
          <w:szCs w:val="20"/>
        </w:rPr>
        <w:tab/>
      </w:r>
      <w:r w:rsidRPr="00AE757C">
        <w:rPr>
          <w:sz w:val="20"/>
          <w:szCs w:val="20"/>
        </w:rPr>
        <w:tab/>
        <w:t>19212513210</w:t>
      </w:r>
      <w:r w:rsidRPr="00AE757C">
        <w:rPr>
          <w:sz w:val="20"/>
          <w:szCs w:val="20"/>
        </w:rPr>
        <w:tab/>
        <w:t>Put Mostina 1, 21000 Split</w:t>
      </w:r>
      <w:r w:rsidRPr="00AE757C">
        <w:rPr>
          <w:sz w:val="20"/>
          <w:szCs w:val="20"/>
        </w:rPr>
        <w:tab/>
      </w:r>
      <w:r w:rsidR="00A54606">
        <w:rPr>
          <w:sz w:val="20"/>
          <w:szCs w:val="20"/>
        </w:rPr>
        <w:t xml:space="preserve">        </w:t>
      </w:r>
      <w:r w:rsidRPr="00AE757C">
        <w:rPr>
          <w:sz w:val="20"/>
          <w:szCs w:val="20"/>
        </w:rPr>
        <w:t>3.390,72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 nitko-dostava uredna</w:t>
      </w:r>
    </w:p>
    <w:p w:rsidRDefault="003B4286" w:rsidP="003B4286" w:rsidR="00A54606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16</w:t>
      </w:r>
      <w:r w:rsidRPr="00AE757C">
        <w:rPr>
          <w:sz w:val="20"/>
          <w:szCs w:val="20"/>
        </w:rPr>
        <w:tab/>
        <w:t xml:space="preserve">EURO OMEGA GRADNJA </w:t>
      </w:r>
    </w:p>
    <w:p w:rsidRDefault="003B4286" w:rsidP="00A54606" w:rsidR="00A54606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 xml:space="preserve">društvo s ograničenom </w:t>
      </w:r>
    </w:p>
    <w:p w:rsidRDefault="003B4286" w:rsidP="00A54606" w:rsidR="003B4286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odgovornošću za usluge</w:t>
      </w:r>
      <w:r w:rsidRPr="00AE757C">
        <w:rPr>
          <w:sz w:val="20"/>
          <w:szCs w:val="20"/>
        </w:rPr>
        <w:tab/>
      </w:r>
      <w:r w:rsidR="00A54606">
        <w:rPr>
          <w:sz w:val="20"/>
          <w:szCs w:val="20"/>
        </w:rPr>
        <w:tab/>
      </w:r>
      <w:r w:rsidRPr="00AE757C">
        <w:rPr>
          <w:sz w:val="20"/>
          <w:szCs w:val="20"/>
        </w:rPr>
        <w:t>96996085055</w:t>
      </w:r>
      <w:r w:rsidRPr="00AE757C">
        <w:rPr>
          <w:sz w:val="20"/>
          <w:szCs w:val="20"/>
        </w:rPr>
        <w:tab/>
        <w:t>Oriovačka 17, 10000 Zagreb</w:t>
      </w:r>
      <w:r w:rsidRPr="00AE757C">
        <w:rPr>
          <w:sz w:val="20"/>
          <w:szCs w:val="20"/>
        </w:rPr>
        <w:tab/>
      </w:r>
      <w:r w:rsidR="00A54606">
        <w:rPr>
          <w:sz w:val="20"/>
          <w:szCs w:val="20"/>
        </w:rPr>
        <w:t xml:space="preserve">      </w:t>
      </w:r>
      <w:r w:rsidRPr="00AE757C">
        <w:rPr>
          <w:sz w:val="20"/>
          <w:szCs w:val="20"/>
        </w:rPr>
        <w:t>24.485,00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 nitko-dostava uredna</w:t>
      </w:r>
    </w:p>
    <w:p w:rsidRDefault="003B4286" w:rsidP="003B4286" w:rsidR="00C757DD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17</w:t>
      </w:r>
      <w:r w:rsidRPr="00AE757C">
        <w:rPr>
          <w:sz w:val="20"/>
          <w:szCs w:val="20"/>
        </w:rPr>
        <w:tab/>
        <w:t xml:space="preserve">EXPERS USLUGE društvo s </w:t>
      </w:r>
    </w:p>
    <w:p w:rsidRDefault="003B4286" w:rsidP="00C757DD" w:rsidR="00C757DD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 xml:space="preserve">ograničenom odgovornošću, </w:t>
      </w:r>
    </w:p>
    <w:p w:rsidRDefault="003B4286" w:rsidP="00C757DD" w:rsidR="003B4286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za trgovinu i usluge</w:t>
      </w:r>
      <w:r w:rsidRPr="00AE757C">
        <w:rPr>
          <w:sz w:val="20"/>
          <w:szCs w:val="20"/>
        </w:rPr>
        <w:tab/>
      </w:r>
      <w:r w:rsidR="00C757DD">
        <w:rPr>
          <w:sz w:val="20"/>
          <w:szCs w:val="20"/>
        </w:rPr>
        <w:tab/>
      </w:r>
      <w:r w:rsidRPr="00AE757C">
        <w:rPr>
          <w:sz w:val="20"/>
          <w:szCs w:val="20"/>
        </w:rPr>
        <w:t>42385049895</w:t>
      </w:r>
      <w:r w:rsidRPr="00AE757C">
        <w:rPr>
          <w:sz w:val="20"/>
          <w:szCs w:val="20"/>
        </w:rPr>
        <w:tab/>
        <w:t>Ilica 87, 10000 Zagreb</w:t>
      </w:r>
      <w:r w:rsidRPr="00AE757C">
        <w:rPr>
          <w:sz w:val="20"/>
          <w:szCs w:val="20"/>
        </w:rPr>
        <w:tab/>
      </w:r>
      <w:r w:rsidR="00C757DD">
        <w:rPr>
          <w:sz w:val="20"/>
          <w:szCs w:val="20"/>
        </w:rPr>
        <w:tab/>
        <w:t xml:space="preserve">             </w:t>
      </w:r>
      <w:r w:rsidRPr="00AE757C">
        <w:rPr>
          <w:sz w:val="20"/>
          <w:szCs w:val="20"/>
        </w:rPr>
        <w:t>43,75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 nitko-dostava uredna</w:t>
      </w:r>
    </w:p>
    <w:p w:rsidRDefault="003B4286" w:rsidP="003B4286" w:rsidR="00C757DD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18</w:t>
      </w:r>
      <w:r w:rsidRPr="00AE757C">
        <w:rPr>
          <w:sz w:val="20"/>
          <w:szCs w:val="20"/>
        </w:rPr>
        <w:tab/>
        <w:t>FINANCIJSKA AGENCIJA</w:t>
      </w:r>
      <w:r w:rsidRPr="00AE757C">
        <w:rPr>
          <w:sz w:val="20"/>
          <w:szCs w:val="20"/>
        </w:rPr>
        <w:tab/>
        <w:t>85821130368</w:t>
      </w:r>
      <w:r w:rsidRPr="00AE757C">
        <w:rPr>
          <w:sz w:val="20"/>
          <w:szCs w:val="20"/>
        </w:rPr>
        <w:tab/>
        <w:t xml:space="preserve">Ulica grada Vukovara 70, </w:t>
      </w:r>
    </w:p>
    <w:p w:rsidRDefault="003B4286" w:rsidP="00C757DD" w:rsidR="000357D4">
      <w:pPr>
        <w:ind w:firstLine="708" w:left="424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10000 Zagreb</w:t>
      </w:r>
      <w:r w:rsidRPr="00AE757C">
        <w:rPr>
          <w:sz w:val="20"/>
          <w:szCs w:val="20"/>
        </w:rPr>
        <w:tab/>
      </w:r>
      <w:r w:rsidR="00C757DD">
        <w:rPr>
          <w:sz w:val="20"/>
          <w:szCs w:val="20"/>
        </w:rPr>
        <w:tab/>
        <w:t xml:space="preserve">                       </w:t>
      </w:r>
      <w:r w:rsidRPr="00AE757C">
        <w:rPr>
          <w:sz w:val="20"/>
          <w:szCs w:val="20"/>
        </w:rPr>
        <w:t xml:space="preserve">175,00 </w:t>
      </w:r>
    </w:p>
    <w:p w:rsidRDefault="000357D4" w:rsidP="000357D4" w:rsidR="003B4286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 nitko-dostava uredna</w:t>
      </w:r>
      <w:r w:rsidR="003B4286" w:rsidRPr="00AE757C">
        <w:rPr>
          <w:sz w:val="20"/>
          <w:szCs w:val="20"/>
        </w:rPr>
        <w:t xml:space="preserve">  </w:t>
      </w:r>
    </w:p>
    <w:p w:rsidRDefault="003B4286" w:rsidP="003B4286" w:rsidR="00C757DD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19</w:t>
      </w:r>
      <w:r w:rsidRPr="00AE757C">
        <w:rPr>
          <w:sz w:val="20"/>
          <w:szCs w:val="20"/>
        </w:rPr>
        <w:tab/>
        <w:t xml:space="preserve">FORTUNA TECH društvo </w:t>
      </w:r>
    </w:p>
    <w:p w:rsidRDefault="003B4286" w:rsidP="00C757DD" w:rsidR="00C757DD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 xml:space="preserve">s ograničenom odgovornošću </w:t>
      </w:r>
    </w:p>
    <w:p w:rsidRDefault="003B4286" w:rsidP="00C757DD" w:rsidR="00C757DD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 xml:space="preserve">za proizvodnju i usluge </w:t>
      </w:r>
    </w:p>
    <w:p w:rsidRDefault="003B4286" w:rsidP="00C757DD" w:rsidR="00C757DD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(HOTEL RESIDENCE)</w:t>
      </w:r>
      <w:r w:rsidRPr="00AE757C">
        <w:rPr>
          <w:sz w:val="20"/>
          <w:szCs w:val="20"/>
        </w:rPr>
        <w:tab/>
      </w:r>
      <w:r w:rsidR="00C757DD">
        <w:rPr>
          <w:sz w:val="20"/>
          <w:szCs w:val="20"/>
        </w:rPr>
        <w:tab/>
      </w:r>
      <w:r w:rsidRPr="00AE757C">
        <w:rPr>
          <w:sz w:val="20"/>
          <w:szCs w:val="20"/>
        </w:rPr>
        <w:t>68208565975</w:t>
      </w:r>
      <w:r w:rsidRPr="00AE757C">
        <w:rPr>
          <w:sz w:val="20"/>
          <w:szCs w:val="20"/>
        </w:rPr>
        <w:tab/>
        <w:t xml:space="preserve">Avenija Dubrava 70, </w:t>
      </w:r>
    </w:p>
    <w:p w:rsidRDefault="003B4286" w:rsidP="00C757DD" w:rsidR="000357D4">
      <w:pPr>
        <w:ind w:firstLine="708" w:left="424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10000 Zagreb</w:t>
      </w:r>
      <w:r w:rsidRPr="00AE757C">
        <w:rPr>
          <w:sz w:val="20"/>
          <w:szCs w:val="20"/>
        </w:rPr>
        <w:tab/>
      </w:r>
      <w:r w:rsidR="00C757DD">
        <w:rPr>
          <w:sz w:val="20"/>
          <w:szCs w:val="20"/>
        </w:rPr>
        <w:t xml:space="preserve">                                    </w:t>
      </w:r>
      <w:r w:rsidRPr="00AE757C">
        <w:rPr>
          <w:sz w:val="20"/>
          <w:szCs w:val="20"/>
        </w:rPr>
        <w:t>463,00</w:t>
      </w:r>
    </w:p>
    <w:p w:rsidRDefault="000357D4" w:rsidP="000357D4" w:rsidR="003B4286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  <w:r w:rsidR="003B4286" w:rsidRPr="00AE757C">
        <w:rPr>
          <w:sz w:val="20"/>
          <w:szCs w:val="20"/>
        </w:rPr>
        <w:t xml:space="preserve">   </w:t>
      </w:r>
    </w:p>
    <w:p w:rsidRDefault="003B4286" w:rsidP="003B4286" w:rsidR="000357D4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20</w:t>
      </w:r>
      <w:r w:rsidRPr="00AE757C">
        <w:rPr>
          <w:sz w:val="20"/>
          <w:szCs w:val="20"/>
        </w:rPr>
        <w:tab/>
        <w:t>GRAD ZAGREB</w:t>
      </w:r>
      <w:r w:rsidRPr="00AE757C">
        <w:rPr>
          <w:sz w:val="20"/>
          <w:szCs w:val="20"/>
        </w:rPr>
        <w:tab/>
      </w:r>
      <w:r w:rsidR="00A86549">
        <w:rPr>
          <w:sz w:val="20"/>
          <w:szCs w:val="20"/>
        </w:rPr>
        <w:tab/>
      </w:r>
      <w:r w:rsidRPr="00AE757C">
        <w:rPr>
          <w:sz w:val="20"/>
          <w:szCs w:val="20"/>
        </w:rPr>
        <w:t>61817894937</w:t>
      </w:r>
      <w:r w:rsidRPr="00AE757C">
        <w:rPr>
          <w:sz w:val="20"/>
          <w:szCs w:val="20"/>
        </w:rPr>
        <w:tab/>
        <w:t xml:space="preserve">Trg </w:t>
      </w:r>
      <w:r w:rsidR="00A86549">
        <w:rPr>
          <w:sz w:val="20"/>
          <w:szCs w:val="20"/>
        </w:rPr>
        <w:t xml:space="preserve">Stjepana Radića 1, 10000 Zagreb      </w:t>
      </w:r>
      <w:r w:rsidRPr="00AE757C">
        <w:rPr>
          <w:sz w:val="20"/>
          <w:szCs w:val="20"/>
        </w:rPr>
        <w:t>520,00</w:t>
      </w:r>
    </w:p>
    <w:p w:rsidRDefault="000357D4" w:rsidP="003B4286" w:rsidR="003B4286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  <w:r w:rsidR="003B4286" w:rsidRPr="00AE757C">
        <w:rPr>
          <w:sz w:val="20"/>
          <w:szCs w:val="20"/>
        </w:rPr>
        <w:t xml:space="preserve">   </w:t>
      </w:r>
    </w:p>
    <w:p w:rsidRDefault="003B4286" w:rsidP="003B4286" w:rsidR="00A86549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21</w:t>
      </w:r>
      <w:r w:rsidRPr="00AE757C">
        <w:rPr>
          <w:sz w:val="20"/>
          <w:szCs w:val="20"/>
        </w:rPr>
        <w:tab/>
        <w:t>HRVATSKI TELEKOM d.d.</w:t>
      </w:r>
      <w:r w:rsidRPr="00AE757C">
        <w:rPr>
          <w:sz w:val="20"/>
          <w:szCs w:val="20"/>
        </w:rPr>
        <w:tab/>
        <w:t>81793146560</w:t>
      </w:r>
      <w:r w:rsidRPr="00AE757C">
        <w:rPr>
          <w:sz w:val="20"/>
          <w:szCs w:val="20"/>
        </w:rPr>
        <w:tab/>
        <w:t xml:space="preserve">Roberta Frangeša Mihanovića 9, </w:t>
      </w:r>
    </w:p>
    <w:p w:rsidRDefault="000357D4" w:rsidP="003B4286" w:rsidR="000357D4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</w:p>
    <w:p w:rsidRDefault="003B4286" w:rsidP="00A86549" w:rsidR="003B4286" w:rsidRPr="00AE757C">
      <w:pPr>
        <w:ind w:firstLine="708" w:left="424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10000 Zagreb</w:t>
      </w:r>
      <w:r w:rsidRPr="00AE757C">
        <w:rPr>
          <w:sz w:val="20"/>
          <w:szCs w:val="20"/>
        </w:rPr>
        <w:tab/>
      </w:r>
      <w:r w:rsidR="00A86549">
        <w:rPr>
          <w:sz w:val="20"/>
          <w:szCs w:val="20"/>
        </w:rPr>
        <w:t xml:space="preserve">                                </w:t>
      </w:r>
      <w:r w:rsidRPr="00AE757C">
        <w:rPr>
          <w:sz w:val="20"/>
          <w:szCs w:val="20"/>
        </w:rPr>
        <w:t>11.287,51</w:t>
      </w:r>
    </w:p>
    <w:p w:rsidRDefault="003B4286" w:rsidP="003B4286" w:rsidR="00A86549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22</w:t>
      </w:r>
      <w:r w:rsidRPr="00AE757C">
        <w:rPr>
          <w:sz w:val="20"/>
          <w:szCs w:val="20"/>
        </w:rPr>
        <w:tab/>
        <w:t>JAVNI BILJEŽNIK NEVENKA</w:t>
      </w:r>
    </w:p>
    <w:p w:rsidRDefault="003B4286" w:rsidP="00A86549" w:rsidR="003B4286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 xml:space="preserve"> </w:t>
      </w:r>
      <w:r w:rsidR="00A86549">
        <w:rPr>
          <w:sz w:val="20"/>
          <w:szCs w:val="20"/>
        </w:rPr>
        <w:tab/>
      </w:r>
      <w:r w:rsidRPr="00AE757C">
        <w:rPr>
          <w:sz w:val="20"/>
          <w:szCs w:val="20"/>
        </w:rPr>
        <w:t>JUKIĆ</w:t>
      </w:r>
      <w:r w:rsidRPr="00AE757C">
        <w:rPr>
          <w:sz w:val="20"/>
          <w:szCs w:val="20"/>
        </w:rPr>
        <w:tab/>
      </w:r>
      <w:r w:rsidR="00A86549">
        <w:rPr>
          <w:sz w:val="20"/>
          <w:szCs w:val="20"/>
        </w:rPr>
        <w:tab/>
      </w:r>
      <w:r w:rsidR="00A86549">
        <w:rPr>
          <w:sz w:val="20"/>
          <w:szCs w:val="20"/>
        </w:rPr>
        <w:tab/>
      </w:r>
      <w:r w:rsidR="00A86549">
        <w:rPr>
          <w:sz w:val="20"/>
          <w:szCs w:val="20"/>
        </w:rPr>
        <w:tab/>
      </w:r>
      <w:r w:rsidRPr="00AE757C">
        <w:rPr>
          <w:sz w:val="20"/>
          <w:szCs w:val="20"/>
        </w:rPr>
        <w:t>88604459883</w:t>
      </w:r>
      <w:r w:rsidRPr="00AE757C">
        <w:rPr>
          <w:sz w:val="20"/>
          <w:szCs w:val="20"/>
        </w:rPr>
        <w:tab/>
        <w:t>Koranska ul. 1C, 10000 Zagreb</w:t>
      </w:r>
      <w:r w:rsidRPr="00AE757C">
        <w:rPr>
          <w:sz w:val="20"/>
          <w:szCs w:val="20"/>
        </w:rPr>
        <w:tab/>
      </w:r>
      <w:r w:rsidR="00A86549">
        <w:rPr>
          <w:sz w:val="20"/>
          <w:szCs w:val="20"/>
        </w:rPr>
        <w:t xml:space="preserve">        </w:t>
      </w:r>
      <w:r w:rsidRPr="00AE757C">
        <w:rPr>
          <w:sz w:val="20"/>
          <w:szCs w:val="20"/>
        </w:rPr>
        <w:t>1.903,06</w:t>
      </w:r>
    </w:p>
    <w:p w:rsidRDefault="000357D4" w:rsidP="00A86549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</w:p>
    <w:p w:rsidRDefault="003B4286" w:rsidP="003B4286" w:rsidR="003B4286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23</w:t>
      </w:r>
      <w:r w:rsidRPr="00AE757C">
        <w:rPr>
          <w:sz w:val="20"/>
          <w:szCs w:val="20"/>
        </w:rPr>
        <w:tab/>
        <w:t>KIRPYKLA j.d.o.o.</w:t>
      </w:r>
      <w:r w:rsidRPr="00AE757C">
        <w:rPr>
          <w:sz w:val="20"/>
          <w:szCs w:val="20"/>
        </w:rPr>
        <w:tab/>
      </w:r>
      <w:r w:rsidR="00A86549">
        <w:rPr>
          <w:sz w:val="20"/>
          <w:szCs w:val="20"/>
        </w:rPr>
        <w:tab/>
      </w:r>
      <w:r w:rsidRPr="00AE757C">
        <w:rPr>
          <w:sz w:val="20"/>
          <w:szCs w:val="20"/>
        </w:rPr>
        <w:t>10176136062</w:t>
      </w:r>
      <w:r w:rsidRPr="00AE757C">
        <w:rPr>
          <w:sz w:val="20"/>
          <w:szCs w:val="20"/>
        </w:rPr>
        <w:tab/>
        <w:t>Nova Ves 23, 10000 Zagreb</w:t>
      </w:r>
      <w:r w:rsidRPr="00AE757C">
        <w:rPr>
          <w:sz w:val="20"/>
          <w:szCs w:val="20"/>
        </w:rPr>
        <w:tab/>
      </w:r>
      <w:r w:rsidR="00A86549">
        <w:rPr>
          <w:sz w:val="20"/>
          <w:szCs w:val="20"/>
        </w:rPr>
        <w:t xml:space="preserve">        </w:t>
      </w:r>
      <w:r w:rsidRPr="00AE757C">
        <w:rPr>
          <w:sz w:val="20"/>
          <w:szCs w:val="20"/>
        </w:rPr>
        <w:t>5.760,00</w:t>
      </w:r>
    </w:p>
    <w:p w:rsidRDefault="000357D4" w:rsidP="003B4286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</w:p>
    <w:p w:rsidRDefault="003B4286" w:rsidP="003B4286" w:rsidR="003B4286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24</w:t>
      </w:r>
      <w:r w:rsidRPr="00AE757C">
        <w:rPr>
          <w:sz w:val="20"/>
          <w:szCs w:val="20"/>
        </w:rPr>
        <w:tab/>
        <w:t>KIRPYKLA j.d.o.o. za usluge</w:t>
      </w:r>
      <w:r w:rsidRPr="00AE757C">
        <w:rPr>
          <w:sz w:val="20"/>
          <w:szCs w:val="20"/>
        </w:rPr>
        <w:tab/>
        <w:t>10176136062</w:t>
      </w:r>
      <w:r w:rsidRPr="00AE757C">
        <w:rPr>
          <w:sz w:val="20"/>
          <w:szCs w:val="20"/>
        </w:rPr>
        <w:tab/>
        <w:t>Nova Ves 23, 10000 Zagreb</w:t>
      </w:r>
      <w:r w:rsidRPr="00AE757C">
        <w:rPr>
          <w:sz w:val="20"/>
          <w:szCs w:val="20"/>
        </w:rPr>
        <w:tab/>
      </w:r>
      <w:r w:rsidR="00A86549">
        <w:rPr>
          <w:sz w:val="20"/>
          <w:szCs w:val="20"/>
        </w:rPr>
        <w:t xml:space="preserve">      </w:t>
      </w:r>
      <w:r w:rsidRPr="00AE757C">
        <w:rPr>
          <w:sz w:val="20"/>
          <w:szCs w:val="20"/>
        </w:rPr>
        <w:t>65.245,00</w:t>
      </w:r>
    </w:p>
    <w:p w:rsidRDefault="000357D4" w:rsidP="003B4286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</w:p>
    <w:p w:rsidRDefault="003B4286" w:rsidP="003B4286" w:rsidR="00A86549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25</w:t>
      </w:r>
      <w:r w:rsidRPr="00AE757C">
        <w:rPr>
          <w:sz w:val="20"/>
          <w:szCs w:val="20"/>
        </w:rPr>
        <w:tab/>
        <w:t xml:space="preserve">LINGOTEKA d.o.o. za </w:t>
      </w:r>
    </w:p>
    <w:p w:rsidRDefault="003B4286" w:rsidP="00A86549" w:rsidR="003B4286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poduku jezika i prevođenje</w:t>
      </w:r>
      <w:r w:rsidRPr="00AE757C">
        <w:rPr>
          <w:sz w:val="20"/>
          <w:szCs w:val="20"/>
        </w:rPr>
        <w:tab/>
        <w:t>95807041501</w:t>
      </w:r>
      <w:r w:rsidRPr="00AE757C">
        <w:rPr>
          <w:sz w:val="20"/>
          <w:szCs w:val="20"/>
        </w:rPr>
        <w:tab/>
        <w:t>Pantovčak 276, 10000 Zagreb</w:t>
      </w:r>
      <w:r w:rsidRPr="00AE757C">
        <w:rPr>
          <w:sz w:val="20"/>
          <w:szCs w:val="20"/>
        </w:rPr>
        <w:tab/>
      </w:r>
      <w:r w:rsidR="00A86549">
        <w:rPr>
          <w:sz w:val="20"/>
          <w:szCs w:val="20"/>
        </w:rPr>
        <w:t xml:space="preserve">        </w:t>
      </w:r>
      <w:r w:rsidRPr="00AE757C">
        <w:rPr>
          <w:sz w:val="20"/>
          <w:szCs w:val="20"/>
        </w:rPr>
        <w:t>2.716,43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</w:p>
    <w:p w:rsidRDefault="003B4286" w:rsidP="003B4286" w:rsidR="008E42F7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26</w:t>
      </w:r>
      <w:r w:rsidRPr="00AE757C">
        <w:rPr>
          <w:sz w:val="20"/>
          <w:szCs w:val="20"/>
        </w:rPr>
        <w:tab/>
        <w:t>LOLA RIBAR dioničko društvo</w:t>
      </w:r>
    </w:p>
    <w:p w:rsidRDefault="003B4286" w:rsidP="008E42F7" w:rsidR="008E42F7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za proizvodnju saniteta</w:t>
      </w:r>
      <w:r w:rsidRPr="00AE757C">
        <w:rPr>
          <w:sz w:val="20"/>
          <w:szCs w:val="20"/>
        </w:rPr>
        <w:tab/>
      </w:r>
      <w:r w:rsidR="008E42F7">
        <w:rPr>
          <w:sz w:val="20"/>
          <w:szCs w:val="20"/>
        </w:rPr>
        <w:tab/>
      </w:r>
      <w:r w:rsidRPr="00AE757C">
        <w:rPr>
          <w:sz w:val="20"/>
          <w:szCs w:val="20"/>
        </w:rPr>
        <w:t>96809077214</w:t>
      </w:r>
      <w:r w:rsidRPr="00AE757C">
        <w:rPr>
          <w:sz w:val="20"/>
          <w:szCs w:val="20"/>
        </w:rPr>
        <w:tab/>
        <w:t xml:space="preserve">Radnička cesta 54, </w:t>
      </w:r>
    </w:p>
    <w:p w:rsidRDefault="003B4286" w:rsidP="008E42F7" w:rsidR="003B4286">
      <w:pPr>
        <w:ind w:left="4956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10000 Zagreb</w:t>
      </w:r>
      <w:r w:rsidRPr="00AE757C">
        <w:rPr>
          <w:sz w:val="20"/>
          <w:szCs w:val="20"/>
        </w:rPr>
        <w:tab/>
      </w:r>
      <w:r w:rsidR="008E42F7">
        <w:rPr>
          <w:sz w:val="20"/>
          <w:szCs w:val="20"/>
        </w:rPr>
        <w:tab/>
      </w:r>
      <w:r w:rsidR="008E42F7">
        <w:rPr>
          <w:sz w:val="20"/>
          <w:szCs w:val="20"/>
        </w:rPr>
        <w:tab/>
      </w:r>
      <w:r w:rsidR="008E42F7">
        <w:rPr>
          <w:sz w:val="20"/>
          <w:szCs w:val="20"/>
        </w:rPr>
        <w:tab/>
      </w:r>
      <w:r w:rsidR="00F42539">
        <w:rPr>
          <w:sz w:val="20"/>
          <w:szCs w:val="20"/>
        </w:rPr>
        <w:tab/>
      </w:r>
      <w:r w:rsidR="006B35F1">
        <w:rPr>
          <w:sz w:val="20"/>
          <w:szCs w:val="20"/>
        </w:rPr>
        <w:tab/>
      </w:r>
      <w:r w:rsidR="006B35F1">
        <w:rPr>
          <w:sz w:val="20"/>
          <w:szCs w:val="20"/>
        </w:rPr>
        <w:tab/>
      </w:r>
      <w:r w:rsidR="006B35F1">
        <w:rPr>
          <w:sz w:val="20"/>
          <w:szCs w:val="20"/>
        </w:rPr>
        <w:tab/>
        <w:t xml:space="preserve">       </w:t>
      </w:r>
      <w:r w:rsidRPr="00AE757C">
        <w:rPr>
          <w:sz w:val="20"/>
          <w:szCs w:val="20"/>
        </w:rPr>
        <w:t>11.227,23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</w:p>
    <w:p w:rsidRDefault="003B4286" w:rsidP="003B4286" w:rsidR="003B4286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27</w:t>
      </w:r>
      <w:r w:rsidRPr="00AE757C">
        <w:rPr>
          <w:sz w:val="20"/>
          <w:szCs w:val="20"/>
        </w:rPr>
        <w:tab/>
        <w:t>MAĆUHICA j.d.o.o. za usluge</w:t>
      </w:r>
      <w:r w:rsidRPr="00AE757C">
        <w:rPr>
          <w:sz w:val="20"/>
          <w:szCs w:val="20"/>
        </w:rPr>
        <w:tab/>
        <w:t>10315357781</w:t>
      </w:r>
      <w:r w:rsidRPr="00AE757C">
        <w:rPr>
          <w:sz w:val="20"/>
          <w:szCs w:val="20"/>
        </w:rPr>
        <w:tab/>
        <w:t>Nova Ves 21, 10000 Zagreb</w:t>
      </w:r>
      <w:r w:rsidRPr="00AE757C">
        <w:rPr>
          <w:sz w:val="20"/>
          <w:szCs w:val="20"/>
        </w:rPr>
        <w:tab/>
      </w:r>
      <w:r w:rsidR="006B35F1">
        <w:rPr>
          <w:sz w:val="20"/>
          <w:szCs w:val="20"/>
        </w:rPr>
        <w:t xml:space="preserve">         </w:t>
      </w:r>
      <w:r w:rsidRPr="00AE757C">
        <w:rPr>
          <w:sz w:val="20"/>
          <w:szCs w:val="20"/>
        </w:rPr>
        <w:t>4.043,00</w:t>
      </w:r>
    </w:p>
    <w:p w:rsidRDefault="000357D4" w:rsidP="003B4286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</w:p>
    <w:p w:rsidRDefault="003B4286" w:rsidP="003B4286" w:rsidR="006B35F1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28</w:t>
      </w:r>
      <w:r w:rsidRPr="00AE757C">
        <w:rPr>
          <w:sz w:val="20"/>
          <w:szCs w:val="20"/>
        </w:rPr>
        <w:tab/>
        <w:t>MARIJA d.o.o. za proizvodnju</w:t>
      </w:r>
    </w:p>
    <w:p w:rsidRDefault="003B4286" w:rsidP="006B35F1" w:rsidR="006B35F1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 xml:space="preserve"> tekstilnih proizvoda, unutarnju</w:t>
      </w:r>
    </w:p>
    <w:p w:rsidRDefault="003B4286" w:rsidP="006B35F1" w:rsidR="003B4286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 xml:space="preserve"> i vanjsku trgovinu</w:t>
      </w:r>
      <w:r w:rsidRPr="00AE757C">
        <w:rPr>
          <w:sz w:val="20"/>
          <w:szCs w:val="20"/>
        </w:rPr>
        <w:tab/>
      </w:r>
      <w:r w:rsidR="006B35F1">
        <w:rPr>
          <w:sz w:val="20"/>
          <w:szCs w:val="20"/>
        </w:rPr>
        <w:tab/>
      </w:r>
      <w:r w:rsidRPr="00AE757C">
        <w:rPr>
          <w:sz w:val="20"/>
          <w:szCs w:val="20"/>
        </w:rPr>
        <w:t>20799429603</w:t>
      </w:r>
      <w:r w:rsidRPr="00AE757C">
        <w:rPr>
          <w:sz w:val="20"/>
          <w:szCs w:val="20"/>
        </w:rPr>
        <w:tab/>
        <w:t>Teslićka 70, 10000 Zagreb</w:t>
      </w:r>
      <w:r w:rsidRPr="00AE757C">
        <w:rPr>
          <w:sz w:val="20"/>
          <w:szCs w:val="20"/>
        </w:rPr>
        <w:tab/>
      </w:r>
      <w:r w:rsidR="006B35F1">
        <w:rPr>
          <w:sz w:val="20"/>
          <w:szCs w:val="20"/>
        </w:rPr>
        <w:t xml:space="preserve">         </w:t>
      </w:r>
      <w:r w:rsidRPr="00AE757C">
        <w:rPr>
          <w:sz w:val="20"/>
          <w:szCs w:val="20"/>
        </w:rPr>
        <w:t>3.600,00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</w:p>
    <w:p w:rsidRDefault="003B4286" w:rsidP="003B4286" w:rsidR="006B35F1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29</w:t>
      </w:r>
      <w:r w:rsidRPr="00AE757C">
        <w:rPr>
          <w:sz w:val="20"/>
          <w:szCs w:val="20"/>
        </w:rPr>
        <w:tab/>
        <w:t xml:space="preserve">MEDICAL INTERTRADE </w:t>
      </w:r>
    </w:p>
    <w:p w:rsidRDefault="003B4286" w:rsidP="006B35F1" w:rsidR="006B35F1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 xml:space="preserve">društvo s ograničenom odgovornošću </w:t>
      </w:r>
    </w:p>
    <w:p w:rsidRDefault="003B4286" w:rsidP="006B35F1" w:rsidR="006B35F1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 xml:space="preserve">za vanjsku trgovinu i za trgovinu </w:t>
      </w:r>
    </w:p>
    <w:p w:rsidRDefault="003B4286" w:rsidP="006B35F1" w:rsidR="006B35F1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na veliko i malo neprehrambenim</w:t>
      </w:r>
    </w:p>
    <w:p w:rsidRDefault="003B4286" w:rsidP="006B35F1" w:rsidR="006B35F1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proizvodima</w:t>
      </w:r>
      <w:r w:rsidRPr="00AE757C">
        <w:rPr>
          <w:sz w:val="20"/>
          <w:szCs w:val="20"/>
        </w:rPr>
        <w:tab/>
      </w:r>
      <w:r w:rsidR="006B35F1">
        <w:rPr>
          <w:sz w:val="20"/>
          <w:szCs w:val="20"/>
        </w:rPr>
        <w:tab/>
      </w:r>
      <w:r w:rsidR="006B35F1">
        <w:rPr>
          <w:sz w:val="20"/>
          <w:szCs w:val="20"/>
        </w:rPr>
        <w:tab/>
      </w:r>
      <w:r w:rsidRPr="00AE757C">
        <w:rPr>
          <w:sz w:val="20"/>
          <w:szCs w:val="20"/>
        </w:rPr>
        <w:t>04492664153</w:t>
      </w:r>
      <w:r w:rsidRPr="00AE757C">
        <w:rPr>
          <w:sz w:val="20"/>
          <w:szCs w:val="20"/>
        </w:rPr>
        <w:tab/>
        <w:t xml:space="preserve">Dr. Franje Tuđmana 3, </w:t>
      </w:r>
    </w:p>
    <w:p w:rsidRDefault="003B4286" w:rsidP="006B35F1" w:rsidR="003B4286">
      <w:pPr>
        <w:ind w:firstLine="708" w:left="424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10431 Sveta Nedelja</w:t>
      </w:r>
      <w:r w:rsidRPr="00AE757C">
        <w:rPr>
          <w:sz w:val="20"/>
          <w:szCs w:val="20"/>
        </w:rPr>
        <w:tab/>
      </w:r>
      <w:r w:rsidR="006B35F1">
        <w:rPr>
          <w:sz w:val="20"/>
          <w:szCs w:val="20"/>
        </w:rPr>
        <w:tab/>
        <w:t xml:space="preserve">      </w:t>
      </w:r>
      <w:r w:rsidRPr="00AE757C">
        <w:rPr>
          <w:sz w:val="20"/>
          <w:szCs w:val="20"/>
        </w:rPr>
        <w:t>47.742,35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</w:p>
    <w:p w:rsidRDefault="003B4286" w:rsidP="003B4286" w:rsidR="006B35F1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30</w:t>
      </w:r>
      <w:r w:rsidRPr="00AE757C">
        <w:rPr>
          <w:sz w:val="20"/>
          <w:szCs w:val="20"/>
        </w:rPr>
        <w:tab/>
        <w:t xml:space="preserve">MELCIR-ŽIDOV društvo s </w:t>
      </w:r>
    </w:p>
    <w:p w:rsidRDefault="006B35F1" w:rsidP="003B4286" w:rsidR="006B35F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3B4286" w:rsidRPr="00AE757C">
        <w:rPr>
          <w:sz w:val="20"/>
          <w:szCs w:val="20"/>
        </w:rPr>
        <w:t xml:space="preserve">ograničenom odgovornošću </w:t>
      </w:r>
    </w:p>
    <w:p w:rsidRDefault="006B35F1" w:rsidP="003B4286" w:rsidR="003B428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3B4286" w:rsidRPr="00AE757C">
        <w:rPr>
          <w:sz w:val="20"/>
          <w:szCs w:val="20"/>
        </w:rPr>
        <w:t>za proizvodnju i trgovinu</w:t>
      </w:r>
      <w:r w:rsidR="003B4286" w:rsidRPr="00AE757C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 xml:space="preserve"> </w:t>
      </w:r>
      <w:r w:rsidR="003B4286" w:rsidRPr="00AE757C">
        <w:rPr>
          <w:sz w:val="20"/>
          <w:szCs w:val="20"/>
        </w:rPr>
        <w:t>22764777118</w:t>
      </w:r>
      <w:r w:rsidR="003B4286" w:rsidRPr="00AE757C">
        <w:rPr>
          <w:sz w:val="20"/>
          <w:szCs w:val="20"/>
        </w:rPr>
        <w:tab/>
        <w:t>Donja 45, 40323 Cirkovljan</w:t>
      </w:r>
      <w:r w:rsidR="003B4286" w:rsidRPr="00AE757C">
        <w:rPr>
          <w:sz w:val="20"/>
          <w:szCs w:val="20"/>
        </w:rPr>
        <w:tab/>
      </w:r>
      <w:r>
        <w:rPr>
          <w:sz w:val="20"/>
          <w:szCs w:val="20"/>
        </w:rPr>
        <w:t xml:space="preserve">        </w:t>
      </w:r>
      <w:r w:rsidR="003B4286" w:rsidRPr="00AE757C">
        <w:rPr>
          <w:sz w:val="20"/>
          <w:szCs w:val="20"/>
        </w:rPr>
        <w:t>1.586,99</w:t>
      </w:r>
    </w:p>
    <w:p w:rsidRDefault="000357D4" w:rsidP="003B4286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</w:p>
    <w:p w:rsidRDefault="003B4286" w:rsidP="003B4286" w:rsidR="00C338AE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31</w:t>
      </w:r>
      <w:r w:rsidRPr="00AE757C">
        <w:rPr>
          <w:sz w:val="20"/>
          <w:szCs w:val="20"/>
        </w:rPr>
        <w:tab/>
        <w:t xml:space="preserve">MINISTARSTVO FINANCIJA – PU </w:t>
      </w:r>
      <w:r w:rsidRPr="00AE757C">
        <w:rPr>
          <w:sz w:val="20"/>
          <w:szCs w:val="20"/>
        </w:rPr>
        <w:tab/>
      </w:r>
    </w:p>
    <w:p w:rsidRDefault="003B4286" w:rsidP="00C338AE" w:rsidR="00C338AE">
      <w:pPr>
        <w:ind w:firstLine="708" w:left="3540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18683136487</w:t>
      </w:r>
      <w:r w:rsidRPr="00AE757C">
        <w:rPr>
          <w:sz w:val="20"/>
          <w:szCs w:val="20"/>
        </w:rPr>
        <w:tab/>
        <w:t xml:space="preserve">Boškovićeva 5, </w:t>
      </w:r>
    </w:p>
    <w:p w:rsidRDefault="003B4286" w:rsidP="00C338AE" w:rsidR="003B4286">
      <w:pPr>
        <w:ind w:firstLine="708" w:left="4956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10000 Zagreb</w:t>
      </w:r>
      <w:r w:rsidRPr="00AE757C">
        <w:rPr>
          <w:sz w:val="20"/>
          <w:szCs w:val="20"/>
        </w:rPr>
        <w:tab/>
      </w:r>
      <w:r w:rsidR="00C338AE">
        <w:rPr>
          <w:sz w:val="20"/>
          <w:szCs w:val="20"/>
        </w:rPr>
        <w:tab/>
      </w:r>
      <w:r w:rsidRPr="00AE757C">
        <w:rPr>
          <w:sz w:val="20"/>
          <w:szCs w:val="20"/>
        </w:rPr>
        <w:t>639.757,54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</w:p>
    <w:p w:rsidRDefault="003B4286" w:rsidP="003B4286" w:rsidR="00C338AE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32</w:t>
      </w:r>
      <w:r w:rsidRPr="00AE757C">
        <w:rPr>
          <w:sz w:val="20"/>
          <w:szCs w:val="20"/>
        </w:rPr>
        <w:tab/>
        <w:t xml:space="preserve">OKLJUČNA d.o.o. za ugostiteljstvo, </w:t>
      </w:r>
    </w:p>
    <w:p w:rsidRDefault="003B4286" w:rsidP="00C338AE" w:rsidR="00C338AE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trgovinu i usluge</w:t>
      </w:r>
      <w:r w:rsidR="00C338AE">
        <w:rPr>
          <w:sz w:val="20"/>
          <w:szCs w:val="20"/>
        </w:rPr>
        <w:tab/>
      </w:r>
      <w:r w:rsidR="00C338AE">
        <w:rPr>
          <w:sz w:val="20"/>
          <w:szCs w:val="20"/>
        </w:rPr>
        <w:tab/>
      </w:r>
      <w:r w:rsidR="00C338AE">
        <w:rPr>
          <w:sz w:val="20"/>
          <w:szCs w:val="20"/>
        </w:rPr>
        <w:tab/>
      </w:r>
      <w:r w:rsidRPr="00AE757C">
        <w:rPr>
          <w:sz w:val="20"/>
          <w:szCs w:val="20"/>
        </w:rPr>
        <w:tab/>
        <w:t>71993311692</w:t>
      </w:r>
      <w:r w:rsidRPr="00AE757C">
        <w:rPr>
          <w:sz w:val="20"/>
          <w:szCs w:val="20"/>
        </w:rPr>
        <w:tab/>
        <w:t xml:space="preserve">Ivana Farolfija 7, </w:t>
      </w:r>
    </w:p>
    <w:p w:rsidRDefault="003B4286" w:rsidP="00C338AE" w:rsidR="000357D4">
      <w:pPr>
        <w:ind w:firstLine="708" w:left="4956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21480 Vis</w:t>
      </w:r>
      <w:r w:rsidRPr="00AE757C">
        <w:rPr>
          <w:sz w:val="20"/>
          <w:szCs w:val="20"/>
        </w:rPr>
        <w:tab/>
      </w:r>
      <w:r w:rsidR="00C338AE">
        <w:rPr>
          <w:sz w:val="20"/>
          <w:szCs w:val="20"/>
        </w:rPr>
        <w:tab/>
        <w:t xml:space="preserve">      </w:t>
      </w:r>
      <w:r w:rsidR="000357D4">
        <w:rPr>
          <w:sz w:val="20"/>
          <w:szCs w:val="20"/>
        </w:rPr>
        <w:t>914,00</w:t>
      </w:r>
    </w:p>
    <w:p w:rsidRDefault="000357D4" w:rsidP="000357D4" w:rsidR="003B4286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  <w:r w:rsidR="003B4286" w:rsidRPr="00AE757C">
        <w:rPr>
          <w:sz w:val="20"/>
          <w:szCs w:val="20"/>
        </w:rPr>
        <w:t xml:space="preserve">  </w:t>
      </w:r>
    </w:p>
    <w:p w:rsidRDefault="003B4286" w:rsidP="003B4286" w:rsidR="00C338AE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33</w:t>
      </w:r>
      <w:r w:rsidRPr="00AE757C">
        <w:rPr>
          <w:sz w:val="20"/>
          <w:szCs w:val="20"/>
        </w:rPr>
        <w:tab/>
        <w:t xml:space="preserve">PNEUMATIK društvo s ograničenom </w:t>
      </w:r>
    </w:p>
    <w:p w:rsidRDefault="003B4286" w:rsidP="00C338AE" w:rsidR="00C338AE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 xml:space="preserve">odgovornošću za trgovinu, zastupanje </w:t>
      </w:r>
    </w:p>
    <w:p w:rsidRDefault="003B4286" w:rsidP="00C338AE" w:rsidR="00C338AE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i usluge</w:t>
      </w:r>
      <w:r w:rsidRPr="00AE757C">
        <w:rPr>
          <w:sz w:val="20"/>
          <w:szCs w:val="20"/>
        </w:rPr>
        <w:tab/>
      </w:r>
      <w:r w:rsidR="00C338AE">
        <w:rPr>
          <w:sz w:val="20"/>
          <w:szCs w:val="20"/>
        </w:rPr>
        <w:tab/>
      </w:r>
      <w:r w:rsidR="00C338AE">
        <w:rPr>
          <w:sz w:val="20"/>
          <w:szCs w:val="20"/>
        </w:rPr>
        <w:tab/>
      </w:r>
      <w:r w:rsidR="00C338AE">
        <w:rPr>
          <w:sz w:val="20"/>
          <w:szCs w:val="20"/>
        </w:rPr>
        <w:tab/>
      </w:r>
      <w:r w:rsidR="00C338AE">
        <w:rPr>
          <w:sz w:val="20"/>
          <w:szCs w:val="20"/>
        </w:rPr>
        <w:tab/>
      </w:r>
      <w:r w:rsidRPr="00AE757C">
        <w:rPr>
          <w:sz w:val="20"/>
          <w:szCs w:val="20"/>
        </w:rPr>
        <w:t>68256909072</w:t>
      </w:r>
      <w:r w:rsidRPr="00AE757C">
        <w:rPr>
          <w:sz w:val="20"/>
          <w:szCs w:val="20"/>
        </w:rPr>
        <w:tab/>
        <w:t xml:space="preserve">Karažnik 2A, </w:t>
      </w:r>
    </w:p>
    <w:p w:rsidRDefault="003B4286" w:rsidP="00C338AE" w:rsidR="003B4286">
      <w:pPr>
        <w:ind w:firstLine="708" w:left="4956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10000 Zagreb</w:t>
      </w:r>
      <w:r w:rsidRPr="00AE757C">
        <w:rPr>
          <w:sz w:val="20"/>
          <w:szCs w:val="20"/>
        </w:rPr>
        <w:tab/>
      </w:r>
      <w:r w:rsidR="00C338AE">
        <w:rPr>
          <w:sz w:val="20"/>
          <w:szCs w:val="20"/>
        </w:rPr>
        <w:tab/>
        <w:t xml:space="preserve">     </w:t>
      </w:r>
      <w:r w:rsidRPr="00AE757C">
        <w:rPr>
          <w:sz w:val="20"/>
          <w:szCs w:val="20"/>
        </w:rPr>
        <w:t>2.042,50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</w:p>
    <w:p w:rsidRDefault="003B4286" w:rsidP="003B4286" w:rsidR="00D51EC0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34</w:t>
      </w:r>
      <w:r w:rsidRPr="00AE757C">
        <w:rPr>
          <w:sz w:val="20"/>
          <w:szCs w:val="20"/>
        </w:rPr>
        <w:tab/>
        <w:t>POLIKLINIKA LAB PLUS</w:t>
      </w:r>
      <w:r w:rsidRPr="00AE757C">
        <w:rPr>
          <w:sz w:val="20"/>
          <w:szCs w:val="20"/>
        </w:rPr>
        <w:tab/>
      </w:r>
      <w:r w:rsidR="00D51EC0">
        <w:rPr>
          <w:sz w:val="20"/>
          <w:szCs w:val="20"/>
        </w:rPr>
        <w:tab/>
      </w:r>
      <w:r w:rsidRPr="00AE757C">
        <w:rPr>
          <w:sz w:val="20"/>
          <w:szCs w:val="20"/>
        </w:rPr>
        <w:t>26291046478</w:t>
      </w:r>
      <w:r w:rsidRPr="00AE757C">
        <w:rPr>
          <w:sz w:val="20"/>
          <w:szCs w:val="20"/>
        </w:rPr>
        <w:tab/>
        <w:t xml:space="preserve">Dubrovačka 1, </w:t>
      </w:r>
    </w:p>
    <w:p w:rsidRDefault="003B4286" w:rsidP="00D51EC0" w:rsidR="003B4286">
      <w:pPr>
        <w:ind w:firstLine="708" w:left="4956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21000 Split</w:t>
      </w:r>
      <w:r w:rsidRPr="00AE757C">
        <w:rPr>
          <w:sz w:val="20"/>
          <w:szCs w:val="20"/>
        </w:rPr>
        <w:tab/>
      </w:r>
      <w:r w:rsidR="00D51EC0">
        <w:rPr>
          <w:sz w:val="20"/>
          <w:szCs w:val="20"/>
        </w:rPr>
        <w:t xml:space="preserve"> </w:t>
      </w:r>
      <w:r w:rsidR="00D51EC0">
        <w:rPr>
          <w:sz w:val="20"/>
          <w:szCs w:val="20"/>
        </w:rPr>
        <w:tab/>
        <w:t xml:space="preserve"> </w:t>
      </w:r>
      <w:r w:rsidRPr="00AE757C">
        <w:rPr>
          <w:sz w:val="20"/>
          <w:szCs w:val="20"/>
        </w:rPr>
        <w:t>362.860,87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</w:p>
    <w:p w:rsidRDefault="003B4286" w:rsidP="003B4286" w:rsidR="00D51EC0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35</w:t>
      </w:r>
      <w:r w:rsidRPr="00AE757C">
        <w:rPr>
          <w:sz w:val="20"/>
          <w:szCs w:val="20"/>
        </w:rPr>
        <w:tab/>
        <w:t>POLIKLINIKA LAB PLUS 2</w:t>
      </w:r>
      <w:r w:rsidRPr="00AE757C">
        <w:rPr>
          <w:sz w:val="20"/>
          <w:szCs w:val="20"/>
        </w:rPr>
        <w:tab/>
      </w:r>
      <w:r w:rsidR="00D51EC0">
        <w:rPr>
          <w:sz w:val="20"/>
          <w:szCs w:val="20"/>
        </w:rPr>
        <w:tab/>
      </w:r>
      <w:r w:rsidRPr="00AE757C">
        <w:rPr>
          <w:sz w:val="20"/>
          <w:szCs w:val="20"/>
        </w:rPr>
        <w:t>5355685913</w:t>
      </w:r>
      <w:r w:rsidRPr="00AE757C">
        <w:rPr>
          <w:sz w:val="20"/>
          <w:szCs w:val="20"/>
        </w:rPr>
        <w:tab/>
        <w:t xml:space="preserve">Maksimirska 282, </w:t>
      </w:r>
    </w:p>
    <w:p w:rsidRDefault="003B4286" w:rsidP="00D51EC0" w:rsidR="003B4286">
      <w:pPr>
        <w:ind w:firstLine="708" w:left="4956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10000 Zagreb</w:t>
      </w:r>
      <w:r w:rsidRPr="00AE757C">
        <w:rPr>
          <w:sz w:val="20"/>
          <w:szCs w:val="20"/>
        </w:rPr>
        <w:tab/>
      </w:r>
      <w:r w:rsidR="00D51EC0">
        <w:rPr>
          <w:sz w:val="20"/>
          <w:szCs w:val="20"/>
        </w:rPr>
        <w:t xml:space="preserve"> </w:t>
      </w:r>
      <w:r w:rsidR="00D51EC0">
        <w:rPr>
          <w:sz w:val="20"/>
          <w:szCs w:val="20"/>
        </w:rPr>
        <w:tab/>
        <w:t xml:space="preserve"> </w:t>
      </w:r>
      <w:r w:rsidRPr="00AE757C">
        <w:rPr>
          <w:sz w:val="20"/>
          <w:szCs w:val="20"/>
        </w:rPr>
        <w:t>154.260,00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</w:p>
    <w:p w:rsidRDefault="003B4286" w:rsidP="003B4286" w:rsidR="00D51EC0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36</w:t>
      </w:r>
      <w:r w:rsidRPr="00AE757C">
        <w:rPr>
          <w:sz w:val="20"/>
          <w:szCs w:val="20"/>
        </w:rPr>
        <w:tab/>
        <w:t>POLIKLINIKA LABPLUS 2</w:t>
      </w:r>
      <w:r w:rsidRPr="00AE757C">
        <w:rPr>
          <w:sz w:val="20"/>
          <w:szCs w:val="20"/>
        </w:rPr>
        <w:tab/>
      </w:r>
      <w:r w:rsidR="00D51EC0">
        <w:rPr>
          <w:sz w:val="20"/>
          <w:szCs w:val="20"/>
        </w:rPr>
        <w:tab/>
      </w:r>
      <w:r w:rsidRPr="00AE757C">
        <w:rPr>
          <w:sz w:val="20"/>
          <w:szCs w:val="20"/>
        </w:rPr>
        <w:t>5355685913</w:t>
      </w:r>
      <w:r w:rsidRPr="00AE757C">
        <w:rPr>
          <w:sz w:val="20"/>
          <w:szCs w:val="20"/>
        </w:rPr>
        <w:tab/>
        <w:t xml:space="preserve">Maksimirska 282, </w:t>
      </w:r>
    </w:p>
    <w:p w:rsidRDefault="003B4286" w:rsidP="00D51EC0" w:rsidR="003B4286">
      <w:pPr>
        <w:ind w:firstLine="708" w:left="4956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10000 Zagreb</w:t>
      </w:r>
      <w:r w:rsidRPr="00AE757C">
        <w:rPr>
          <w:sz w:val="20"/>
          <w:szCs w:val="20"/>
        </w:rPr>
        <w:tab/>
      </w:r>
      <w:r w:rsidR="00D51EC0">
        <w:rPr>
          <w:sz w:val="20"/>
          <w:szCs w:val="20"/>
        </w:rPr>
        <w:t xml:space="preserve">              </w:t>
      </w:r>
      <w:r w:rsidRPr="00AE757C">
        <w:rPr>
          <w:sz w:val="20"/>
          <w:szCs w:val="20"/>
        </w:rPr>
        <w:t>818.695,35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</w:p>
    <w:p w:rsidRDefault="003B4286" w:rsidP="003B4286" w:rsidR="00D51EC0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37</w:t>
      </w:r>
      <w:r w:rsidRPr="00AE757C">
        <w:rPr>
          <w:sz w:val="20"/>
          <w:szCs w:val="20"/>
        </w:rPr>
        <w:tab/>
        <w:t>POLIKLINIKA TURNER u stečaju</w:t>
      </w:r>
      <w:r w:rsidRPr="00AE757C">
        <w:rPr>
          <w:sz w:val="20"/>
          <w:szCs w:val="20"/>
        </w:rPr>
        <w:tab/>
        <w:t>75580732312</w:t>
      </w:r>
      <w:r w:rsidRPr="00AE757C">
        <w:rPr>
          <w:sz w:val="20"/>
          <w:szCs w:val="20"/>
        </w:rPr>
        <w:tab/>
        <w:t xml:space="preserve">Nova Ves 23, </w:t>
      </w:r>
    </w:p>
    <w:p w:rsidRDefault="003B4286" w:rsidP="00D51EC0" w:rsidR="003B4286">
      <w:pPr>
        <w:ind w:firstLine="708" w:left="4956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10000 Zagreb</w:t>
      </w:r>
      <w:r w:rsidRPr="00AE757C">
        <w:rPr>
          <w:sz w:val="20"/>
          <w:szCs w:val="20"/>
        </w:rPr>
        <w:tab/>
      </w:r>
      <w:r w:rsidR="00D51EC0">
        <w:rPr>
          <w:sz w:val="20"/>
          <w:szCs w:val="20"/>
        </w:rPr>
        <w:tab/>
        <w:t xml:space="preserve">   </w:t>
      </w:r>
      <w:r w:rsidRPr="00AE757C">
        <w:rPr>
          <w:sz w:val="20"/>
          <w:szCs w:val="20"/>
        </w:rPr>
        <w:t>48.604,91</w:t>
      </w:r>
    </w:p>
    <w:p w:rsidRDefault="000357D4" w:rsidP="000357D4" w:rsidR="000357D4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</w:p>
    <w:p w:rsidRDefault="003B4286" w:rsidP="003B4286" w:rsidR="00D51EC0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lastRenderedPageBreak/>
        <w:t>38</w:t>
      </w:r>
      <w:r w:rsidRPr="00AE757C">
        <w:rPr>
          <w:sz w:val="20"/>
          <w:szCs w:val="20"/>
        </w:rPr>
        <w:tab/>
        <w:t xml:space="preserve">PRIJEVOZNIČKI OBRT BJANKO </w:t>
      </w:r>
    </w:p>
    <w:p w:rsidRDefault="003B4286" w:rsidP="00D51EC0" w:rsidR="00D51EC0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TRANSPORT, VL.BRANKO SEGARIĆ</w:t>
      </w:r>
    </w:p>
    <w:p w:rsidRDefault="003B4286" w:rsidP="00D51EC0" w:rsidR="003B4286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ab/>
      </w:r>
      <w:r w:rsidR="00D51EC0">
        <w:rPr>
          <w:sz w:val="20"/>
          <w:szCs w:val="20"/>
        </w:rPr>
        <w:tab/>
      </w:r>
      <w:r w:rsidR="00D51EC0">
        <w:rPr>
          <w:sz w:val="20"/>
          <w:szCs w:val="20"/>
        </w:rPr>
        <w:tab/>
      </w:r>
      <w:r w:rsidR="00D51EC0">
        <w:rPr>
          <w:sz w:val="20"/>
          <w:szCs w:val="20"/>
        </w:rPr>
        <w:tab/>
      </w:r>
      <w:r w:rsidR="00D51EC0">
        <w:rPr>
          <w:sz w:val="20"/>
          <w:szCs w:val="20"/>
        </w:rPr>
        <w:tab/>
      </w:r>
      <w:r w:rsidRPr="00AE757C">
        <w:rPr>
          <w:sz w:val="20"/>
          <w:szCs w:val="20"/>
        </w:rPr>
        <w:t>58192107301</w:t>
      </w:r>
      <w:r w:rsidRPr="00AE757C">
        <w:rPr>
          <w:sz w:val="20"/>
          <w:szCs w:val="20"/>
        </w:rPr>
        <w:tab/>
        <w:t>Ist 144, 23293 Ist</w:t>
      </w:r>
      <w:r w:rsidRPr="00AE757C">
        <w:rPr>
          <w:sz w:val="20"/>
          <w:szCs w:val="20"/>
        </w:rPr>
        <w:tab/>
        <w:t>2.</w:t>
      </w:r>
      <w:r w:rsidR="007D370E">
        <w:rPr>
          <w:sz w:val="20"/>
          <w:szCs w:val="20"/>
        </w:rPr>
        <w:tab/>
        <w:t xml:space="preserve">        </w:t>
      </w:r>
      <w:r w:rsidRPr="00AE757C">
        <w:rPr>
          <w:sz w:val="20"/>
          <w:szCs w:val="20"/>
        </w:rPr>
        <w:t>500,00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</w:p>
    <w:p w:rsidRDefault="003B4286" w:rsidP="003B4286" w:rsidR="007D370E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39</w:t>
      </w:r>
      <w:r w:rsidRPr="00AE757C">
        <w:rPr>
          <w:sz w:val="20"/>
          <w:szCs w:val="20"/>
        </w:rPr>
        <w:tab/>
        <w:t xml:space="preserve">SAGASAGA d.o.o. </w:t>
      </w:r>
    </w:p>
    <w:p w:rsidRDefault="003B4286" w:rsidP="007D370E" w:rsidR="007D370E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za proizvodnju, trgovinu i usluge</w:t>
      </w:r>
      <w:r w:rsidRPr="00AE757C">
        <w:rPr>
          <w:sz w:val="20"/>
          <w:szCs w:val="20"/>
        </w:rPr>
        <w:tab/>
      </w:r>
      <w:r w:rsidR="007D370E">
        <w:rPr>
          <w:sz w:val="20"/>
          <w:szCs w:val="20"/>
        </w:rPr>
        <w:tab/>
      </w:r>
      <w:r w:rsidRPr="00AE757C">
        <w:rPr>
          <w:sz w:val="20"/>
          <w:szCs w:val="20"/>
        </w:rPr>
        <w:t>89079058843</w:t>
      </w:r>
      <w:r w:rsidRPr="00AE757C">
        <w:rPr>
          <w:sz w:val="20"/>
          <w:szCs w:val="20"/>
        </w:rPr>
        <w:tab/>
        <w:t xml:space="preserve">Folnegovićeva 1A, </w:t>
      </w:r>
    </w:p>
    <w:p w:rsidRDefault="003B4286" w:rsidP="007D370E" w:rsidR="003B4286">
      <w:pPr>
        <w:ind w:firstLine="708" w:left="4956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10000 Zagreb</w:t>
      </w:r>
      <w:r w:rsidRPr="00AE757C">
        <w:rPr>
          <w:sz w:val="20"/>
          <w:szCs w:val="20"/>
        </w:rPr>
        <w:tab/>
      </w:r>
      <w:r w:rsidR="007D370E">
        <w:rPr>
          <w:sz w:val="20"/>
          <w:szCs w:val="20"/>
        </w:rPr>
        <w:t xml:space="preserve">                     </w:t>
      </w:r>
      <w:r w:rsidRPr="00AE757C">
        <w:rPr>
          <w:sz w:val="20"/>
          <w:szCs w:val="20"/>
        </w:rPr>
        <w:t>406,26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</w:p>
    <w:p w:rsidRDefault="003B4286" w:rsidP="003B4286" w:rsidR="007D370E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40</w:t>
      </w:r>
      <w:r w:rsidRPr="00AE757C">
        <w:rPr>
          <w:sz w:val="20"/>
          <w:szCs w:val="20"/>
        </w:rPr>
        <w:tab/>
        <w:t xml:space="preserve">SIMON društvo s ograničenom </w:t>
      </w:r>
    </w:p>
    <w:p w:rsidRDefault="003B4286" w:rsidP="007D370E" w:rsidR="007D370E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 xml:space="preserve">odgovornošću za unutrašnju i </w:t>
      </w:r>
    </w:p>
    <w:p w:rsidRDefault="003B4286" w:rsidP="007D370E" w:rsidR="007D370E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 xml:space="preserve">vanjsku trgovinu, zastupanje i servis </w:t>
      </w:r>
    </w:p>
    <w:p w:rsidRDefault="003B4286" w:rsidP="007D370E" w:rsidR="007D370E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medicinske opreme i elektronike</w:t>
      </w:r>
      <w:r w:rsidRPr="00AE757C">
        <w:rPr>
          <w:sz w:val="20"/>
          <w:szCs w:val="20"/>
        </w:rPr>
        <w:tab/>
      </w:r>
      <w:r w:rsidR="007D370E">
        <w:rPr>
          <w:sz w:val="20"/>
          <w:szCs w:val="20"/>
        </w:rPr>
        <w:tab/>
      </w:r>
      <w:r w:rsidRPr="00AE757C">
        <w:rPr>
          <w:sz w:val="20"/>
          <w:szCs w:val="20"/>
        </w:rPr>
        <w:t>49063222120</w:t>
      </w:r>
      <w:r w:rsidRPr="00AE757C">
        <w:rPr>
          <w:sz w:val="20"/>
          <w:szCs w:val="20"/>
        </w:rPr>
        <w:tab/>
        <w:t xml:space="preserve">Širinečka 29, </w:t>
      </w:r>
    </w:p>
    <w:p w:rsidRDefault="003B4286" w:rsidP="007D370E" w:rsidR="003B4286">
      <w:pPr>
        <w:ind w:firstLine="708" w:left="4956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10000 Zagreb</w:t>
      </w:r>
      <w:r w:rsidRPr="00AE757C">
        <w:rPr>
          <w:sz w:val="20"/>
          <w:szCs w:val="20"/>
        </w:rPr>
        <w:tab/>
      </w:r>
      <w:r w:rsidR="007D370E">
        <w:rPr>
          <w:sz w:val="20"/>
          <w:szCs w:val="20"/>
        </w:rPr>
        <w:tab/>
        <w:t xml:space="preserve">     </w:t>
      </w:r>
      <w:r w:rsidRPr="00AE757C">
        <w:rPr>
          <w:sz w:val="20"/>
          <w:szCs w:val="20"/>
        </w:rPr>
        <w:t>3.968,17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</w:p>
    <w:p w:rsidRDefault="003B4286" w:rsidP="003B4286" w:rsidR="007D370E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41</w:t>
      </w:r>
      <w:r w:rsidRPr="00AE757C">
        <w:rPr>
          <w:sz w:val="20"/>
          <w:szCs w:val="20"/>
        </w:rPr>
        <w:tab/>
        <w:t>TELMATIX d.o.o. za trgovinu i usluge</w:t>
      </w:r>
      <w:r w:rsidRPr="00AE757C">
        <w:rPr>
          <w:sz w:val="20"/>
          <w:szCs w:val="20"/>
        </w:rPr>
        <w:tab/>
        <w:t>17574253502</w:t>
      </w:r>
      <w:r w:rsidRPr="00AE757C">
        <w:rPr>
          <w:sz w:val="20"/>
          <w:szCs w:val="20"/>
        </w:rPr>
        <w:tab/>
        <w:t xml:space="preserve">Avenija Dubrovnik 15, </w:t>
      </w:r>
    </w:p>
    <w:p w:rsidRDefault="003B4286" w:rsidP="007D370E" w:rsidR="003B4286" w:rsidRPr="00AE757C">
      <w:pPr>
        <w:ind w:firstLine="708" w:left="4956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10000 Zagreb</w:t>
      </w:r>
      <w:r w:rsidRPr="00AE757C">
        <w:rPr>
          <w:sz w:val="20"/>
          <w:szCs w:val="20"/>
        </w:rPr>
        <w:tab/>
      </w:r>
      <w:r w:rsidR="007D370E">
        <w:rPr>
          <w:sz w:val="20"/>
          <w:szCs w:val="20"/>
        </w:rPr>
        <w:tab/>
        <w:t xml:space="preserve">        </w:t>
      </w:r>
      <w:r w:rsidRPr="00AE757C">
        <w:rPr>
          <w:sz w:val="20"/>
          <w:szCs w:val="20"/>
        </w:rPr>
        <w:t xml:space="preserve">703,50   </w:t>
      </w:r>
    </w:p>
    <w:p w:rsidRDefault="003B4286" w:rsidP="003B4286" w:rsidR="007D370E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42</w:t>
      </w:r>
      <w:r w:rsidRPr="00AE757C">
        <w:rPr>
          <w:sz w:val="20"/>
          <w:szCs w:val="20"/>
        </w:rPr>
        <w:tab/>
        <w:t xml:space="preserve">USTANOVA ZA ZDRAVSTVENU </w:t>
      </w:r>
    </w:p>
    <w:p w:rsidRDefault="003B4286" w:rsidP="007D370E" w:rsidR="007D370E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SKRB MED PLUS</w:t>
      </w:r>
      <w:r w:rsidRPr="00AE757C">
        <w:rPr>
          <w:sz w:val="20"/>
          <w:szCs w:val="20"/>
        </w:rPr>
        <w:tab/>
      </w:r>
      <w:r w:rsidR="007D370E">
        <w:rPr>
          <w:sz w:val="20"/>
          <w:szCs w:val="20"/>
        </w:rPr>
        <w:tab/>
      </w:r>
      <w:r w:rsidR="007D370E">
        <w:rPr>
          <w:sz w:val="20"/>
          <w:szCs w:val="20"/>
        </w:rPr>
        <w:tab/>
      </w:r>
      <w:r w:rsidRPr="00AE757C">
        <w:rPr>
          <w:sz w:val="20"/>
          <w:szCs w:val="20"/>
        </w:rPr>
        <w:t>91907316964</w:t>
      </w:r>
      <w:r w:rsidRPr="00AE757C">
        <w:rPr>
          <w:sz w:val="20"/>
          <w:szCs w:val="20"/>
        </w:rPr>
        <w:tab/>
        <w:t xml:space="preserve">Maksimirska cesta 282, </w:t>
      </w:r>
    </w:p>
    <w:p w:rsidRDefault="003B4286" w:rsidP="007D370E" w:rsidR="003B4286">
      <w:pPr>
        <w:ind w:firstLine="708" w:left="4956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10000 Zagreb</w:t>
      </w:r>
      <w:r w:rsidRPr="00AE757C">
        <w:rPr>
          <w:sz w:val="20"/>
          <w:szCs w:val="20"/>
        </w:rPr>
        <w:tab/>
      </w:r>
      <w:r w:rsidR="007D370E">
        <w:rPr>
          <w:sz w:val="20"/>
          <w:szCs w:val="20"/>
        </w:rPr>
        <w:tab/>
        <w:t xml:space="preserve">    </w:t>
      </w:r>
      <w:r w:rsidRPr="00AE757C">
        <w:rPr>
          <w:sz w:val="20"/>
          <w:szCs w:val="20"/>
        </w:rPr>
        <w:t>24.850,00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</w:p>
    <w:p w:rsidRDefault="003B4286" w:rsidP="003B4286" w:rsidR="007D370E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43</w:t>
      </w:r>
      <w:r w:rsidRPr="00AE757C">
        <w:rPr>
          <w:sz w:val="20"/>
          <w:szCs w:val="20"/>
        </w:rPr>
        <w:tab/>
        <w:t>ZAJEDNIČKI ODVJETNIČKI URED</w:t>
      </w:r>
    </w:p>
    <w:p w:rsidRDefault="003B4286" w:rsidP="007D370E" w:rsidR="007D370E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 xml:space="preserve"> Marko Gracin &amp; Vatroslav Šego</w:t>
      </w:r>
      <w:r w:rsidRPr="00AE757C">
        <w:rPr>
          <w:sz w:val="20"/>
          <w:szCs w:val="20"/>
        </w:rPr>
        <w:tab/>
      </w:r>
      <w:r w:rsidR="007D370E">
        <w:rPr>
          <w:sz w:val="20"/>
          <w:szCs w:val="20"/>
        </w:rPr>
        <w:tab/>
      </w:r>
      <w:r w:rsidRPr="00AE757C">
        <w:rPr>
          <w:sz w:val="20"/>
          <w:szCs w:val="20"/>
        </w:rPr>
        <w:t>15011294281</w:t>
      </w:r>
      <w:r w:rsidRPr="00AE757C">
        <w:rPr>
          <w:sz w:val="20"/>
          <w:szCs w:val="20"/>
        </w:rPr>
        <w:tab/>
        <w:t xml:space="preserve">Kačićeva ul. 12, </w:t>
      </w:r>
    </w:p>
    <w:p w:rsidRDefault="003B4286" w:rsidP="007D370E" w:rsidR="003B4286">
      <w:pPr>
        <w:ind w:firstLine="708" w:left="4956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10000 Zagreb</w:t>
      </w:r>
      <w:r w:rsidRPr="00AE757C">
        <w:rPr>
          <w:sz w:val="20"/>
          <w:szCs w:val="20"/>
        </w:rPr>
        <w:tab/>
      </w:r>
      <w:r w:rsidR="007D370E">
        <w:rPr>
          <w:sz w:val="20"/>
          <w:szCs w:val="20"/>
        </w:rPr>
        <w:tab/>
        <w:t xml:space="preserve">    </w:t>
      </w:r>
      <w:r w:rsidRPr="00AE757C">
        <w:rPr>
          <w:sz w:val="20"/>
          <w:szCs w:val="20"/>
        </w:rPr>
        <w:t>38.137,50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</w:p>
    <w:p w:rsidRDefault="003B4286" w:rsidP="003B4286" w:rsidR="00E3719F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44</w:t>
      </w:r>
      <w:r w:rsidRPr="00AE757C">
        <w:rPr>
          <w:sz w:val="20"/>
          <w:szCs w:val="20"/>
        </w:rPr>
        <w:tab/>
        <w:t xml:space="preserve">VIPnet, d.o.o. za usluge javnih </w:t>
      </w:r>
    </w:p>
    <w:p w:rsidRDefault="003B4286" w:rsidP="00E3719F" w:rsidR="00E3719F">
      <w:pPr>
        <w:ind w:firstLine="708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telekomunikacija</w:t>
      </w:r>
      <w:r w:rsidR="00E3719F">
        <w:rPr>
          <w:sz w:val="20"/>
          <w:szCs w:val="20"/>
        </w:rPr>
        <w:tab/>
      </w:r>
      <w:r w:rsidR="00E3719F">
        <w:rPr>
          <w:sz w:val="20"/>
          <w:szCs w:val="20"/>
        </w:rPr>
        <w:tab/>
      </w:r>
      <w:r w:rsidR="00E3719F">
        <w:rPr>
          <w:sz w:val="20"/>
          <w:szCs w:val="20"/>
        </w:rPr>
        <w:tab/>
      </w:r>
      <w:r w:rsidRPr="00AE757C">
        <w:rPr>
          <w:sz w:val="20"/>
          <w:szCs w:val="20"/>
        </w:rPr>
        <w:tab/>
        <w:t>29524210204</w:t>
      </w:r>
      <w:r w:rsidRPr="00AE757C">
        <w:rPr>
          <w:sz w:val="20"/>
          <w:szCs w:val="20"/>
        </w:rPr>
        <w:tab/>
        <w:t xml:space="preserve">Vrtni put 1, </w:t>
      </w:r>
    </w:p>
    <w:p w:rsidRDefault="003B4286" w:rsidP="00E3719F" w:rsidR="003B4286">
      <w:pPr>
        <w:ind w:firstLine="708" w:left="4956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10000 Zagreb</w:t>
      </w:r>
      <w:r w:rsidRPr="00AE757C">
        <w:rPr>
          <w:sz w:val="20"/>
          <w:szCs w:val="20"/>
        </w:rPr>
        <w:tab/>
      </w:r>
      <w:r w:rsidR="00E3719F">
        <w:rPr>
          <w:sz w:val="20"/>
          <w:szCs w:val="20"/>
        </w:rPr>
        <w:tab/>
        <w:t xml:space="preserve">     </w:t>
      </w:r>
      <w:r w:rsidRPr="00AE757C">
        <w:rPr>
          <w:sz w:val="20"/>
          <w:szCs w:val="20"/>
        </w:rPr>
        <w:t>14.249,46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</w:p>
    <w:p w:rsidRDefault="003B4286" w:rsidP="003B4286" w:rsidR="00E3719F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45</w:t>
      </w:r>
      <w:r w:rsidRPr="00AE757C">
        <w:rPr>
          <w:sz w:val="20"/>
          <w:szCs w:val="20"/>
        </w:rPr>
        <w:tab/>
        <w:t>ZAGREBAČKI HOLDING d.o.o.</w:t>
      </w:r>
      <w:r w:rsidRPr="00AE757C">
        <w:rPr>
          <w:sz w:val="20"/>
          <w:szCs w:val="20"/>
        </w:rPr>
        <w:tab/>
      </w:r>
      <w:r w:rsidR="00E3719F">
        <w:rPr>
          <w:sz w:val="20"/>
          <w:szCs w:val="20"/>
        </w:rPr>
        <w:tab/>
      </w:r>
      <w:r w:rsidRPr="00AE757C">
        <w:rPr>
          <w:sz w:val="20"/>
          <w:szCs w:val="20"/>
        </w:rPr>
        <w:t>85584865987</w:t>
      </w:r>
      <w:r w:rsidRPr="00AE757C">
        <w:rPr>
          <w:sz w:val="20"/>
          <w:szCs w:val="20"/>
        </w:rPr>
        <w:tab/>
        <w:t xml:space="preserve">Ulica grada Vukovara 41, </w:t>
      </w:r>
    </w:p>
    <w:p w:rsidRDefault="003B4286" w:rsidP="00E3719F" w:rsidR="003B4286">
      <w:pPr>
        <w:ind w:firstLine="708" w:left="4956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10000 Zagreb</w:t>
      </w:r>
      <w:r w:rsidRPr="00AE757C">
        <w:rPr>
          <w:sz w:val="20"/>
          <w:szCs w:val="20"/>
        </w:rPr>
        <w:tab/>
      </w:r>
      <w:r w:rsidR="00E3719F">
        <w:rPr>
          <w:sz w:val="20"/>
          <w:szCs w:val="20"/>
        </w:rPr>
        <w:tab/>
        <w:t xml:space="preserve">         </w:t>
      </w:r>
      <w:r w:rsidRPr="00AE757C">
        <w:rPr>
          <w:sz w:val="20"/>
          <w:szCs w:val="20"/>
        </w:rPr>
        <w:t>398,32</w:t>
      </w:r>
    </w:p>
    <w:p w:rsidRDefault="000357D4" w:rsidP="000357D4" w:rsidR="000357D4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</w:p>
    <w:p w:rsidRDefault="003B4286" w:rsidP="003B4286" w:rsidR="00E3719F">
      <w:pPr>
        <w:jc w:val="both"/>
        <w:rPr>
          <w:sz w:val="20"/>
          <w:szCs w:val="20"/>
        </w:rPr>
      </w:pPr>
      <w:r w:rsidRPr="00AE757C">
        <w:rPr>
          <w:sz w:val="20"/>
          <w:szCs w:val="20"/>
        </w:rPr>
        <w:t>46</w:t>
      </w:r>
      <w:r w:rsidR="004D36CE" w:rsidRPr="00AE757C">
        <w:rPr>
          <w:sz w:val="20"/>
          <w:szCs w:val="20"/>
        </w:rPr>
        <w:tab/>
        <w:t xml:space="preserve">EUROHERC OSIGURANJE d.d. </w:t>
      </w:r>
      <w:r w:rsidR="00E3719F">
        <w:rPr>
          <w:sz w:val="20"/>
          <w:szCs w:val="20"/>
        </w:rPr>
        <w:tab/>
      </w:r>
      <w:r w:rsidR="00E3719F">
        <w:rPr>
          <w:sz w:val="20"/>
          <w:szCs w:val="20"/>
        </w:rPr>
        <w:tab/>
      </w:r>
      <w:r w:rsidR="004D36CE" w:rsidRPr="00AE757C">
        <w:rPr>
          <w:sz w:val="20"/>
          <w:szCs w:val="20"/>
        </w:rPr>
        <w:t>22694857747</w:t>
      </w:r>
      <w:r w:rsidRPr="00AE757C">
        <w:rPr>
          <w:sz w:val="20"/>
          <w:szCs w:val="20"/>
        </w:rPr>
        <w:t xml:space="preserve">, </w:t>
      </w:r>
      <w:r w:rsidR="00E3719F">
        <w:rPr>
          <w:sz w:val="20"/>
          <w:szCs w:val="20"/>
        </w:rPr>
        <w:t xml:space="preserve">  </w:t>
      </w:r>
      <w:r w:rsidRPr="00AE757C">
        <w:rPr>
          <w:sz w:val="20"/>
          <w:szCs w:val="20"/>
        </w:rPr>
        <w:t xml:space="preserve">Zagreb, </w:t>
      </w:r>
    </w:p>
    <w:p w:rsidRDefault="003B4286" w:rsidP="00E3719F" w:rsidR="00E3719F">
      <w:pPr>
        <w:ind w:firstLine="708" w:left="4956"/>
        <w:jc w:val="both"/>
        <w:rPr>
          <w:sz w:val="20"/>
          <w:szCs w:val="20"/>
        </w:rPr>
      </w:pPr>
      <w:r w:rsidRPr="00AE757C">
        <w:rPr>
          <w:sz w:val="20"/>
          <w:szCs w:val="20"/>
        </w:rPr>
        <w:t xml:space="preserve">Ulica grada Vukovara </w:t>
      </w:r>
    </w:p>
    <w:p w:rsidRDefault="003B4286" w:rsidP="00E3719F" w:rsidR="000357D4">
      <w:pPr>
        <w:ind w:firstLine="708" w:left="4956"/>
        <w:jc w:val="both"/>
        <w:rPr>
          <w:sz w:val="20"/>
          <w:szCs w:val="20"/>
        </w:rPr>
      </w:pPr>
      <w:r w:rsidRPr="00AE757C">
        <w:rPr>
          <w:sz w:val="20"/>
          <w:szCs w:val="20"/>
        </w:rPr>
        <w:t>282</w:t>
      </w:r>
      <w:r w:rsidR="00E3719F">
        <w:rPr>
          <w:sz w:val="20"/>
          <w:szCs w:val="20"/>
        </w:rPr>
        <w:t xml:space="preserve"> </w:t>
      </w:r>
      <w:r w:rsidR="00E3719F">
        <w:rPr>
          <w:sz w:val="20"/>
          <w:szCs w:val="20"/>
        </w:rPr>
        <w:tab/>
      </w:r>
      <w:r w:rsidR="00E3719F">
        <w:rPr>
          <w:sz w:val="20"/>
          <w:szCs w:val="20"/>
        </w:rPr>
        <w:tab/>
      </w:r>
      <w:r w:rsidR="00E3719F">
        <w:rPr>
          <w:sz w:val="20"/>
          <w:szCs w:val="20"/>
        </w:rPr>
        <w:tab/>
        <w:t xml:space="preserve">     </w:t>
      </w:r>
      <w:r w:rsidR="004D36CE" w:rsidRPr="00AE757C">
        <w:rPr>
          <w:sz w:val="20"/>
          <w:szCs w:val="20"/>
        </w:rPr>
        <w:t>14.897,12</w:t>
      </w:r>
    </w:p>
    <w:p w:rsidRDefault="000357D4" w:rsidP="000357D4" w:rsidR="003B4286" w:rsidRPr="00AE757C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Pr="000357D4">
        <w:rPr>
          <w:sz w:val="20"/>
          <w:szCs w:val="20"/>
        </w:rPr>
        <w:t xml:space="preserve"> </w:t>
      </w:r>
      <w:r>
        <w:rPr>
          <w:sz w:val="20"/>
          <w:szCs w:val="20"/>
        </w:rPr>
        <w:t>nitko-dostava uredna</w:t>
      </w:r>
      <w:r w:rsidR="004D36CE" w:rsidRPr="00AE757C">
        <w:rPr>
          <w:sz w:val="20"/>
          <w:szCs w:val="20"/>
        </w:rPr>
        <w:t xml:space="preserve"> </w:t>
      </w:r>
    </w:p>
    <w:p w:rsidRDefault="003B4286" w:rsidP="003B4286" w:rsidR="005A27E5">
      <w:pPr>
        <w:jc w:val="both"/>
      </w:pPr>
      <w:r>
        <w:tab/>
      </w:r>
      <w:r>
        <w:tab/>
      </w:r>
      <w:r>
        <w:tab/>
      </w:r>
    </w:p>
    <w:p w:rsidRDefault="003B4286" w:rsidP="003B4286" w:rsidR="003B4286">
      <w:pPr>
        <w:jc w:val="both"/>
      </w:pPr>
    </w:p>
    <w:p w:rsidRDefault="005A27E5" w:rsidP="005A27E5" w:rsidR="005A27E5">
      <w:pPr>
        <w:jc w:val="both"/>
      </w:pPr>
      <w:r>
        <w:tab/>
        <w:t xml:space="preserve">Utvrđuje se da je rješenje ovog suda, broj </w:t>
      </w:r>
      <w:r w:rsidR="00473070">
        <w:t>St-</w:t>
      </w:r>
      <w:r w:rsidR="00241BDC">
        <w:t>3294/17</w:t>
      </w:r>
      <w:r>
        <w:t xml:space="preserve">, od </w:t>
      </w:r>
      <w:r w:rsidR="00241BDC">
        <w:t>17. srpnja 2018.g</w:t>
      </w:r>
      <w:r>
        <w:t xml:space="preserve">., kojim su utvrđene tražbine vjerovnika u ovoj pravnoj stvari, postalo pravomoćno dana </w:t>
      </w:r>
      <w:r w:rsidR="00241BDC">
        <w:t>29. kolovoza 2018.g</w:t>
      </w:r>
      <w:r>
        <w:t xml:space="preserve">. </w:t>
      </w:r>
    </w:p>
    <w:p w:rsidRDefault="005A27E5" w:rsidP="005A27E5" w:rsidR="009743E7">
      <w:pPr>
        <w:jc w:val="both"/>
      </w:pPr>
      <w:r>
        <w:tab/>
        <w:t xml:space="preserve">Utvrđuje se da je održavanje ročišta za glasovanje o izmijenjenom planu restrukturiranja najprije određeno zaključkom ovog suda, broj </w:t>
      </w:r>
      <w:r w:rsidR="00473070">
        <w:t>St-</w:t>
      </w:r>
      <w:r w:rsidR="00397C2C">
        <w:t>3294/17</w:t>
      </w:r>
      <w:r>
        <w:t xml:space="preserve">, od </w:t>
      </w:r>
      <w:r w:rsidR="00397C2C">
        <w:t>29. ožujka 2019.g</w:t>
      </w:r>
      <w:r>
        <w:t xml:space="preserve">, za dan </w:t>
      </w:r>
      <w:r w:rsidR="00CB31AC">
        <w:t>24. travnja 2019.g</w:t>
      </w:r>
      <w:r>
        <w:t xml:space="preserve">., </w:t>
      </w:r>
      <w:r w:rsidR="00CB31AC">
        <w:t xml:space="preserve">te je isti zaključak objavljen na e-oglasnoj ploči suda dana 29. ožujka 2019. g. </w:t>
      </w:r>
    </w:p>
    <w:p w:rsidRDefault="005A27E5" w:rsidP="001B27B0" w:rsidR="00F8347F">
      <w:pPr>
        <w:jc w:val="both"/>
      </w:pPr>
      <w:r>
        <w:t xml:space="preserve">     </w:t>
      </w:r>
    </w:p>
    <w:p w:rsidRDefault="005A27E5" w:rsidP="0054127B" w:rsidR="005A27E5">
      <w:pPr>
        <w:ind w:firstLine="708"/>
        <w:jc w:val="both"/>
      </w:pPr>
      <w:r>
        <w:t>Do dana održavanja današnj</w:t>
      </w:r>
      <w:r w:rsidR="007B149F">
        <w:t xml:space="preserve">eg ročišta za glasovanje sudu </w:t>
      </w:r>
      <w:r>
        <w:t>je, pozivom na gornji broj spisa, dostavljen Obrazac za glasovanje (obrazac br.11. Pravilnika o sadržaju i obliku obrazaca na kojima se podnose podnesci u predstečajnom i stečajnom postupku,  N.N.br</w:t>
      </w:r>
      <w:r w:rsidR="00224A7E">
        <w:t>, 197/15) od strane vjerovnika BANKA-SPLITSKO DALMATINSKA d.d. u stečaju, Split, 114. brigade 9, OIB: 25351138943</w:t>
      </w:r>
      <w:r w:rsidR="00DB7221">
        <w:t xml:space="preserve">, kojim je glasovano PROTIV Plana restruktrurianja, a </w:t>
      </w:r>
      <w:r>
        <w:t>dostavljen</w:t>
      </w:r>
      <w:r w:rsidR="00DB7221">
        <w:t xml:space="preserve"> je i </w:t>
      </w:r>
      <w:r>
        <w:t xml:space="preserve"> podnesak vjerovnika RH, Ministarstva financija, Porezne uprave od </w:t>
      </w:r>
      <w:r w:rsidR="00DB7221">
        <w:t>15. travnja 2019.g,</w:t>
      </w:r>
      <w:r>
        <w:t xml:space="preserve"> s uskratom suglasnosti na izmijenjeni plan restrukturiranja u smislu članka 54 stavka 1 SZ-a.</w:t>
      </w:r>
    </w:p>
    <w:p w:rsidRDefault="005A27E5" w:rsidP="005A27E5" w:rsidR="005A27E5">
      <w:pPr>
        <w:jc w:val="both"/>
      </w:pPr>
      <w:r>
        <w:t xml:space="preserve">           </w:t>
      </w:r>
      <w:r w:rsidR="00B02B31">
        <w:t xml:space="preserve">Spisu prileži podnesak vjerovnika EUROHERC OSIGURANJE d.d. iz Zagreba, Ul. grada Vukovara 282, OIB: 22694857747, kojim obavještava ovaj sud da je njegova tražbina, koja je osporena </w:t>
      </w:r>
      <w:r w:rsidR="0098742E">
        <w:t xml:space="preserve">rješenjem ovog suda, broj gornji od 17. srpnja 2018. godine, pravomoćnom </w:t>
      </w:r>
      <w:r w:rsidR="0098742E">
        <w:lastRenderedPageBreak/>
        <w:t xml:space="preserve">presudom zbog ogluhe ovog suda, broj P-2537/18 od 20. veljače 2019. godine, utvrđena kao osnovana </w:t>
      </w:r>
      <w:r w:rsidR="00C612C6">
        <w:t>u iznosu od 14.897,12 kn, kao tražbina drugog višeg isplatnog reda, te ovaj sud ovime ispravlja  i dopunjuje tablicu, koju je sastavio i javno objavio 29. studenog 2018. godine.</w:t>
      </w:r>
    </w:p>
    <w:p w:rsidRDefault="005A27E5" w:rsidP="005A27E5" w:rsidR="005A27E5">
      <w:pPr>
        <w:jc w:val="both"/>
      </w:pPr>
      <w:r>
        <w:t xml:space="preserve">            Utvrđuje se da je na e-oglasnoj ploči suda dana </w:t>
      </w:r>
      <w:r w:rsidR="00193ABE">
        <w:t xml:space="preserve">29. studenog 2018. g., </w:t>
      </w:r>
      <w:r>
        <w:t xml:space="preserve">objavljen popis vjerovnika i prava glasa koja vjerovnicima pripadaju (članak 57. Stečajnog zakona, N.N.br.71/15), dok  je izmijenjeni plan restrukturiranja dužnika objavljen </w:t>
      </w:r>
      <w:r w:rsidR="00193ABE">
        <w:t>23. kolovoza 2018</w:t>
      </w:r>
      <w:r>
        <w:t xml:space="preserve">. godine. </w:t>
      </w:r>
    </w:p>
    <w:p w:rsidRDefault="0067789F" w:rsidP="005A27E5" w:rsidR="0067789F">
      <w:pPr>
        <w:jc w:val="both"/>
      </w:pPr>
      <w:r>
        <w:tab/>
        <w:t>Ovaj sud je dana 23. Travnja 2019. Godine objavio dopunu popisa vjerovnika i prava glasa koja vjerovnicima pripadaju na e-oglasnoj ploči, time da je utvrđen pod rednim brojem 46. Vjerovnik Euroherc Osiguranje d.d. iz Zagreba, Ul. grada Vukovara 282, OIB: 22694857747 s tražbinom u iznosu od 14.897,12 kn.</w:t>
      </w:r>
    </w:p>
    <w:p w:rsidRDefault="006557FE" w:rsidP="006557FE" w:rsidR="006557FE" w:rsidRPr="006557FE">
      <w:pPr>
        <w:jc w:val="both"/>
        <w:rPr>
          <w:sz w:val="20"/>
          <w:szCs w:val="20"/>
        </w:rPr>
      </w:pPr>
      <w:r>
        <w:tab/>
        <w:t>Utvrđuje se da je današnjem ročištu za gl</w:t>
      </w:r>
      <w:r w:rsidRPr="006557FE">
        <w:t>asovanje prisutan samo jedan vjerovnik ATOS IT SOLUTIONS AND SERVICES društvo s ograničenom odgovornošću za informatičku tehnologiju</w:t>
      </w:r>
      <w:r w:rsidRPr="006557FE">
        <w:tab/>
        <w:t>OIB: 78920611325</w:t>
      </w:r>
      <w:r w:rsidRPr="006557FE">
        <w:tab/>
        <w:t>Heinzelova 69, 10000 Zagreb</w:t>
      </w:r>
      <w:r>
        <w:t xml:space="preserve"> s tražbinom u iznosu od 53.573,25 kn.</w:t>
      </w:r>
    </w:p>
    <w:p w:rsidRDefault="005A27E5" w:rsidP="005A27E5" w:rsidR="005A27E5">
      <w:pPr>
        <w:jc w:val="both"/>
      </w:pPr>
      <w:r>
        <w:t xml:space="preserve">           Sudac upoznaje nazočne kako se prema članku 59. stavku 2. SZ-a smatra da su vjerovnici prihvatili plan restrukturiranja ako je:</w:t>
      </w:r>
    </w:p>
    <w:p w:rsidRDefault="005A27E5" w:rsidP="005A27E5" w:rsidR="005A27E5">
      <w:pPr>
        <w:jc w:val="both"/>
      </w:pPr>
      <w:r>
        <w:t xml:space="preserve">-za prihvaćanje plana glasovala većina svih vjerovnika i ako </w:t>
      </w:r>
    </w:p>
    <w:p w:rsidRDefault="005A27E5" w:rsidP="005A27E5" w:rsidR="005A27E5">
      <w:pPr>
        <w:jc w:val="both"/>
      </w:pPr>
      <w:r>
        <w:t>-u svakoj skupini zbroj tražbina vjerovnika koji su glasovali za prihvaćanje plana dvostruko prelazi zbroj tražbina koji su glasovali protiv prihvaćanja plana restrukturiranja</w:t>
      </w:r>
    </w:p>
    <w:p w:rsidRDefault="005A27E5" w:rsidP="005A27E5" w:rsidR="00515995">
      <w:pPr>
        <w:jc w:val="both"/>
      </w:pPr>
      <w:r>
        <w:t xml:space="preserve">  </w:t>
      </w:r>
    </w:p>
    <w:p w:rsidRDefault="00F6205B" w:rsidP="005A27E5" w:rsidR="00F6205B">
      <w:pPr>
        <w:jc w:val="both"/>
      </w:pPr>
    </w:p>
    <w:p w:rsidRDefault="00F6205B" w:rsidP="00F6205B" w:rsidR="00F6205B">
      <w:pPr>
        <w:jc w:val="both"/>
      </w:pPr>
      <w:r>
        <w:t>Sud donosi</w:t>
      </w:r>
    </w:p>
    <w:p w:rsidRDefault="00F6205B" w:rsidP="00F6205B" w:rsidR="00F6205B">
      <w:pPr>
        <w:jc w:val="both"/>
      </w:pPr>
      <w:r>
        <w:t xml:space="preserve">                                                                     Rješenje</w:t>
      </w:r>
    </w:p>
    <w:p w:rsidRDefault="00F6205B" w:rsidP="00F6205B" w:rsidR="00F6205B">
      <w:pPr>
        <w:ind w:firstLine="720"/>
        <w:jc w:val="both"/>
        <w:rPr>
          <w:b/>
        </w:rPr>
      </w:pPr>
    </w:p>
    <w:p w:rsidRDefault="00F6205B" w:rsidP="00F6205B" w:rsidR="00F6205B">
      <w:pPr>
        <w:pStyle w:val="Odlomakpopisa"/>
        <w:numPr>
          <w:ilvl w:val="0"/>
          <w:numId w:val="2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Prelazi se na raspravljanje o izmijenjenom planu restrukturiranja dužnika</w:t>
      </w:r>
    </w:p>
    <w:p w:rsidRDefault="00F6205B" w:rsidP="00F6205B" w:rsidR="00F6205B">
      <w:pPr>
        <w:ind w:firstLine="720"/>
        <w:jc w:val="both"/>
      </w:pPr>
    </w:p>
    <w:p w:rsidRDefault="00C31593" w:rsidP="00F6205B" w:rsidR="00F6205B">
      <w:pPr>
        <w:ind w:firstLine="720"/>
        <w:jc w:val="both"/>
      </w:pPr>
      <w:r>
        <w:t xml:space="preserve">Čita se </w:t>
      </w:r>
      <w:r w:rsidR="00F6205B">
        <w:t xml:space="preserve"> Izm</w:t>
      </w:r>
      <w:r>
        <w:t xml:space="preserve">ijenjeni plan restrukturiranja od 7. Kolovoza 2018. Godine. </w:t>
      </w:r>
    </w:p>
    <w:p w:rsidRDefault="00671E82" w:rsidP="00F6205B" w:rsidR="00671E82">
      <w:pPr>
        <w:ind w:firstLine="720"/>
        <w:jc w:val="both"/>
      </w:pPr>
      <w:r>
        <w:t xml:space="preserve">Povjerenik vezano uz Izmijenjeni plan financijskog i operativnog restrukturiranja navodi da je u istom predloženo da se otpiše 70% tražbina, a preostalih 30% da se otplati kroz 60 mjeseci uz dodatnih 12 mjeseci počeka bez kamata u jednakim mjesečnim anuitetima počevši od pravomoćnosti rješenje Trgovačkog suda o sklopljenoj predstečajnoj nagodbi. U ostalom dijelu Plan restrukturiranja je </w:t>
      </w:r>
      <w:r w:rsidR="002D660E">
        <w:t>neizmijenjen</w:t>
      </w:r>
      <w:r>
        <w:t xml:space="preserve">. </w:t>
      </w:r>
    </w:p>
    <w:p w:rsidRDefault="00575F80" w:rsidP="00F6205B" w:rsidR="00575F80">
      <w:pPr>
        <w:ind w:firstLine="720"/>
        <w:jc w:val="both"/>
      </w:pPr>
    </w:p>
    <w:p w:rsidRDefault="00575F80" w:rsidP="00F6205B" w:rsidR="00575F80">
      <w:pPr>
        <w:ind w:firstLine="720"/>
        <w:jc w:val="both"/>
      </w:pPr>
    </w:p>
    <w:p w:rsidRDefault="00F6205B" w:rsidP="005A27E5" w:rsidR="00F6205B">
      <w:pPr>
        <w:jc w:val="both"/>
        <w:sectPr w:rsidSect="005A27E5" w:rsidR="00F6205B">
          <w:headerReference w:type="default" r:id="rId11"/>
          <w:headerReference w:type="first" r:id="rId12"/>
          <w:pgSz w:h="16838" w:w="11906"/>
          <w:pgMar w:gutter="0" w:footer="708" w:header="708" w:left="1417" w:bottom="1417" w:right="1417" w:top="1417"/>
          <w:cols w:space="708"/>
          <w:titlePg/>
          <w:docGrid w:linePitch="360"/>
        </w:sectPr>
      </w:pPr>
    </w:p>
    <w:p w:rsidRDefault="00F6205B" w:rsidP="00F6205B" w:rsidR="00F6205B">
      <w:pPr>
        <w:ind w:firstLine="720"/>
        <w:jc w:val="both"/>
      </w:pPr>
    </w:p>
    <w:p w:rsidRDefault="00905548" w:rsidP="005A27E5" w:rsidR="00905548">
      <w:pPr>
        <w:jc w:val="both"/>
      </w:pPr>
    </w:p>
    <w:p w:rsidRDefault="005A27E5" w:rsidP="005A27E5" w:rsidR="005A27E5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>Prelazi se na glasovanje o planu restrukturiranja</w:t>
      </w:r>
    </w:p>
    <w:p w:rsidRDefault="005A27E5" w:rsidP="005A27E5" w:rsidR="005A27E5">
      <w:pPr>
        <w:ind w:firstLine="720"/>
        <w:jc w:val="both"/>
      </w:pPr>
    </w:p>
    <w:p w:rsidRDefault="00703E9B" w:rsidP="005A27E5" w:rsidR="005A27E5">
      <w:pPr>
        <w:ind w:firstLine="720"/>
        <w:jc w:val="both"/>
      </w:pPr>
      <w:r>
        <w:t>Sud</w:t>
      </w:r>
      <w:r w:rsidR="005A27E5">
        <w:t xml:space="preserve"> objavljuje da su prema izmijenjenom planu restrukturiranja vjero</w:t>
      </w:r>
      <w:r>
        <w:t>vnici razvrstani u jednu skupinu.</w:t>
      </w:r>
    </w:p>
    <w:p w:rsidRDefault="005A27E5" w:rsidP="005A27E5" w:rsidR="005A27E5">
      <w:pPr>
        <w:ind w:firstLine="720"/>
        <w:jc w:val="both"/>
      </w:pPr>
    </w:p>
    <w:p w:rsidRDefault="005A27E5" w:rsidP="005A27E5" w:rsidR="005A27E5">
      <w:pPr>
        <w:ind w:firstLine="720"/>
        <w:jc w:val="both"/>
        <w:rPr>
          <w:u w:val="single"/>
        </w:rPr>
      </w:pPr>
      <w:r>
        <w:rPr>
          <w:u w:val="single"/>
        </w:rPr>
        <w:t xml:space="preserve">Pristupa se glasovanju </w:t>
      </w:r>
    </w:p>
    <w:p w:rsidRDefault="00B9080F" w:rsidP="00C4057B" w:rsidR="00C4057B">
      <w:pPr>
        <w:ind w:firstLine="720"/>
        <w:jc w:val="both"/>
      </w:pPr>
      <w:r>
        <w:t xml:space="preserve">Sud </w:t>
      </w:r>
      <w:r w:rsidR="00C4057B">
        <w:t xml:space="preserve">utvrđuje da </w:t>
      </w:r>
      <w:r w:rsidR="008B4681">
        <w:t xml:space="preserve">jedini prisutni vjerovnik </w:t>
      </w:r>
      <w:r w:rsidR="00C4057B">
        <w:t xml:space="preserve"> </w:t>
      </w:r>
      <w:r w:rsidR="008B4681">
        <w:t xml:space="preserve">predaje u spis ispunjeni obrazac glasovanja, pa sud u tabličnom prikazu </w:t>
      </w:r>
      <w:r w:rsidR="009B3741">
        <w:t>objavljuje</w:t>
      </w:r>
      <w:r w:rsidR="008B4681">
        <w:t xml:space="preserve"> kako slijedi:</w:t>
      </w:r>
    </w:p>
    <w:p w:rsidRDefault="000D5070" w:rsidP="005A27E5" w:rsidR="000D5070">
      <w:pPr>
        <w:ind w:firstLine="720"/>
        <w:jc w:val="both"/>
        <w:rPr>
          <w:u w:val="single"/>
        </w:rPr>
      </w:pPr>
    </w:p>
    <w:tbl>
      <w:tblPr>
        <w:tblpPr w:tblpY="1" w:vertAnchor="text" w:rightFromText="180" w:leftFromText="180"/>
        <w:tblOverlap w:val="never"/>
        <w:tblW w:type="dxa" w:w="10069"/>
        <w:tblLayout w:type="fixed"/>
        <w:tblLook w:val="04A0" w:noVBand="1" w:noHBand="0" w:lastColumn="0" w:firstColumn="1" w:lastRow="0" w:firstRow="1"/>
      </w:tblPr>
      <w:tblGrid>
        <w:gridCol w:w="697"/>
        <w:gridCol w:w="2392"/>
        <w:gridCol w:w="1414"/>
        <w:gridCol w:w="2551"/>
        <w:gridCol w:w="1418"/>
        <w:gridCol w:w="1559"/>
        <w:gridCol w:w="38"/>
      </w:tblGrid>
      <w:tr w:rsidTr="00B52EF8" w:rsidR="004657E8" w:rsidRPr="000D5070">
        <w:trPr>
          <w:trHeight w:val="915"/>
        </w:trPr>
        <w:tc>
          <w:tcPr>
            <w:tcW w:type="dxa" w:w="697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FFEB9C" w:color="auto" w:val="clear"/>
            <w:vAlign w:val="center"/>
            <w:hideMark/>
          </w:tcPr>
          <w:p w:rsidRDefault="004657E8" w:rsidP="00987ABA" w:rsidR="004657E8" w:rsidRPr="000D5070">
            <w:pPr>
              <w:jc w:val="both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RBR</w:t>
            </w:r>
          </w:p>
        </w:tc>
        <w:tc>
          <w:tcPr>
            <w:tcW w:type="dxa" w:w="2392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FFEB9C" w:color="auto" w:val="clear"/>
            <w:vAlign w:val="center"/>
            <w:hideMark/>
          </w:tcPr>
          <w:p w:rsidRDefault="004657E8" w:rsidP="00987ABA" w:rsidR="004657E8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1414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FFEB9C" w:color="auto" w:val="clear"/>
            <w:vAlign w:val="center"/>
            <w:hideMark/>
          </w:tcPr>
          <w:p w:rsidRDefault="004657E8" w:rsidP="00987ABA" w:rsidR="004657E8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OIB VJEROVNIKA</w:t>
            </w:r>
          </w:p>
        </w:tc>
        <w:tc>
          <w:tcPr>
            <w:tcW w:type="dxa" w:w="2551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FFEB9C" w:color="auto" w:val="clear"/>
            <w:vAlign w:val="center"/>
            <w:hideMark/>
          </w:tcPr>
          <w:p w:rsidRDefault="004657E8" w:rsidP="00987ABA" w:rsidR="004657E8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ADRESA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FEB9C" w:color="auto" w:val="clear"/>
            <w:vAlign w:val="center"/>
            <w:hideMark/>
          </w:tcPr>
          <w:p w:rsidRDefault="004657E8" w:rsidP="00987ABA" w:rsidR="004657E8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UTVRĐENI IZNOS TRAŽBINE (kn)</w:t>
            </w:r>
          </w:p>
        </w:tc>
        <w:tc>
          <w:tcPr>
            <w:tcW w:type="dxa" w:w="1597"/>
            <w:gridSpan w:val="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657E8" w:rsidP="00987ABA" w:rsidR="004657E8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</w:p>
          <w:p w:rsidRDefault="000A6CED" w:rsidP="00987ABA" w:rsidR="000A6CED" w:rsidRPr="000A6CED">
            <w:pPr>
              <w:spacing w:lineRule="auto" w:line="276" w:after="200"/>
              <w:rPr>
                <w:rFonts w:eastAsia="Calibri"/>
              </w:rPr>
            </w:pPr>
            <w:r w:rsidRPr="000A6CED">
              <w:rPr>
                <w:rFonts w:eastAsia="Calibri"/>
              </w:rPr>
              <w:t>ZA/PROTIV</w:t>
            </w:r>
          </w:p>
        </w:tc>
      </w:tr>
      <w:tr w:rsidTr="00B52EF8" w:rsidR="004657E8" w:rsidRPr="000D5070">
        <w:trPr>
          <w:trHeight w:val="638"/>
        </w:trPr>
        <w:tc>
          <w:tcPr>
            <w:tcW w:type="dxa" w:w="697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657E8" w:rsidP="00987ABA" w:rsidR="004657E8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2392"/>
            <w:tcBorders>
              <w:bottom w:space="0" w:sz="4" w:color="auto" w:val="single"/>
            </w:tcBorders>
            <w:vAlign w:val="bottom"/>
            <w:hideMark/>
          </w:tcPr>
          <w:p w:rsidRDefault="004657E8" w:rsidP="00987ABA" w:rsidR="004657E8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A2B EXPRESS LOGISTIKA d.o.o. za prijevoz i otpremništvo</w:t>
            </w:r>
          </w:p>
        </w:tc>
        <w:tc>
          <w:tcPr>
            <w:tcW w:type="dxa" w:w="1414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vAlign w:val="bottom"/>
            <w:hideMark/>
          </w:tcPr>
          <w:p w:rsidRDefault="004657E8" w:rsidP="00987ABA" w:rsidR="004657E8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54655542852</w:t>
            </w:r>
          </w:p>
        </w:tc>
        <w:tc>
          <w:tcPr>
            <w:tcW w:type="dxa" w:w="2551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vAlign w:val="bottom"/>
            <w:hideMark/>
          </w:tcPr>
          <w:p w:rsidRDefault="004657E8" w:rsidP="00987ABA" w:rsidR="004657E8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Buzinski prilaz 36/a,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57E8" w:rsidP="00987ABA" w:rsidR="004657E8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5.270,93</w:t>
            </w:r>
          </w:p>
        </w:tc>
        <w:tc>
          <w:tcPr>
            <w:tcW w:type="dxa" w:w="1597"/>
            <w:gridSpan w:val="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4657E8" w:rsidRPr="008B4681">
            <w:pPr>
              <w:spacing w:lineRule="auto" w:line="276" w:after="200"/>
              <w:rPr>
                <w:rFonts w:eastAsia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4657E8" w:rsidRPr="000D5070">
        <w:trPr>
          <w:trHeight w:val="683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657E8" w:rsidP="00987ABA" w:rsidR="004657E8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23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4657E8" w:rsidP="00987ABA" w:rsidR="004657E8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Agencija za lijekove i medicinske proizvode HALMED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4657E8" w:rsidP="00987ABA" w:rsidR="004657E8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37926884937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57E8" w:rsidP="00987ABA" w:rsidR="004657E8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Ksaverska cesta 4, 10000 Zagreb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4657E8" w:rsidP="00987ABA" w:rsidR="004657E8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9.650,00</w:t>
            </w:r>
          </w:p>
        </w:tc>
        <w:tc>
          <w:tcPr>
            <w:tcW w:type="dxa" w:w="1597"/>
            <w:gridSpan w:val="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4657E8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4657E8" w:rsidRPr="000D5070">
        <w:trPr>
          <w:trHeight w:val="578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657E8" w:rsidP="00987ABA" w:rsidR="004657E8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57E8" w:rsidP="00987ABA" w:rsidR="004657E8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AM NEPOS d.o.o. za trgovinu i usluge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4657E8" w:rsidP="00987ABA" w:rsidR="004657E8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66041383155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57E8" w:rsidP="00987ABA" w:rsidR="004657E8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Maksimirska 284,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57E8" w:rsidP="00987ABA" w:rsidR="004657E8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44.516,50</w:t>
            </w:r>
          </w:p>
        </w:tc>
        <w:tc>
          <w:tcPr>
            <w:tcW w:type="dxa" w:w="15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4657E8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4657E8" w:rsidRPr="000D5070">
        <w:trPr>
          <w:trHeight w:val="792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657E8" w:rsidP="00987ABA" w:rsidR="004657E8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657E8" w:rsidP="00987ABA" w:rsidR="004657E8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AMIS TELEKOM društvo za telekomunikacijske usluge d.o.o.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657E8" w:rsidP="00987ABA" w:rsidR="004657E8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54211229569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657E8" w:rsidP="00987ABA" w:rsidR="004657E8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Bani 75, 10000 Zagreb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4657E8" w:rsidP="00987ABA" w:rsidR="004657E8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14.951,65</w:t>
            </w:r>
          </w:p>
        </w:tc>
        <w:tc>
          <w:tcPr>
            <w:tcW w:type="dxa" w:w="15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4657E8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4657E8" w:rsidRPr="000D5070">
        <w:trPr>
          <w:trHeight w:val="600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657E8" w:rsidP="00987ABA" w:rsidR="004657E8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57E8" w:rsidP="00987ABA" w:rsidR="004657E8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ANPARO d.o.o. za savjetovanje i usluge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4657E8" w:rsidP="00987ABA" w:rsidR="004657E8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36885326631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57E8" w:rsidP="00987ABA" w:rsidR="004657E8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Horvaćanska cesta 27,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4657E8" w:rsidP="00987ABA" w:rsidR="004657E8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type="dxa" w:w="15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4657E8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10348F" w:rsidRPr="000D5070">
        <w:trPr>
          <w:gridAfter w:val="1"/>
          <w:wAfter w:type="dxa" w:w="38"/>
          <w:trHeight w:val="1032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0348F" w:rsidP="00987ABA" w:rsidR="0010348F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10348F" w:rsidP="00987ABA" w:rsidR="0010348F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ATOS IT SOLUTIONS AND SERVICES društvo s ograničenom odgovornošću za informatičku tehnologiju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10348F" w:rsidP="00987ABA" w:rsidR="0010348F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78920611325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10348F" w:rsidP="00987ABA" w:rsidR="0010348F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Heinzelova 69,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0348F" w:rsidP="00987ABA" w:rsidR="0010348F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53.573,25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10348F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10348F" w:rsidRPr="000D5070">
        <w:trPr>
          <w:gridAfter w:val="1"/>
          <w:wAfter w:type="dxa" w:w="38"/>
          <w:trHeight w:val="803"/>
        </w:trPr>
        <w:tc>
          <w:tcPr>
            <w:tcW w:type="dxa" w:w="69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0348F" w:rsidP="00987ABA" w:rsidR="0010348F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type="dxa" w:w="239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10348F" w:rsidP="00987ABA" w:rsidR="0010348F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BANKA SPLITSKO-DALMATINSKA, dioničko društvo u stečaju</w:t>
            </w:r>
          </w:p>
        </w:tc>
        <w:tc>
          <w:tcPr>
            <w:tcW w:type="dxa" w:w="141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10348F" w:rsidP="00987ABA" w:rsidR="0010348F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25351138943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10348F" w:rsidP="00987ABA" w:rsidR="0010348F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114. brigade 9, 21000 Split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0348F" w:rsidP="00987ABA" w:rsidR="0010348F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466.133,06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10348F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10348F" w:rsidRPr="000D5070">
        <w:trPr>
          <w:gridAfter w:val="1"/>
          <w:wAfter w:type="dxa" w:w="38"/>
          <w:trHeight w:val="552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0348F" w:rsidP="00987ABA" w:rsidR="0010348F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10348F" w:rsidP="00987ABA" w:rsidR="0010348F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 xml:space="preserve">BECKMAN COULTER d.o.o. 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10348F" w:rsidP="00987ABA" w:rsidR="0010348F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46191202403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10348F" w:rsidP="00987ABA" w:rsidR="0010348F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Avenija V. Holjevca 40,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10348F" w:rsidP="00987ABA" w:rsidR="0010348F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458.537,63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10348F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10348F" w:rsidRPr="000D5070">
        <w:trPr>
          <w:gridAfter w:val="1"/>
          <w:wAfter w:type="dxa" w:w="38"/>
          <w:trHeight w:val="949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0348F" w:rsidP="00987ABA" w:rsidR="0010348F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10348F" w:rsidP="00987ABA" w:rsidR="0010348F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BIOGNOST d.o.o. za razvoj, proizvodnju i promet farmaceutskih proizvoda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10348F" w:rsidP="00987ABA" w:rsidR="0010348F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05273195306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10348F" w:rsidP="00987ABA" w:rsidR="0010348F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Međugorska 59,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10348F" w:rsidP="00987ABA" w:rsidR="0010348F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13.662,50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10348F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10348F" w:rsidRPr="000D5070">
        <w:trPr>
          <w:gridAfter w:val="1"/>
          <w:wAfter w:type="dxa" w:w="38"/>
          <w:trHeight w:val="638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0348F" w:rsidP="00987ABA" w:rsidR="0010348F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10348F" w:rsidP="00987ABA" w:rsidR="0010348F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BTL d.o.o. za uvoz-izvoz i veletrgovinu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10348F" w:rsidP="00987ABA" w:rsidR="0010348F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33550609811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10348F" w:rsidP="00987ABA" w:rsidR="0010348F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Gortanova 32,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10348F" w:rsidP="00987ABA" w:rsidR="0010348F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22.980,00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10348F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10348F" w:rsidRPr="000D5070">
        <w:trPr>
          <w:gridAfter w:val="1"/>
          <w:wAfter w:type="dxa" w:w="38"/>
          <w:trHeight w:val="638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0348F" w:rsidP="00987ABA" w:rsidR="0010348F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0348F" w:rsidP="00987ABA" w:rsidR="0010348F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CROATIA OSIGURANJE d.d.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0348F" w:rsidP="00987ABA" w:rsidR="0010348F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26187994862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0348F" w:rsidP="00987ABA" w:rsidR="0010348F" w:rsidRPr="000D5070">
            <w:pPr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Vatroslava Jagića 33,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0348F" w:rsidP="00987ABA" w:rsidR="0010348F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7.800,01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10348F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10348F" w:rsidRPr="000D5070">
        <w:trPr>
          <w:gridAfter w:val="1"/>
          <w:wAfter w:type="dxa" w:w="38"/>
          <w:trHeight w:val="912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0348F" w:rsidP="00987ABA" w:rsidR="0010348F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10348F" w:rsidP="00987ABA" w:rsidR="0010348F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ČISTA VODA društvo s ograničenom odgovornošću za proizvodnju i usluge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10348F" w:rsidP="00987ABA" w:rsidR="0010348F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42375187043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10348F" w:rsidP="00987ABA" w:rsidR="0010348F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Kovinska 4a,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0348F" w:rsidP="00987ABA" w:rsidR="0010348F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136,25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10348F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10348F" w:rsidRPr="000D5070">
        <w:trPr>
          <w:gridAfter w:val="1"/>
          <w:wAfter w:type="dxa" w:w="38"/>
          <w:trHeight w:val="998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0348F" w:rsidP="00987ABA" w:rsidR="0010348F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10348F" w:rsidP="00987ABA" w:rsidR="0010348F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DA-CAR društvo s ograničenom odgovornošću za unutarnju i vanjsku trgovinu i ugostiteljstvo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10348F" w:rsidP="00987ABA" w:rsidR="0010348F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56607977258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10348F" w:rsidP="00987ABA" w:rsidR="0010348F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II Poljski put 43, 10000 Zagreb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0348F" w:rsidP="00987ABA" w:rsidR="0010348F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1.250,00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10348F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10348F" w:rsidRPr="000D5070">
        <w:trPr>
          <w:gridAfter w:val="1"/>
          <w:wAfter w:type="dxa" w:w="38"/>
          <w:trHeight w:val="683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0348F" w:rsidP="00987ABA" w:rsidR="0010348F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10348F" w:rsidP="00987ABA" w:rsidR="0010348F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DUBOVICA 7 d.o.o. za ugostiteljstvo, trgovinu i usluge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10348F" w:rsidP="00987ABA" w:rsidR="0010348F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61190072891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10348F" w:rsidP="00987ABA" w:rsidR="0010348F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Gundulićeva ulica 18,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0348F" w:rsidP="00987ABA" w:rsidR="0010348F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2.212,40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10348F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10348F" w:rsidRPr="000D5070">
        <w:trPr>
          <w:gridAfter w:val="1"/>
          <w:wAfter w:type="dxa" w:w="38"/>
          <w:trHeight w:val="743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0348F" w:rsidP="00987ABA" w:rsidR="0010348F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10348F" w:rsidP="00987ABA" w:rsidR="0010348F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EURO DAUS dioničko društvo za trgovinu i servis vozila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10348F" w:rsidP="00987ABA" w:rsidR="0010348F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19212513210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10348F" w:rsidP="00987ABA" w:rsidR="0010348F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Put Mostina 1, 21000 Split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0348F" w:rsidP="00987ABA" w:rsidR="0010348F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3.390,72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10348F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463801" w:rsidRPr="000D5070">
        <w:trPr>
          <w:gridAfter w:val="1"/>
          <w:wAfter w:type="dxa" w:w="38"/>
          <w:trHeight w:val="889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EURO OMEGA GRADNJA društvo s ograničenom odgovornošću za usluge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96996085055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Oriovačka 17,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24.485,00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463801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463801" w:rsidRPr="000D5070">
        <w:trPr>
          <w:gridAfter w:val="1"/>
          <w:wAfter w:type="dxa" w:w="38"/>
          <w:trHeight w:val="852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EXPERS USLUGE društvo s ograničenom odgovornošću, za trgovinu i usluge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42385049895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Ilica 87,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43,75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463801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463801" w:rsidRPr="000D5070">
        <w:trPr>
          <w:gridAfter w:val="1"/>
          <w:wAfter w:type="dxa" w:w="38"/>
          <w:trHeight w:val="660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lastRenderedPageBreak/>
              <w:t>18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FINANCIJSKA AGENCIJA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Ulica grada Vukovara 70,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63801" w:rsidP="00987ABA" w:rsidR="00463801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 xml:space="preserve">175,00   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463801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463801" w:rsidRPr="000D5070">
        <w:trPr>
          <w:gridAfter w:val="1"/>
          <w:wAfter w:type="dxa" w:w="38"/>
          <w:trHeight w:val="1140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FORTUNA TECH društvo s ograničenom odgovornošću za proizvodnju i usluge (HOTEL RESIDENCE)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68208565975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Avenija Dubrava 70,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63801" w:rsidP="00987ABA" w:rsidR="00463801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 xml:space="preserve">463,00   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463801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463801" w:rsidRPr="000D5070">
        <w:trPr>
          <w:gridAfter w:val="1"/>
          <w:wAfter w:type="dxa" w:w="38"/>
          <w:trHeight w:val="683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GRAD ZAGREB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61817894937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Trg Stjepana Radića 1,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63801" w:rsidP="00987ABA" w:rsidR="00463801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 xml:space="preserve">520,00   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463801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463801" w:rsidRPr="000D5070">
        <w:trPr>
          <w:gridAfter w:val="1"/>
          <w:wAfter w:type="dxa" w:w="38"/>
          <w:trHeight w:val="698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HRVATSKI TELEKOM d.d.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81793146560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Roberta Frangeša Mihanovića 9,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463801" w:rsidP="00987ABA" w:rsidR="00463801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11.287,51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463801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463801" w:rsidRPr="000D5070">
        <w:trPr>
          <w:gridAfter w:val="1"/>
          <w:wAfter w:type="dxa" w:w="38"/>
          <w:trHeight w:val="709"/>
        </w:trPr>
        <w:tc>
          <w:tcPr>
            <w:tcW w:type="dxa" w:w="69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type="dxa" w:w="239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JAVNI BILJEŽNIK NEVENKA JUKIĆ</w:t>
            </w:r>
          </w:p>
        </w:tc>
        <w:tc>
          <w:tcPr>
            <w:tcW w:type="dxa" w:w="141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88604459883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Koranska ul. 1C, 10000 Zagreb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1.903,06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463801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463801" w:rsidRPr="000D5070">
        <w:trPr>
          <w:gridAfter w:val="1"/>
          <w:wAfter w:type="dxa" w:w="38"/>
          <w:trHeight w:val="409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KIRPYKLA j.d.o.o.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10176136062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Nova Ves 23,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5.760,00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463801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463801" w:rsidRPr="000D5070">
        <w:trPr>
          <w:gridAfter w:val="1"/>
          <w:wAfter w:type="dxa" w:w="38"/>
          <w:trHeight w:val="443"/>
        </w:trPr>
        <w:tc>
          <w:tcPr>
            <w:tcW w:type="dxa" w:w="69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type="dxa" w:w="239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KIRPYKLA j.d.o.o. za usluge</w:t>
            </w:r>
          </w:p>
        </w:tc>
        <w:tc>
          <w:tcPr>
            <w:tcW w:type="dxa" w:w="141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10176136062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Nova Ves 23, 10000 Zagreb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65.245,00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463801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463801" w:rsidRPr="000D5070">
        <w:trPr>
          <w:gridAfter w:val="1"/>
          <w:wAfter w:type="dxa" w:w="38"/>
          <w:trHeight w:val="709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LINGOTEKA d.o.o. za poduku jezika i prevođenje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95807041501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Pantovčak 276,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2.716,43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463801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463801" w:rsidRPr="000D5070">
        <w:trPr>
          <w:gridAfter w:val="1"/>
          <w:wAfter w:type="dxa" w:w="38"/>
          <w:trHeight w:val="638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LOLA RIBAR dioničko društvo za proizvodnju saniteta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96809077214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Radnička cesta 54,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11.227,23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463801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463801" w:rsidRPr="000D5070">
        <w:trPr>
          <w:gridAfter w:val="1"/>
          <w:wAfter w:type="dxa" w:w="38"/>
          <w:trHeight w:val="518"/>
        </w:trPr>
        <w:tc>
          <w:tcPr>
            <w:tcW w:type="dxa" w:w="69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type="dxa" w:w="239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MAĆUHICA j.d.o.o. za usluge</w:t>
            </w:r>
          </w:p>
        </w:tc>
        <w:tc>
          <w:tcPr>
            <w:tcW w:type="dxa" w:w="141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463801" w:rsidP="00987ABA" w:rsidR="00463801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10315357781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Nova Ves 21,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463801" w:rsidP="00987ABA" w:rsidR="00463801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4.043,00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463801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7C6EF6" w:rsidRPr="000D5070">
        <w:trPr>
          <w:gridAfter w:val="1"/>
          <w:wAfter w:type="dxa" w:w="38"/>
          <w:trHeight w:val="852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7C6EF6" w:rsidP="00987ABA" w:rsidR="007C6EF6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MARIJA d.o.o. za proizvodnju tekstilnih proizvoda, unutarnju i vanjsku trgovinu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7C6EF6" w:rsidP="00987ABA" w:rsidR="007C6EF6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20799429603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Teslićka 70,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3.600,00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7C6EF6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7C6EF6" w:rsidRPr="000D5070">
        <w:trPr>
          <w:gridAfter w:val="1"/>
          <w:wAfter w:type="dxa" w:w="38"/>
          <w:trHeight w:val="1478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7C6EF6" w:rsidP="00987ABA" w:rsidR="007C6EF6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lastRenderedPageBreak/>
              <w:t>29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MEDICAL INTERTRADE društvo s ograničenom odgovornošću za vanjsku trgovinu i za trgovinu na veliko i malo neprehrambenim proizvodima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7C6EF6" w:rsidP="00987ABA" w:rsidR="007C6EF6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04492664153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Dr. Franje Tuđmana 3, 10431 Sveta Nedelja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47.742,35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7C6EF6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7C6EF6" w:rsidRPr="000D5070">
        <w:trPr>
          <w:gridAfter w:val="1"/>
          <w:wAfter w:type="dxa" w:w="38"/>
          <w:trHeight w:val="912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7C6EF6" w:rsidP="00987ABA" w:rsidR="007C6EF6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MELCIR-ŽIDOV društvo s ograničenom odgovornošću za proizvodnju i trgovinu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7C6EF6" w:rsidP="00987ABA" w:rsidR="007C6EF6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22764777118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Donja 45, 40323 Cirkovljan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1.586,99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7C6EF6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7C6EF6" w:rsidRPr="000D5070">
        <w:trPr>
          <w:gridAfter w:val="1"/>
          <w:wAfter w:type="dxa" w:w="38"/>
          <w:trHeight w:val="672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7C6EF6" w:rsidP="00987ABA" w:rsidR="007C6EF6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 xml:space="preserve">MINISTARSTVO FINANCIJA – PU 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7C6EF6" w:rsidP="00987ABA" w:rsidR="007C6EF6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Boškovićeva 5,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639.757,54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7C6EF6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7C6EF6" w:rsidRPr="000D5070">
        <w:trPr>
          <w:gridAfter w:val="1"/>
          <w:wAfter w:type="dxa" w:w="38"/>
          <w:trHeight w:val="683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7C6EF6" w:rsidP="00987ABA" w:rsidR="007C6EF6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OKLJUČNA d.o.o. za ugostiteljstvo, trgovinu i usluge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7C6EF6" w:rsidP="00987ABA" w:rsidR="007C6EF6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71993311692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Ivana Farolfija 7, 21480 Vis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 xml:space="preserve">914,00   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7C6EF6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7C6EF6" w:rsidRPr="000D5070">
        <w:trPr>
          <w:gridAfter w:val="1"/>
          <w:wAfter w:type="dxa" w:w="38"/>
          <w:trHeight w:val="900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7C6EF6" w:rsidP="00987ABA" w:rsidR="007C6EF6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PNEUMATIK društvo s ograničenom odgovornošću za trgovinu, zastupanje i usluge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7C6EF6" w:rsidP="00987ABA" w:rsidR="007C6EF6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68256909072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Karažnik 2A,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2.042,50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7C6EF6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7C6EF6" w:rsidRPr="000D5070">
        <w:trPr>
          <w:gridAfter w:val="1"/>
          <w:wAfter w:type="dxa" w:w="38"/>
          <w:trHeight w:val="552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7C6EF6" w:rsidP="00987ABA" w:rsidR="007C6EF6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POLIKLINIKA LAB PLUS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7C6EF6" w:rsidP="00987ABA" w:rsidR="007C6EF6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26291046478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Dubrovačka 1, 21000 Split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362.860,87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7C6EF6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7C6EF6" w:rsidRPr="000D5070">
        <w:trPr>
          <w:gridAfter w:val="1"/>
          <w:wAfter w:type="dxa" w:w="38"/>
          <w:trHeight w:val="709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7C6EF6" w:rsidP="00987ABA" w:rsidR="007C6EF6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POLIKLINIKA LAB PLUS 2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7C6EF6" w:rsidP="00987ABA" w:rsidR="007C6EF6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5355685913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Maksimirska 282,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154.260,00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7C6EF6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7C6EF6" w:rsidRPr="000D5070">
        <w:trPr>
          <w:gridAfter w:val="1"/>
          <w:wAfter w:type="dxa" w:w="38"/>
          <w:trHeight w:val="589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7C6EF6" w:rsidP="00987ABA" w:rsidR="007C6EF6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POLIKLINIKA LABPLUS 2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7C6EF6" w:rsidP="00987ABA" w:rsidR="007C6EF6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5355685913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Maksimirska 282,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7C6EF6" w:rsidP="00987ABA" w:rsidR="007C6EF6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818.695,35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7C6EF6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7C6EF6" w:rsidRPr="000D5070">
        <w:trPr>
          <w:gridAfter w:val="1"/>
          <w:wAfter w:type="dxa" w:w="38"/>
          <w:trHeight w:val="672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7C6EF6" w:rsidP="00987ABA" w:rsidR="007C6EF6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C6EF6" w:rsidP="00987ABA" w:rsidR="007C6EF6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POLIKLINIKA TURNER u stečaju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7C6EF6" w:rsidP="00987ABA" w:rsidR="007C6EF6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75580732312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C6EF6" w:rsidP="00987ABA" w:rsidR="007C6EF6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Nova Ves 23, 10000 Zagreb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C6EF6" w:rsidP="00987ABA" w:rsidR="007C6EF6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48.604,91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7C6EF6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987ABA" w:rsidRPr="000D5070">
        <w:trPr>
          <w:gridAfter w:val="1"/>
          <w:wAfter w:type="dxa" w:w="38"/>
          <w:trHeight w:val="878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87ABA" w:rsidP="00987ABA" w:rsidR="00987ABA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987ABA" w:rsidP="00987ABA" w:rsidR="00987ABA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PRIJEVOZNIČKI OBRT BJANKO TRANSPORT, VL.BRANKO SEGARIĆ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987ABA" w:rsidP="00987ABA" w:rsidR="00987ABA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58192107301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987ABA" w:rsidP="00987ABA" w:rsidR="00987ABA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Ist 144, 23293 Ist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987ABA" w:rsidP="00987ABA" w:rsidR="00987ABA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987ABA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987ABA" w:rsidRPr="000D5070">
        <w:trPr>
          <w:gridAfter w:val="1"/>
          <w:wAfter w:type="dxa" w:w="38"/>
          <w:trHeight w:val="758"/>
        </w:trPr>
        <w:tc>
          <w:tcPr>
            <w:tcW w:type="dxa" w:w="69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87ABA" w:rsidP="00987ABA" w:rsidR="00987ABA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lastRenderedPageBreak/>
              <w:t>39</w:t>
            </w:r>
          </w:p>
        </w:tc>
        <w:tc>
          <w:tcPr>
            <w:tcW w:type="dxa" w:w="239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987ABA" w:rsidP="00987ABA" w:rsidR="00987ABA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SAGASAGA d.o.o. za proizvodnju, trgovinu i usluge</w:t>
            </w:r>
          </w:p>
        </w:tc>
        <w:tc>
          <w:tcPr>
            <w:tcW w:type="dxa" w:w="141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987ABA" w:rsidP="00987ABA" w:rsidR="00987ABA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89079058843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987ABA" w:rsidP="00987ABA" w:rsidR="00987ABA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Folnegovićeva 1A, 10000 Zagreb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987ABA" w:rsidP="00987ABA" w:rsidR="00987ABA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406,26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987ABA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987ABA" w:rsidRPr="000D5070">
        <w:trPr>
          <w:gridAfter w:val="1"/>
          <w:wAfter w:type="dxa" w:w="38"/>
          <w:trHeight w:val="1463"/>
        </w:trPr>
        <w:tc>
          <w:tcPr>
            <w:tcW w:type="dxa" w:w="69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87ABA" w:rsidP="00987ABA" w:rsidR="00987ABA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type="dxa" w:w="239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987ABA" w:rsidP="00987ABA" w:rsidR="00987ABA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SIMON društvo s ograničenom odgovornošću za unutrašnju i vanjsku trgovinu, zastupanje i servis medicinske opreme i elektronike</w:t>
            </w:r>
          </w:p>
        </w:tc>
        <w:tc>
          <w:tcPr>
            <w:tcW w:type="dxa" w:w="141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987ABA" w:rsidP="00987ABA" w:rsidR="00987ABA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49063222120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987ABA" w:rsidP="00987ABA" w:rsidR="00987ABA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Širinečka 29, 10000 Zagreb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987ABA" w:rsidP="00987ABA" w:rsidR="00987ABA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3.968,17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987ABA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987ABA" w:rsidRPr="000D5070">
        <w:trPr>
          <w:gridAfter w:val="1"/>
          <w:wAfter w:type="dxa" w:w="38"/>
          <w:trHeight w:val="660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87ABA" w:rsidP="00987ABA" w:rsidR="00987ABA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987ABA" w:rsidP="00987ABA" w:rsidR="00987ABA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TELMATIX d.o.o. za trgovinu i usluge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987ABA" w:rsidP="00987ABA" w:rsidR="00987ABA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17574253502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987ABA" w:rsidP="00987ABA" w:rsidR="00987ABA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Avenija Dubrovnik 15,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987ABA" w:rsidP="00987ABA" w:rsidR="00987ABA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 xml:space="preserve">703,50   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987ABA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987ABA" w:rsidRPr="000D5070">
        <w:trPr>
          <w:gridAfter w:val="1"/>
          <w:wAfter w:type="dxa" w:w="38"/>
          <w:trHeight w:val="878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87ABA" w:rsidP="00987ABA" w:rsidR="00987ABA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987ABA" w:rsidP="00987ABA" w:rsidR="00987ABA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USTANOVA ZA ZDRAVSTVENU SKRB MED PLUS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987ABA" w:rsidP="00987ABA" w:rsidR="00987ABA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91907316964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987ABA" w:rsidP="00987ABA" w:rsidR="00987ABA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Maksimirska cesta 282,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987ABA" w:rsidP="00987ABA" w:rsidR="00987ABA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24.850,00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987ABA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987ABA" w:rsidRPr="000D5070">
        <w:trPr>
          <w:gridAfter w:val="1"/>
          <w:wAfter w:type="dxa" w:w="38"/>
          <w:trHeight w:val="949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87ABA" w:rsidP="00987ABA" w:rsidR="00987ABA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987ABA" w:rsidP="00987ABA" w:rsidR="00987ABA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ZAJEDNIČKI ODVJETNIČKI URED Marko Gracin &amp; Vatroslav Šego</w:t>
            </w:r>
          </w:p>
        </w:tc>
        <w:tc>
          <w:tcPr>
            <w:tcW w:type="dxa" w:w="14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987ABA" w:rsidP="00987ABA" w:rsidR="00987ABA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15011294281</w:t>
            </w:r>
          </w:p>
        </w:tc>
        <w:tc>
          <w:tcPr>
            <w:tcW w:type="dxa" w:w="25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987ABA" w:rsidP="00987ABA" w:rsidR="00987ABA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Kačićeva ul. 12,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87ABA" w:rsidP="00987ABA" w:rsidR="00987ABA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38.137,50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987ABA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987ABA" w:rsidRPr="000D5070">
        <w:trPr>
          <w:gridAfter w:val="1"/>
          <w:wAfter w:type="dxa" w:w="38"/>
          <w:trHeight w:val="949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87ABA" w:rsidP="00987ABA" w:rsidR="00987ABA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type="dxa" w:w="239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987ABA" w:rsidP="00987ABA" w:rsidR="00987ABA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VIPnet, d.o.o. za usluge javnih telekomunikacija</w:t>
            </w:r>
          </w:p>
        </w:tc>
        <w:tc>
          <w:tcPr>
            <w:tcW w:type="dxa" w:w="1414"/>
            <w:tcBorders>
              <w:top w:val="nil"/>
              <w:left w:val="nil"/>
              <w:bottom w:val="nil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987ABA" w:rsidP="00987ABA" w:rsidR="00987ABA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29524210204</w:t>
            </w:r>
          </w:p>
        </w:tc>
        <w:tc>
          <w:tcPr>
            <w:tcW w:type="dxa" w:w="2551"/>
            <w:tcBorders>
              <w:top w:val="nil"/>
              <w:left w:val="nil"/>
              <w:bottom w:val="nil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987ABA" w:rsidP="00987ABA" w:rsidR="00987ABA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Vrtni put 1, 10000 Zagreb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987ABA" w:rsidP="00987ABA" w:rsidR="00987ABA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14.249,46</w:t>
            </w: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987ABA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987ABA" w:rsidRPr="000D5070">
        <w:trPr>
          <w:gridAfter w:val="1"/>
          <w:wAfter w:type="dxa" w:w="38"/>
          <w:trHeight w:val="949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87ABA" w:rsidP="00987ABA" w:rsidR="00987ABA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type="dxa" w:w="23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87ABA" w:rsidP="00987ABA" w:rsidR="00987ABA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ZAGREBAČKI HOLDING d.o.o.</w:t>
            </w:r>
          </w:p>
        </w:tc>
        <w:tc>
          <w:tcPr>
            <w:tcW w:type="dxa" w:w="141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987ABA" w:rsidP="00987ABA" w:rsidR="00987ABA" w:rsidRPr="000D5070">
            <w:pPr>
              <w:jc w:val="center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85584865987</w:t>
            </w:r>
          </w:p>
        </w:tc>
        <w:tc>
          <w:tcPr>
            <w:tcW w:type="dxa" w:w="255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987ABA" w:rsidP="00987ABA" w:rsidR="00987ABA" w:rsidRPr="000D5070">
            <w:pPr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Ulica grada Vukovara 41, 10000 Zagreb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ABA" w:rsidP="00987ABA" w:rsidR="00987ABA" w:rsidRPr="000D5070">
            <w:pPr>
              <w:jc w:val="right"/>
              <w:rPr>
                <w:color w:val="000000"/>
                <w:sz w:val="20"/>
                <w:szCs w:val="20"/>
              </w:rPr>
            </w:pPr>
            <w:r w:rsidRPr="000D5070">
              <w:rPr>
                <w:color w:val="000000"/>
                <w:sz w:val="20"/>
                <w:szCs w:val="20"/>
              </w:rPr>
              <w:t>398,32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B4681" w:rsidP="00987ABA" w:rsidR="00987ABA" w:rsidRPr="000D5070">
            <w:pPr>
              <w:spacing w:lineRule="auto" w:line="276" w:after="200"/>
              <w:rPr>
                <w:rFonts w:eastAsia="Calibri" w:hAnsi="Calibri" w:ascii="Calibri"/>
                <w:sz w:val="20"/>
                <w:szCs w:val="20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3E1C9A" w:rsidRPr="000D5070">
        <w:trPr>
          <w:gridAfter w:val="1"/>
          <w:wAfter w:type="dxa" w:w="38"/>
          <w:trHeight w:val="1263"/>
        </w:trPr>
        <w:tc>
          <w:tcPr>
            <w:tcW w:type="dxa" w:w="6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3E1C9A" w:rsidP="003E1C9A" w:rsidR="003E1C9A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type="dxa" w:w="23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3E1C9A" w:rsidP="003E1C9A" w:rsidR="003E1C9A" w:rsidRPr="000D50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EUROHERC OSIGURANJE d.d.</w:t>
            </w:r>
          </w:p>
        </w:tc>
        <w:tc>
          <w:tcPr>
            <w:tcW w:type="dxa" w:w="141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</w:tcPr>
          <w:p w:rsidRDefault="003E1C9A" w:rsidP="003E1C9A" w:rsidR="003E1C9A" w:rsidRPr="000D50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22694857747</w:t>
            </w:r>
          </w:p>
        </w:tc>
        <w:tc>
          <w:tcPr>
            <w:tcW w:type="dxa" w:w="255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</w:tcPr>
          <w:p w:rsidRDefault="003E1C9A" w:rsidP="003E1C9A" w:rsidR="003E1C9A" w:rsidRPr="000D50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Ulica grada Vukovara 282</w:t>
            </w:r>
            <w:r w:rsidRPr="000D5070">
              <w:rPr>
                <w:color w:val="000000"/>
                <w:sz w:val="20"/>
                <w:szCs w:val="20"/>
              </w:rPr>
              <w:t>, 10000 Zagreb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center"/>
          </w:tcPr>
          <w:p w:rsidRDefault="003E1C9A" w:rsidP="003E1C9A" w:rsidR="003E1C9A" w:rsidRPr="000D50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14.897,12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4681" w:rsidP="003E1C9A" w:rsidR="003E1C9A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8B4681">
              <w:rPr>
                <w:rFonts w:eastAsia="Calibri"/>
                <w:sz w:val="20"/>
                <w:szCs w:val="20"/>
              </w:rPr>
              <w:t>PROTIV</w:t>
            </w:r>
          </w:p>
        </w:tc>
      </w:tr>
      <w:tr w:rsidTr="00B52EF8" w:rsidR="004657E8" w:rsidRPr="000D5070">
        <w:trPr>
          <w:gridAfter w:val="2"/>
          <w:wAfter w:type="dxa" w:w="1597"/>
          <w:trHeight w:val="315"/>
        </w:trPr>
        <w:tc>
          <w:tcPr>
            <w:tcW w:type="dxa" w:w="697"/>
            <w:noWrap/>
            <w:vAlign w:val="bottom"/>
            <w:hideMark/>
          </w:tcPr>
          <w:p w:rsidRDefault="004657E8" w:rsidP="00987ABA" w:rsidR="004657E8" w:rsidRPr="000D5070">
            <w:pPr>
              <w:spacing w:lineRule="auto" w:line="25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2392"/>
            <w:noWrap/>
            <w:vAlign w:val="bottom"/>
            <w:hideMark/>
          </w:tcPr>
          <w:p w:rsidRDefault="004657E8" w:rsidP="00987ABA" w:rsidR="004657E8" w:rsidRPr="000D5070">
            <w:pPr>
              <w:spacing w:lineRule="auto" w:line="25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414"/>
            <w:noWrap/>
            <w:vAlign w:val="bottom"/>
            <w:hideMark/>
          </w:tcPr>
          <w:p w:rsidRDefault="004657E8" w:rsidP="00987ABA" w:rsidR="004657E8" w:rsidRPr="000D5070">
            <w:pPr>
              <w:spacing w:lineRule="auto" w:line="25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25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EB9C" w:color="auto" w:val="clear"/>
            <w:noWrap/>
            <w:vAlign w:val="bottom"/>
            <w:hideMark/>
          </w:tcPr>
          <w:p w:rsidRDefault="004657E8" w:rsidP="00987ABA" w:rsidR="004657E8" w:rsidRPr="000D5070">
            <w:pPr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UKUPNO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EB9C" w:color="auto" w:val="clear"/>
            <w:noWrap/>
            <w:vAlign w:val="bottom"/>
            <w:hideMark/>
          </w:tcPr>
          <w:p w:rsidRDefault="000B1021" w:rsidP="00987ABA" w:rsidR="004657E8" w:rsidRPr="000D50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3.414.608,72</w:t>
            </w:r>
          </w:p>
        </w:tc>
      </w:tr>
    </w:tbl>
    <w:tbl>
      <w:tblPr>
        <w:tblW w:type="dxa" w:w="1800"/>
        <w:tblInd w:type="dxa" w:w="9407"/>
        <w:tblBorders>
          <w:top w:space="0" w:sz="4" w:color="auto" w:val="single"/>
        </w:tblBorders>
        <w:tblLook w:val="0000" w:noVBand="0" w:noHBand="0" w:lastColumn="0" w:firstColumn="0" w:lastRow="0" w:firstRow="0"/>
      </w:tblPr>
      <w:tblGrid>
        <w:gridCol w:w="1800"/>
      </w:tblGrid>
      <w:tr w:rsidTr="00416B14" w:rsidR="00416B14">
        <w:trPr>
          <w:trHeight w:val="100"/>
        </w:trPr>
        <w:tc>
          <w:tcPr>
            <w:tcW w:type="dxa" w:w="1800"/>
          </w:tcPr>
          <w:p w:rsidRDefault="00416B14" w:rsidP="005A27E5" w:rsidR="00416B14">
            <w:pPr>
              <w:jc w:val="both"/>
              <w:rPr>
                <w:u w:val="single"/>
              </w:rPr>
            </w:pPr>
          </w:p>
        </w:tc>
      </w:tr>
    </w:tbl>
    <w:p w:rsidRDefault="005A27E5" w:rsidP="00B94EFD" w:rsidR="005A27E5" w:rsidRPr="00B94EFD">
      <w:pPr>
        <w:ind w:firstLine="720"/>
        <w:jc w:val="both"/>
        <w:rPr>
          <w:u w:val="single"/>
        </w:rPr>
      </w:pPr>
    </w:p>
    <w:p w:rsidRDefault="00840EA2" w:rsidP="005A27E5" w:rsidR="00840EA2">
      <w:pPr>
        <w:ind w:firstLine="720"/>
        <w:jc w:val="both"/>
      </w:pPr>
      <w:r>
        <w:t>ZA</w:t>
      </w:r>
      <w:r w:rsidR="00187D69">
        <w:t xml:space="preserve">  </w:t>
      </w:r>
      <w:r w:rsidR="00B62292">
        <w:t>0</w:t>
      </w:r>
      <w:r w:rsidR="00187D69">
        <w:t xml:space="preserve"> kn</w:t>
      </w:r>
      <w:r w:rsidR="00062517">
        <w:t xml:space="preserve"> = </w:t>
      </w:r>
      <w:r w:rsidR="00B62292">
        <w:t>0</w:t>
      </w:r>
      <w:r w:rsidR="00062517">
        <w:t xml:space="preserve"> %</w:t>
      </w:r>
    </w:p>
    <w:p w:rsidRDefault="00187D69" w:rsidP="005A27E5" w:rsidR="00840EA2">
      <w:pPr>
        <w:ind w:firstLine="720"/>
        <w:jc w:val="both"/>
      </w:pPr>
      <w:r>
        <w:t xml:space="preserve">PROTIV  </w:t>
      </w:r>
      <w:r w:rsidR="00B62292">
        <w:rPr>
          <w:color w:val="000000"/>
          <w:sz w:val="22"/>
          <w:szCs w:val="22"/>
        </w:rPr>
        <w:t>3.414.608,72</w:t>
      </w:r>
      <w:r w:rsidR="00062517">
        <w:t xml:space="preserve"> kn = </w:t>
      </w:r>
      <w:r w:rsidR="00B62292">
        <w:t>100</w:t>
      </w:r>
      <w:r w:rsidR="00FE4E42">
        <w:t xml:space="preserve"> %</w:t>
      </w:r>
    </w:p>
    <w:p w:rsidRDefault="00B62292" w:rsidP="005A27E5" w:rsidR="00B62292">
      <w:pPr>
        <w:ind w:firstLine="720"/>
        <w:jc w:val="both"/>
      </w:pPr>
    </w:p>
    <w:p w:rsidRDefault="005A27E5" w:rsidP="005A27E5" w:rsidR="005A27E5">
      <w:pPr>
        <w:ind w:firstLine="720"/>
        <w:jc w:val="both"/>
      </w:pPr>
      <w:r>
        <w:t xml:space="preserve">Glasovanje dovršeno u </w:t>
      </w:r>
      <w:r w:rsidR="00B62292" w:rsidRPr="001A3079">
        <w:t>10,20</w:t>
      </w:r>
      <w:r>
        <w:t xml:space="preserve"> sati.</w:t>
      </w:r>
    </w:p>
    <w:p w:rsidRDefault="005A27E5" w:rsidP="005A27E5" w:rsidR="005A27E5">
      <w:pPr>
        <w:ind w:firstLine="720"/>
        <w:jc w:val="both"/>
      </w:pPr>
    </w:p>
    <w:p w:rsidRDefault="005A27E5" w:rsidP="005A27E5" w:rsidR="005A27E5">
      <w:pPr>
        <w:ind w:firstLine="720"/>
        <w:jc w:val="both"/>
      </w:pPr>
    </w:p>
    <w:p w:rsidRDefault="00204E30" w:rsidP="005A27E5" w:rsidR="00204E30">
      <w:pPr>
        <w:ind w:firstLine="720"/>
        <w:jc w:val="both"/>
        <w:sectPr w:rsidSect="00515995" w:rsidR="00204E30">
          <w:pgSz w:orient="landscape" w:h="11906" w:w="16838"/>
          <w:pgMar w:gutter="0" w:footer="709" w:header="709" w:left="1418" w:bottom="1418" w:right="1418" w:top="1418"/>
          <w:cols w:space="708"/>
          <w:titlePg/>
          <w:docGrid w:linePitch="360"/>
        </w:sectPr>
      </w:pPr>
    </w:p>
    <w:p w:rsidRDefault="005A27E5" w:rsidP="005A27E5" w:rsidR="005A27E5">
      <w:pPr>
        <w:jc w:val="both"/>
      </w:pPr>
    </w:p>
    <w:p w:rsidRDefault="005A27E5" w:rsidP="005A27E5" w:rsidR="005A27E5">
      <w:pPr>
        <w:jc w:val="both"/>
      </w:pPr>
    </w:p>
    <w:p w:rsidRDefault="00BB4060" w:rsidP="005A27E5" w:rsidR="005A27E5">
      <w:pPr>
        <w:ind w:firstLine="720"/>
        <w:jc w:val="both"/>
      </w:pPr>
      <w:r>
        <w:t>Nakon provedenog glasovanja  sud</w:t>
      </w:r>
      <w:r w:rsidR="005A27E5">
        <w:t xml:space="preserve"> utvrđuje rezultate glasovanja i to kako slijedi:</w:t>
      </w:r>
    </w:p>
    <w:p w:rsidRDefault="005A27E5" w:rsidP="005A27E5" w:rsidR="005A27E5">
      <w:pPr>
        <w:ind w:firstLine="720"/>
        <w:jc w:val="both"/>
      </w:pPr>
    </w:p>
    <w:p w:rsidRDefault="005A27E5" w:rsidP="005A27E5" w:rsidR="005A27E5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>U odnosu na većinu svih vjerovnika:</w:t>
      </w:r>
    </w:p>
    <w:p w:rsidRDefault="005A27E5" w:rsidP="005A27E5" w:rsidR="005A27E5">
      <w:pPr>
        <w:pStyle w:val="Odlomakpopisa"/>
        <w:jc w:val="both"/>
        <w:rPr>
          <w:sz w:val="24"/>
          <w:szCs w:val="24"/>
        </w:rPr>
      </w:pPr>
    </w:p>
    <w:p w:rsidRDefault="005A27E5" w:rsidP="005A27E5" w:rsidR="005A27E5">
      <w:pPr>
        <w:ind w:firstLine="720"/>
        <w:jc w:val="both"/>
      </w:pPr>
      <w:r>
        <w:t>Od ukupno  vjerovnika sa utvrđenim tražbinama koji imaju pravo glasa:</w:t>
      </w:r>
    </w:p>
    <w:p w:rsidRDefault="005A27E5" w:rsidP="005A27E5" w:rsidR="005A27E5">
      <w:pPr>
        <w:ind w:firstLine="720"/>
        <w:jc w:val="both"/>
      </w:pPr>
      <w:r>
        <w:t>-ZA prihvaćanje izmijenjenog plana</w:t>
      </w:r>
      <w:r w:rsidR="00EF56D1">
        <w:t xml:space="preserve"> restrukturiranja glasovala su</w:t>
      </w:r>
      <w:r w:rsidR="00EF56D1" w:rsidRPr="00376034">
        <w:rPr>
          <w:b/>
        </w:rPr>
        <w:t xml:space="preserve"> </w:t>
      </w:r>
      <w:r w:rsidR="005F6B3C">
        <w:t>0</w:t>
      </w:r>
      <w:r w:rsidR="00EF56D1">
        <w:t xml:space="preserve"> od ukupno</w:t>
      </w:r>
      <w:r w:rsidR="00EF56D1" w:rsidRPr="00376034">
        <w:rPr>
          <w:b/>
        </w:rPr>
        <w:t xml:space="preserve"> </w:t>
      </w:r>
      <w:r w:rsidR="005F6B3C" w:rsidRPr="005F6B3C">
        <w:t>46</w:t>
      </w:r>
      <w:r w:rsidRPr="005F6B3C">
        <w:t xml:space="preserve"> </w:t>
      </w:r>
      <w:r>
        <w:t xml:space="preserve">vjerovnika  ili </w:t>
      </w:r>
      <w:r w:rsidR="005F6B3C">
        <w:t>0</w:t>
      </w:r>
      <w:r>
        <w:t xml:space="preserve"> %  </w:t>
      </w:r>
    </w:p>
    <w:p w:rsidRDefault="005A27E5" w:rsidP="005A27E5" w:rsidR="005A27E5">
      <w:pPr>
        <w:ind w:firstLine="720"/>
        <w:jc w:val="both"/>
      </w:pPr>
      <w:r>
        <w:t xml:space="preserve">-PROTIV prihvaćanja  plana </w:t>
      </w:r>
      <w:r w:rsidR="00EF56D1">
        <w:t xml:space="preserve">restrukturiranja glasovalo je </w:t>
      </w:r>
      <w:r w:rsidR="005F6B3C">
        <w:t>46</w:t>
      </w:r>
      <w:r w:rsidR="00EF56D1">
        <w:t xml:space="preserve"> vjerovnika od ukupno  </w:t>
      </w:r>
      <w:r w:rsidR="005F6B3C">
        <w:t>46</w:t>
      </w:r>
      <w:r>
        <w:t xml:space="preserve"> ili </w:t>
      </w:r>
      <w:r w:rsidR="005F6B3C">
        <w:t>100</w:t>
      </w:r>
      <w:r>
        <w:t xml:space="preserve"> %.</w:t>
      </w:r>
    </w:p>
    <w:p w:rsidRDefault="005A27E5" w:rsidP="005A27E5" w:rsidR="005A27E5">
      <w:pPr>
        <w:ind w:firstLine="720"/>
        <w:jc w:val="both"/>
      </w:pPr>
    </w:p>
    <w:p w:rsidRDefault="005A27E5" w:rsidP="005A27E5" w:rsidR="005A27E5">
      <w:pPr>
        <w:pStyle w:val="Odlomakpopisa"/>
        <w:numPr>
          <w:ilvl w:val="0"/>
          <w:numId w:val="4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 odnosu na većine po skupinama: </w:t>
      </w:r>
    </w:p>
    <w:p w:rsidRDefault="005A27E5" w:rsidP="005A27E5" w:rsidR="005A27E5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5A27E5" w:rsidP="005A27E5" w:rsidR="005A27E5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ab/>
        <w:t>u prvoj (I) skupini vjerovnika:</w:t>
      </w:r>
    </w:p>
    <w:p w:rsidRDefault="005A27E5" w:rsidP="005A27E5" w:rsidR="005A27E5">
      <w:pPr>
        <w:jc w:val="both"/>
      </w:pPr>
    </w:p>
    <w:p w:rsidRDefault="005A27E5" w:rsidP="005A27E5" w:rsidR="005A27E5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ZA prihvaćanje izmijenjenog plana restrukturiranja glasovali su vjerovnici čije tražbine iznose</w:t>
      </w:r>
      <w:r w:rsidR="00EF56D1" w:rsidRPr="00EF56D1">
        <w:rPr>
          <w:sz w:val="24"/>
          <w:szCs w:val="24"/>
        </w:rPr>
        <w:t xml:space="preserve"> </w:t>
      </w:r>
      <w:r w:rsidR="007E35CF">
        <w:rPr>
          <w:sz w:val="24"/>
          <w:szCs w:val="24"/>
        </w:rPr>
        <w:t>0</w:t>
      </w:r>
      <w:r w:rsidR="00EF56D1" w:rsidRPr="00EF56D1">
        <w:rPr>
          <w:sz w:val="24"/>
          <w:szCs w:val="24"/>
        </w:rPr>
        <w:t xml:space="preserve"> </w:t>
      </w:r>
      <w:r w:rsidRPr="00EF56D1">
        <w:rPr>
          <w:sz w:val="24"/>
          <w:szCs w:val="24"/>
        </w:rPr>
        <w:t xml:space="preserve"> </w:t>
      </w:r>
      <w:r>
        <w:rPr>
          <w:sz w:val="24"/>
          <w:szCs w:val="24"/>
        </w:rPr>
        <w:t>kn</w:t>
      </w:r>
      <w:r w:rsidR="00EF56D1">
        <w:rPr>
          <w:sz w:val="24"/>
          <w:szCs w:val="24"/>
        </w:rPr>
        <w:t xml:space="preserve"> ili </w:t>
      </w:r>
      <w:r w:rsidR="007E35CF">
        <w:rPr>
          <w:sz w:val="24"/>
          <w:szCs w:val="24"/>
        </w:rPr>
        <w:t>0</w:t>
      </w:r>
      <w:r w:rsidR="00EF56D1">
        <w:rPr>
          <w:sz w:val="24"/>
          <w:szCs w:val="24"/>
        </w:rPr>
        <w:t>%</w:t>
      </w:r>
    </w:p>
    <w:p w:rsidRDefault="005A27E5" w:rsidP="005A27E5" w:rsidR="005A27E5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PROTIV prihvaćanja izmijenjenog plana restrukturiranja glasovali su vjerovnici čije tražbine iznose</w:t>
      </w:r>
      <w:r w:rsidR="007E35CF">
        <w:rPr>
          <w:sz w:val="24"/>
          <w:szCs w:val="24"/>
        </w:rPr>
        <w:t xml:space="preserve"> </w:t>
      </w:r>
      <w:r w:rsidR="007E35CF" w:rsidRPr="007E35CF">
        <w:rPr>
          <w:color w:val="000000"/>
          <w:sz w:val="24"/>
          <w:szCs w:val="24"/>
        </w:rPr>
        <w:t>3.414.608,72</w:t>
      </w:r>
      <w:r w:rsidR="007E35CF">
        <w:rPr>
          <w:color w:val="000000"/>
          <w:sz w:val="22"/>
          <w:szCs w:val="22"/>
        </w:rPr>
        <w:t xml:space="preserve"> </w:t>
      </w:r>
      <w:r>
        <w:rPr>
          <w:sz w:val="24"/>
          <w:szCs w:val="24"/>
        </w:rPr>
        <w:t>kn</w:t>
      </w:r>
      <w:r w:rsidR="00EF56D1">
        <w:rPr>
          <w:sz w:val="24"/>
          <w:szCs w:val="24"/>
        </w:rPr>
        <w:t xml:space="preserve"> ili </w:t>
      </w:r>
      <w:r w:rsidR="007E35CF">
        <w:rPr>
          <w:sz w:val="24"/>
          <w:szCs w:val="24"/>
        </w:rPr>
        <w:t>100</w:t>
      </w:r>
      <w:r w:rsidR="00EF56D1">
        <w:rPr>
          <w:sz w:val="24"/>
          <w:szCs w:val="24"/>
        </w:rPr>
        <w:t>%</w:t>
      </w:r>
    </w:p>
    <w:p w:rsidRDefault="005A27E5" w:rsidP="005A27E5" w:rsidR="005A27E5">
      <w:pPr>
        <w:ind w:firstLine="720"/>
        <w:jc w:val="both"/>
      </w:pPr>
    </w:p>
    <w:p w:rsidRDefault="005A27E5" w:rsidP="005A27E5" w:rsidR="005A27E5">
      <w:pPr>
        <w:ind w:firstLine="720"/>
        <w:jc w:val="both"/>
      </w:pPr>
      <w:r>
        <w:t>Sud  utvrđuje da vjerovnici nisu prihvatili izmijenjeni plan restrukturiranja većinom propisanom odredbom članka 59. stavka 2 SZ-a.</w:t>
      </w:r>
    </w:p>
    <w:p w:rsidRDefault="005A27E5" w:rsidP="005A27E5" w:rsidR="005A27E5">
      <w:pPr>
        <w:ind w:firstLine="720"/>
        <w:jc w:val="both"/>
      </w:pPr>
    </w:p>
    <w:p w:rsidRDefault="005A27E5" w:rsidP="005A27E5" w:rsidR="005A27E5">
      <w:pPr>
        <w:ind w:firstLine="720"/>
        <w:jc w:val="both"/>
        <w:rPr>
          <w:i/>
        </w:rPr>
      </w:pPr>
    </w:p>
    <w:p w:rsidRDefault="005A27E5" w:rsidP="005A27E5" w:rsidR="005A27E5">
      <w:pPr>
        <w:pStyle w:val="Tijeloteksta"/>
        <w:tabs>
          <w:tab w:pos="426" w:val="left"/>
        </w:tabs>
      </w:pPr>
      <w:r>
        <w:tab/>
        <w:t xml:space="preserve"> </w:t>
      </w:r>
      <w:r>
        <w:tab/>
        <w:t>Sud donosi  sljedeći</w:t>
      </w:r>
    </w:p>
    <w:p w:rsidRDefault="005A27E5" w:rsidP="005A27E5" w:rsidR="005A27E5">
      <w:pPr>
        <w:pStyle w:val="Tijeloteksta"/>
        <w:tabs>
          <w:tab w:pos="426" w:val="left"/>
        </w:tabs>
        <w:jc w:val="center"/>
      </w:pPr>
      <w:r>
        <w:t>ZAKLJUČAK</w:t>
      </w:r>
    </w:p>
    <w:p w:rsidRDefault="005A27E5" w:rsidP="005A27E5" w:rsidR="005A27E5">
      <w:pPr>
        <w:pStyle w:val="Tijeloteksta"/>
        <w:tabs>
          <w:tab w:pos="426" w:val="left"/>
        </w:tabs>
        <w:jc w:val="center"/>
      </w:pPr>
    </w:p>
    <w:p w:rsidRDefault="005A27E5" w:rsidP="005A27E5" w:rsidR="005A27E5">
      <w:pPr>
        <w:pStyle w:val="Tijeloteksta"/>
        <w:tabs>
          <w:tab w:pos="426" w:val="left"/>
        </w:tabs>
        <w:jc w:val="center"/>
      </w:pPr>
      <w:r>
        <w:tab/>
        <w:t>Odluka će uslijediti pisanim putem.</w:t>
      </w:r>
    </w:p>
    <w:p w:rsidRDefault="005A27E5" w:rsidP="005A27E5" w:rsidR="005A27E5">
      <w:pPr>
        <w:jc w:val="both"/>
      </w:pPr>
    </w:p>
    <w:p w:rsidRDefault="005A27E5" w:rsidP="005A27E5" w:rsidR="005A27E5">
      <w:pPr>
        <w:jc w:val="both"/>
      </w:pPr>
      <w:r>
        <w:t xml:space="preserve">Dovršeno u </w:t>
      </w:r>
      <w:r w:rsidR="00151845">
        <w:t>10,25</w:t>
      </w:r>
      <w:r w:rsidR="00D16F66">
        <w:t xml:space="preserve"> </w:t>
      </w:r>
      <w:r>
        <w:t>sati.</w:t>
      </w:r>
    </w:p>
    <w:p w:rsidRDefault="005A27E5" w:rsidP="005A27E5" w:rsidR="005A27E5">
      <w:pPr>
        <w:jc w:val="both"/>
      </w:pPr>
    </w:p>
    <w:p w:rsidRDefault="005A27E5" w:rsidP="005A27E5" w:rsidR="005A27E5">
      <w:pPr>
        <w:jc w:val="both"/>
      </w:pPr>
    </w:p>
    <w:p w:rsidRDefault="005A27E5" w:rsidP="005A27E5" w:rsidR="005A27E5">
      <w:pPr>
        <w:jc w:val="both"/>
      </w:pPr>
      <w:r>
        <w:t xml:space="preserve">                                                                   SUDAC:</w:t>
      </w:r>
      <w:r>
        <w:tab/>
      </w:r>
    </w:p>
    <w:p w:rsidRDefault="005A27E5" w:rsidP="005A27E5" w:rsidR="005A27E5">
      <w:pPr>
        <w:jc w:val="both"/>
      </w:pPr>
      <w:r>
        <w:t xml:space="preserve">                                                         Vesna Sremac Šoštar</w:t>
      </w:r>
      <w:r>
        <w:tab/>
      </w:r>
      <w:r>
        <w:tab/>
      </w:r>
      <w:r>
        <w:tab/>
        <w:t xml:space="preserve">                     </w:t>
      </w:r>
      <w:r>
        <w:tab/>
      </w:r>
      <w:r>
        <w:tab/>
      </w:r>
      <w:r>
        <w:tab/>
        <w:t xml:space="preserve">                                                   </w:t>
      </w:r>
    </w:p>
    <w:p w:rsidRDefault="005A27E5" w:rsidP="005A27E5" w:rsidR="005A27E5">
      <w:pPr>
        <w:jc w:val="both"/>
      </w:pPr>
      <w:r>
        <w:t xml:space="preserve">                </w:t>
      </w:r>
    </w:p>
    <w:p w:rsidRDefault="005A27E5" w:rsidP="005A27E5" w:rsidR="005A27E5">
      <w:pPr>
        <w:jc w:val="both"/>
      </w:pPr>
      <w:r>
        <w:t xml:space="preserve">                                                                 Zapisničar:</w:t>
      </w:r>
    </w:p>
    <w:p w:rsidRDefault="005A27E5" w:rsidP="005A27E5" w:rsidR="005A27E5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="003A7F25">
        <w:t xml:space="preserve">      </w:t>
      </w:r>
      <w:r w:rsidR="00376034">
        <w:t>Vinka Mihalinčić</w:t>
      </w:r>
    </w:p>
    <w:p w:rsidRDefault="005A27E5" w:rsidP="005A27E5" w:rsidR="005A27E5">
      <w:pPr>
        <w:jc w:val="both"/>
      </w:pPr>
    </w:p>
    <w:p w:rsidRDefault="005A27E5" w:rsidP="005A27E5" w:rsidR="005A27E5">
      <w:pPr>
        <w:jc w:val="both"/>
      </w:pPr>
    </w:p>
    <w:p w:rsidRDefault="005A27E5" w:rsidP="005A27E5" w:rsidR="005A27E5">
      <w:pPr>
        <w:jc w:val="both"/>
      </w:pPr>
      <w:r>
        <w:t>Povjerenik:</w:t>
      </w:r>
    </w:p>
    <w:p w:rsidRDefault="00376034" w:rsidP="005A27E5" w:rsidR="005A27E5">
      <w:pPr>
        <w:jc w:val="both"/>
      </w:pPr>
      <w:r>
        <w:t>Slavica Orehovec</w:t>
      </w:r>
    </w:p>
    <w:p w:rsidRDefault="005A27E5" w:rsidP="005A27E5" w:rsidR="005A27E5"/>
    <w:p w:rsidRDefault="005A27E5" w:rsidP="005A27E5" w:rsidR="005A27E5">
      <w:r>
        <w:t>VJEROVNICI:</w:t>
      </w:r>
    </w:p>
    <w:p w:rsidRDefault="005A27E5" w:rsidP="005A27E5" w:rsidR="005A27E5">
      <w:pPr>
        <w:jc w:val="both"/>
      </w:pPr>
    </w:p>
    <w:p w:rsidRDefault="005A27E5" w:rsidP="005A27E5" w:rsidR="005A27E5"/>
    <w:p w:rsidRDefault="00676C72" w:rsidR="00676C72"/>
    <w:sectPr w:rsidSect="00204E30" w:rsidR="00676C72"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606" w:rsidP="005A27E5" w:rsidR="00A54606">
      <w:r>
        <w:separator/>
      </w:r>
    </w:p>
  </w:endnote>
  <w:endnote w:id="0" w:type="continuationSeparator">
    <w:p w:rsidRDefault="00A54606" w:rsidP="005A27E5" w:rsidR="00A54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606" w:rsidP="005A27E5" w:rsidR="00A54606">
      <w:r>
        <w:separator/>
      </w:r>
    </w:p>
  </w:footnote>
  <w:footnote w:id="0" w:type="continuationSeparator">
    <w:p w:rsidRDefault="00A54606" w:rsidP="005A27E5" w:rsidR="00A546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2117216"/>
      <w:docPartObj>
        <w:docPartGallery w:val="Page Numbers (Top of Page)"/>
        <w:docPartUnique/>
      </w:docPartObj>
    </w:sdtPr>
    <w:sdtEndPr/>
    <w:sdtContent>
      <w:p w:rsidRDefault="00A54606" w:rsidP="003A7F25" w:rsidR="00A54606">
        <w:pPr>
          <w:pStyle w:val="Zaglavlje"/>
          <w:jc w:val="right"/>
        </w:pPr>
        <w:r>
          <w:t>48.St-3294/17</w:t>
        </w:r>
      </w:p>
      <w:p w:rsidRDefault="00A54606" w:rsidR="00A5460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BF2">
          <w:rPr>
            <w:noProof/>
          </w:rPr>
          <w:t>11</w:t>
        </w:r>
        <w:r>
          <w:fldChar w:fldCharType="end"/>
        </w:r>
      </w:p>
    </w:sdtContent>
  </w:sdt>
  <w:p w:rsidRDefault="00A54606" w:rsidR="00A546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606" w:rsidP="005A27E5" w:rsidR="00A54606">
    <w:pPr>
      <w:pStyle w:val="Zaglavlje"/>
      <w:jc w:val="right"/>
    </w:pPr>
    <w:r>
      <w:t>48.St-3294/17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B5029"/>
    <w:multiLevelType w:val="hybridMultilevel"/>
    <w:tmpl w:val="FFB42FE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1C2172"/>
    <w:multiLevelType w:val="hybridMultilevel"/>
    <w:tmpl w:val="AC665562"/>
    <w:lvl w:tplc="F9C48D64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0963FFC"/>
    <w:multiLevelType w:val="hybridMultilevel"/>
    <w:tmpl w:val="19146ED4"/>
    <w:lvl w:tplc="0AA4AF2E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762B"/>
    <w:rsid w:val="000357D4"/>
    <w:rsid w:val="00062517"/>
    <w:rsid w:val="0009048E"/>
    <w:rsid w:val="000A6CED"/>
    <w:rsid w:val="000B1021"/>
    <w:rsid w:val="000C036D"/>
    <w:rsid w:val="000C177B"/>
    <w:rsid w:val="000D5070"/>
    <w:rsid w:val="000F5099"/>
    <w:rsid w:val="0010348F"/>
    <w:rsid w:val="00151845"/>
    <w:rsid w:val="00187D69"/>
    <w:rsid w:val="00193ABE"/>
    <w:rsid w:val="001A3079"/>
    <w:rsid w:val="001B27B0"/>
    <w:rsid w:val="001D0013"/>
    <w:rsid w:val="001F087F"/>
    <w:rsid w:val="002043D4"/>
    <w:rsid w:val="00204E30"/>
    <w:rsid w:val="00211DB6"/>
    <w:rsid w:val="00224A7E"/>
    <w:rsid w:val="00225423"/>
    <w:rsid w:val="00241BDC"/>
    <w:rsid w:val="002D660E"/>
    <w:rsid w:val="00301F07"/>
    <w:rsid w:val="00344031"/>
    <w:rsid w:val="00354BF2"/>
    <w:rsid w:val="003621DC"/>
    <w:rsid w:val="003625C7"/>
    <w:rsid w:val="00376034"/>
    <w:rsid w:val="00397C2C"/>
    <w:rsid w:val="003A7F25"/>
    <w:rsid w:val="003B4286"/>
    <w:rsid w:val="003C2992"/>
    <w:rsid w:val="003D6262"/>
    <w:rsid w:val="003E1C9A"/>
    <w:rsid w:val="003F1983"/>
    <w:rsid w:val="003F1CA1"/>
    <w:rsid w:val="00416B14"/>
    <w:rsid w:val="004367BA"/>
    <w:rsid w:val="0045115F"/>
    <w:rsid w:val="00462C04"/>
    <w:rsid w:val="00463801"/>
    <w:rsid w:val="004657E8"/>
    <w:rsid w:val="00473070"/>
    <w:rsid w:val="004833D7"/>
    <w:rsid w:val="004A48FB"/>
    <w:rsid w:val="004D36CE"/>
    <w:rsid w:val="00515995"/>
    <w:rsid w:val="00533A0F"/>
    <w:rsid w:val="00535406"/>
    <w:rsid w:val="0054127B"/>
    <w:rsid w:val="00575F80"/>
    <w:rsid w:val="00581CB5"/>
    <w:rsid w:val="005913A6"/>
    <w:rsid w:val="005A27E5"/>
    <w:rsid w:val="005D09F4"/>
    <w:rsid w:val="005F4A7A"/>
    <w:rsid w:val="005F6B3C"/>
    <w:rsid w:val="006407AD"/>
    <w:rsid w:val="006557FE"/>
    <w:rsid w:val="00671E82"/>
    <w:rsid w:val="0067336B"/>
    <w:rsid w:val="00676C72"/>
    <w:rsid w:val="0067789F"/>
    <w:rsid w:val="006A762B"/>
    <w:rsid w:val="006B35F1"/>
    <w:rsid w:val="006E1874"/>
    <w:rsid w:val="00702EE0"/>
    <w:rsid w:val="00703E9B"/>
    <w:rsid w:val="007068A0"/>
    <w:rsid w:val="00762776"/>
    <w:rsid w:val="00786A29"/>
    <w:rsid w:val="007B149F"/>
    <w:rsid w:val="007C6EF6"/>
    <w:rsid w:val="007D370E"/>
    <w:rsid w:val="007E35CF"/>
    <w:rsid w:val="007F4F54"/>
    <w:rsid w:val="00822B5B"/>
    <w:rsid w:val="00840EA2"/>
    <w:rsid w:val="00877045"/>
    <w:rsid w:val="008B4681"/>
    <w:rsid w:val="008E42F7"/>
    <w:rsid w:val="00905548"/>
    <w:rsid w:val="00952E7E"/>
    <w:rsid w:val="00954F3A"/>
    <w:rsid w:val="009743E7"/>
    <w:rsid w:val="00976B14"/>
    <w:rsid w:val="0098742E"/>
    <w:rsid w:val="00987ABA"/>
    <w:rsid w:val="009B3741"/>
    <w:rsid w:val="009F16E5"/>
    <w:rsid w:val="00A174C0"/>
    <w:rsid w:val="00A20CCF"/>
    <w:rsid w:val="00A54606"/>
    <w:rsid w:val="00A85B8F"/>
    <w:rsid w:val="00A86549"/>
    <w:rsid w:val="00AA752D"/>
    <w:rsid w:val="00AD4310"/>
    <w:rsid w:val="00AE757C"/>
    <w:rsid w:val="00B022D5"/>
    <w:rsid w:val="00B02B31"/>
    <w:rsid w:val="00B05B3D"/>
    <w:rsid w:val="00B0656F"/>
    <w:rsid w:val="00B1631B"/>
    <w:rsid w:val="00B52EF8"/>
    <w:rsid w:val="00B62292"/>
    <w:rsid w:val="00B669AB"/>
    <w:rsid w:val="00B9080F"/>
    <w:rsid w:val="00B94EFD"/>
    <w:rsid w:val="00B95E38"/>
    <w:rsid w:val="00BB4060"/>
    <w:rsid w:val="00BC3280"/>
    <w:rsid w:val="00C31593"/>
    <w:rsid w:val="00C338AE"/>
    <w:rsid w:val="00C4057B"/>
    <w:rsid w:val="00C41A3F"/>
    <w:rsid w:val="00C52022"/>
    <w:rsid w:val="00C612C6"/>
    <w:rsid w:val="00C757DD"/>
    <w:rsid w:val="00CB31AC"/>
    <w:rsid w:val="00CB4950"/>
    <w:rsid w:val="00D07EA2"/>
    <w:rsid w:val="00D125A6"/>
    <w:rsid w:val="00D16F66"/>
    <w:rsid w:val="00D26967"/>
    <w:rsid w:val="00D51EC0"/>
    <w:rsid w:val="00DB7221"/>
    <w:rsid w:val="00DF6E72"/>
    <w:rsid w:val="00E33DDA"/>
    <w:rsid w:val="00E35080"/>
    <w:rsid w:val="00E3719F"/>
    <w:rsid w:val="00E414BB"/>
    <w:rsid w:val="00EE6FCA"/>
    <w:rsid w:val="00EF56D1"/>
    <w:rsid w:val="00F15017"/>
    <w:rsid w:val="00F42539"/>
    <w:rsid w:val="00F546F5"/>
    <w:rsid w:val="00F6205B"/>
    <w:rsid w:val="00F65230"/>
    <w:rsid w:val="00F8347F"/>
    <w:rsid w:val="00FB286C"/>
    <w:rsid w:val="00FB4C5A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27E5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A27E5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27E5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27E5"/>
    <w:rPr>
      <w:rFonts w:cs="Arial" w:eastAsia="Times New Roman" w:hAnsi="Arial" w:ascii="Arial"/>
      <w:b/>
      <w:bCs/>
      <w:kern w:val="32"/>
      <w:sz w:val="32"/>
      <w:szCs w:val="32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A27E5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27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27E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5A27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A27E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5A27E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5A27E5"/>
    <w:rPr>
      <w:rFonts w:cs="Times New Roman" w:eastAsia="Times New Roman"/>
      <w:szCs w:val="24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5A27E5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customStyle="true" w:styleId="Tijeloteksta3Char" w:type="character">
    <w:name w:val="Tijelo teksta 3 Char"/>
    <w:basedOn w:val="Zadanifontodlomka"/>
    <w:link w:val="Tijeloteksta3"/>
    <w:semiHidden/>
    <w:rsid w:val="005A27E5"/>
    <w:rPr>
      <w:rFonts w:cs="Times New Roman" w:eastAsia="Times New Roman"/>
      <w:b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5A27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5A27E5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5A27E5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5A27E5"/>
    <w:pPr>
      <w:ind w:left="720"/>
      <w:contextualSpacing/>
    </w:pPr>
    <w:rPr>
      <w:sz w:val="20"/>
      <w:szCs w:val="20"/>
    </w:rPr>
  </w:style>
  <w:style w:customStyle="true" w:styleId="TableParagraph" w:type="paragraph">
    <w:name w:val="Table Paragraph"/>
    <w:basedOn w:val="Normal"/>
    <w:uiPriority w:val="1"/>
    <w:qFormat/>
    <w:rsid w:val="005A27E5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customStyle="true" w:styleId="TableContents" w:type="paragraph">
    <w:name w:val="Table Contents"/>
    <w:basedOn w:val="Normal"/>
    <w:rsid w:val="005A27E5"/>
    <w:pPr>
      <w:widowControl w:val="false"/>
      <w:suppressLineNumbers/>
      <w:suppressAutoHyphens/>
      <w:autoSpaceDN w:val="false"/>
    </w:pPr>
    <w:rPr>
      <w:rFonts w:cs="Tahoma" w:eastAsia="Lucida Sans Unicode"/>
      <w:kern w:val="3"/>
    </w:rPr>
  </w:style>
  <w:style w:customStyle="true" w:styleId="Standard" w:type="paragraph">
    <w:name w:val="Standard"/>
    <w:rsid w:val="005A27E5"/>
    <w:pPr>
      <w:widowControl w:val="false"/>
      <w:suppressAutoHyphens/>
      <w:autoSpaceDN w:val="false"/>
      <w:spacing w:lineRule="auto" w:line="240" w:after="0"/>
    </w:pPr>
    <w:rPr>
      <w:rFonts w:cs="Tahoma" w:eastAsia="Lucida Sans Unicode"/>
      <w:kern w:val="3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7E5"/>
    <w:rPr>
      <w:rFonts w:cs="Times New Roman" w:hAnsi="Times New Roman" w:ascii="Times New Roman" w:hint="default"/>
      <w:sz w:val="24"/>
      <w:bdr w:frame="true" w:space="0" w:sz="0" w:color="auto" w:val="none"/>
      <w:lang w:eastAsia="en-US" w:val="hr-HR"/>
    </w:rPr>
  </w:style>
  <w:style w:customStyle="true" w:styleId="PozadinaSvijetloZuta" w:type="character">
    <w:name w:val="Pozadina_SvijetloZuta"/>
    <w:basedOn w:val="Zadanifontodlomka"/>
    <w:rsid w:val="005A27E5"/>
    <w:rPr>
      <w:bdr w:frame="true"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A27E5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A27E5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eastAsia="en-US" w:val="hr-HR"/>
    </w:rPr>
  </w:style>
  <w:style w:styleId="Reetkatablice" w:type="table">
    <w:name w:val="Table Grid"/>
    <w:basedOn w:val="Obinatablica"/>
    <w:uiPriority w:val="59"/>
    <w:rsid w:val="005A27E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2" w:type="table">
    <w:name w:val="Table Normal2"/>
    <w:uiPriority w:val="2"/>
    <w:semiHidden/>
    <w:qFormat/>
    <w:rsid w:val="005A27E5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ijeloteksta2" w:type="paragraph">
    <w:name w:val="Body Text 2"/>
    <w:basedOn w:val="Normal"/>
    <w:link w:val="Tijeloteksta2Char"/>
    <w:uiPriority w:val="99"/>
    <w:unhideWhenUsed/>
    <w:rsid w:val="004367BA"/>
    <w:pPr>
      <w:jc w:val="right"/>
    </w:pPr>
  </w:style>
  <w:style w:customStyle="true" w:styleId="Tijeloteksta2Char" w:type="character">
    <w:name w:val="Tijelo teksta 2 Char"/>
    <w:basedOn w:val="Zadanifontodlomka"/>
    <w:link w:val="Tijeloteksta2"/>
    <w:uiPriority w:val="99"/>
    <w:rsid w:val="004367BA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27E5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A27E5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27E5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27E5"/>
    <w:rPr>
      <w:rFonts w:ascii="Arial" w:cs="Arial" w:eastAsia="Times New Roman" w:hAnsi="Arial"/>
      <w:b/>
      <w:bCs/>
      <w:kern w:val="32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A27E5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27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27E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5A27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A27E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5A27E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5A27E5"/>
    <w:rPr>
      <w:rFonts w:cs="Times New Roman" w:eastAsia="Times New Roman"/>
      <w:szCs w:val="24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5A27E5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semiHidden/>
    <w:rsid w:val="005A27E5"/>
    <w:rPr>
      <w:rFonts w:cs="Times New Roman" w:eastAsia="Times New Roman"/>
      <w:b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5A27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5A27E5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5A27E5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5A27E5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5A27E5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5A27E5"/>
    <w:pPr>
      <w:widowControl w:val="0"/>
      <w:suppressLineNumbers/>
      <w:suppressAutoHyphens/>
      <w:autoSpaceDN w:val="0"/>
    </w:pPr>
    <w:rPr>
      <w:rFonts w:cs="Tahoma" w:eastAsia="Lucida Sans Unicode"/>
      <w:kern w:val="3"/>
    </w:rPr>
  </w:style>
  <w:style w:customStyle="1" w:styleId="Standard" w:type="paragraph">
    <w:name w:val="Standard"/>
    <w:rsid w:val="005A27E5"/>
    <w:pPr>
      <w:widowControl w:val="0"/>
      <w:suppressAutoHyphens/>
      <w:autoSpaceDN w:val="0"/>
      <w:spacing w:after="0" w:line="240" w:lineRule="auto"/>
    </w:pPr>
    <w:rPr>
      <w:rFonts w:cs="Tahoma" w:eastAsia="Lucida Sans Unicode"/>
      <w:kern w:val="3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7E5"/>
    <w:rPr>
      <w:rFonts w:ascii="Times New Roman" w:cs="Times New Roman" w:hAnsi="Times New Roman" w:hint="default"/>
      <w:sz w:val="24"/>
      <w:bdr w:color="auto" w:frame="1" w:space="0" w:sz="0" w:val="none"/>
      <w:lang w:eastAsia="en-US" w:val="hr-HR"/>
    </w:rPr>
  </w:style>
  <w:style w:customStyle="1" w:styleId="PozadinaSvijetloZuta" w:type="character">
    <w:name w:val="Pozadina_SvijetloZuta"/>
    <w:basedOn w:val="Zadanifontodlomka"/>
    <w:rsid w:val="005A27E5"/>
    <w:rPr>
      <w:bdr w:color="auto" w:frame="1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A27E5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A27E5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eastAsia="en-US" w:val="hr-HR"/>
    </w:rPr>
  </w:style>
  <w:style w:styleId="Reetkatablice" w:type="table">
    <w:name w:val="Table Grid"/>
    <w:basedOn w:val="Obinatablica"/>
    <w:uiPriority w:val="59"/>
    <w:rsid w:val="005A27E5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2" w:type="table">
    <w:name w:val="Table Normal2"/>
    <w:uiPriority w:val="2"/>
    <w:semiHidden/>
    <w:qFormat/>
    <w:rsid w:val="005A27E5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ijeloteksta2" w:type="paragraph">
    <w:name w:val="Body Text 2"/>
    <w:basedOn w:val="Normal"/>
    <w:link w:val="Tijeloteksta2Char"/>
    <w:uiPriority w:val="99"/>
    <w:unhideWhenUsed/>
    <w:rsid w:val="004367BA"/>
    <w:pPr>
      <w:jc w:val="right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4367BA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916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806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59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96</izvorni_sadrzaj>
    <derivirana_varijabla naziv="DomainObject.Prostorija.Naziv_1">Soba UZ II 96</derivirana_varijabla>
  </DomainObject.Prostorija.Naziv>
  <DomainObject.Prostorija.Oznaka>
    <izvorni_sadrzaj>UZ II 96</izvorni_sadrzaj>
    <derivirana_varijabla naziv="DomainObject.Prostorija.Oznaka_1">UZ II 96</derivirana_varijabla>
  </DomainObject.Prostorija.Oznaka>
  <DomainObject.Obrazlozenje>
    <izvorni_sadrzaj/>
    <derivirana_varijabla naziv="DomainObject.Obrazlozenje_1"/>
  </DomainObject.Obrazlozenje>
  <DomainObject.StvarniPocetakDatum>
    <izvorni_sadrzaj>24. travnja 2019.</izvorni_sadrzaj>
    <derivirana_varijabla naziv="DomainObject.StvarniPocetakDatum_1">24. travnja 2019.</derivirana_varijabla>
  </DomainObject.StvarniPocetakDatum>
  <DomainObject.StvarniZavrsetakDatum>
    <izvorni_sadrzaj>24. travnja 2019.</izvorni_sadrzaj>
    <derivirana_varijabla naziv="DomainObject.StvarniZavrsetakDatum_1">24. travnja 2019.</derivirana_varijabla>
  </DomainObject.StvarniZavrsetakDatum>
  <DomainObject.PlaniraniZavrsetakDatum>
    <izvorni_sadrzaj>24. travnja 2019.</izvorni_sadrzaj>
    <derivirana_varijabla naziv="DomainObject.PlaniraniZavrsetakDatum_1">24. travnja 2019.</derivirana_varijabla>
  </DomainObject.PlaniraniZavrsetakDatum>
  <DomainObject.PlaniraniPocetakDatum>
    <izvorni_sadrzaj>24. travnja 2019.</izvorni_sadrzaj>
    <derivirana_varijabla naziv="DomainObject.PlaniraniPocetakDatum_1">24. travnja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travnja 2019.</izvorni_sadrzaj>
    <derivirana_varijabla naziv="DomainObject.Zapisnik.DatumKreiranja_1">24.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St-3294/2017-27</izvorni_sadrzaj>
    <derivirana_varijabla naziv="DomainObject.Zapisnik.Oznaka_1">St-3294/2017-27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3294</izvorni_sadrzaj>
    <derivirana_varijabla naziv="DomainObject.Predmet.Broj_1">3294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St-3294/2017</izvorni_sadrzaj>
    <derivirana_varijabla naziv="DomainObject.Predmet.OznakaBroj_1">St-3294/2017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PROBATORIUS DEPO d.o.o.</izvorni_sadrzaj>
    <derivirana_varijabla naziv="DomainObject.Predmet.ProtustrankaFormated_1">  PROBATORIUS DEPO d.o.o.</derivirana_varijabla>
  </DomainObject.Predmet.ProtustrankaFormated>
  <DomainObject.Predmet.ProtustrankaFormatedOIB>
    <izvorni_sadrzaj>  PROBATORIUS DEPO d.o.o., OIB 54714930575</izvorni_sadrzaj>
    <derivirana_varijabla naziv="DomainObject.Predmet.ProtustrankaFormatedOIB_1">  PROBATORIUS DEPO d.o.o., OIB 54714930575</derivirana_varijabla>
  </DomainObject.Predmet.ProtustrankaFormatedOIB>
  <DomainObject.Predmet.ProtustrankaFormatedWithAdress>
    <izvorni_sadrzaj> PROBATORIUS DEPO d.o.o., Nova Ves 21, 10000 Zagreb</izvorni_sadrzaj>
    <derivirana_varijabla naziv="DomainObject.Predmet.ProtustrankaFormatedWithAdress_1"> PROBATORIUS DEPO d.o.o., Nova Ves 21, 10000 Zagreb</derivirana_varijabla>
  </DomainObject.Predmet.ProtustrankaFormatedWithAdress>
  <DomainObject.Predmet.ProtustrankaFormatedWithAdressOIB>
    <izvorni_sadrzaj> PROBATORIUS DEPO d.o.o., OIB 54714930575, Nova Ves 21, 10000 Zagreb</izvorni_sadrzaj>
    <derivirana_varijabla naziv="DomainObject.Predmet.ProtustrankaFormatedWithAdressOIB_1"> PROBATORIUS DEPO d.o.o., OIB 54714930575, Nova Ves 21, 10000 Zagreb</derivirana_varijabla>
  </DomainObject.Predmet.ProtustrankaFormatedWithAdressOIB>
  <DomainObject.Predmet.ProtustrankaWithAdress>
    <izvorni_sadrzaj>PROBATORIUS DEPO d.o.o. Nova Ves 21, 10000 Zagreb</izvorni_sadrzaj>
    <derivirana_varijabla naziv="DomainObject.Predmet.ProtustrankaWithAdress_1">PROBATORIUS DEPO d.o.o. Nova Ves 21, 10000 Zagreb</derivirana_varijabla>
  </DomainObject.Predmet.ProtustrankaWithAdress>
  <DomainObject.Predmet.ProtustrankaWithAdressOIB>
    <izvorni_sadrzaj>PROBATORIUS DEPO d.o.o., OIB 54714930575, Nova Ves 21, 10000 Zagreb</izvorni_sadrzaj>
    <derivirana_varijabla naziv="DomainObject.Predmet.ProtustrankaWithAdressOIB_1">PROBATORIUS DEPO d.o.o., OIB 54714930575, Nova Ves 21, 10000 Zagreb</derivirana_varijabla>
  </DomainObject.Predmet.ProtustrankaWithAdressOIB>
  <DomainObject.Predmet.ProtustrankaNazivFormated>
    <izvorni_sadrzaj>PROBATORIUS DEPO d.o.o.</izvorni_sadrzaj>
    <derivirana_varijabla naziv="DomainObject.Predmet.ProtustrankaNazivFormated_1">PROBATORIUS DEPO d.o.o.</derivirana_varijabla>
  </DomainObject.Predmet.ProtustrankaNazivFormated>
  <DomainObject.Predmet.ProtustrankaNazivFormatedOIB>
    <izvorni_sadrzaj>PROBATORIUS DEPO d.o.o., OIB 54714930575</izvorni_sadrzaj>
    <derivirana_varijabla naziv="DomainObject.Predmet.ProtustrankaNazivFormatedOIB_1">PROBATORIUS DEPO d.o.o., OIB 54714930575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PROBATORIUS DEPO d.o.o.</izvorni_sadrzaj>
    <derivirana_varijabla naziv="DomainObject.Predmet.StrankaFormated_1">  PROBATORIUS DEPO d.o.o.</derivirana_varijabla>
  </DomainObject.Predmet.StrankaFormated>
  <DomainObject.Predmet.StrankaFormatedOIB>
    <izvorni_sadrzaj>  PROBATORIUS DEPO d.o.o., OIB 54714930575</izvorni_sadrzaj>
    <derivirana_varijabla naziv="DomainObject.Predmet.StrankaFormatedOIB_1">  PROBATORIUS DEPO d.o.o., OIB 54714930575</derivirana_varijabla>
  </DomainObject.Predmet.StrankaFormatedOIB>
  <DomainObject.Predmet.StrankaFormatedWithAdress>
    <izvorni_sadrzaj> PROBATORIUS DEPO d.o.o., Nova Ves 21, 10000 Zagreb</izvorni_sadrzaj>
    <derivirana_varijabla naziv="DomainObject.Predmet.StrankaFormatedWithAdress_1"> PROBATORIUS DEPO d.o.o., Nova Ves 21, 10000 Zagreb</derivirana_varijabla>
  </DomainObject.Predmet.StrankaFormatedWithAdress>
  <DomainObject.Predmet.StrankaFormatedWithAdressOIB>
    <izvorni_sadrzaj> PROBATORIUS DEPO d.o.o., OIB 54714930575, Nova Ves 21, 10000 Zagreb</izvorni_sadrzaj>
    <derivirana_varijabla naziv="DomainObject.Predmet.StrankaFormatedWithAdressOIB_1"> PROBATORIUS DEPO d.o.o., OIB 54714930575, Nova Ves 21, 10000 Zagreb</derivirana_varijabla>
  </DomainObject.Predmet.StrankaFormatedWithAdressOIB>
  <DomainObject.Predmet.StrankaWithAdress>
    <izvorni_sadrzaj>PROBATORIUS DEPO d.o.o. Nova Ves 21,10000 Zagreb</izvorni_sadrzaj>
    <derivirana_varijabla naziv="DomainObject.Predmet.StrankaWithAdress_1">PROBATORIUS DEPO d.o.o. Nova Ves 21,10000 Zagreb</derivirana_varijabla>
  </DomainObject.Predmet.StrankaWithAdress>
  <DomainObject.Predmet.StrankaWithAdressOIB>
    <izvorni_sadrzaj>PROBATORIUS DEPO d.o.o., OIB 54714930575, Nova Ves 21,10000 Zagreb</izvorni_sadrzaj>
    <derivirana_varijabla naziv="DomainObject.Predmet.StrankaWithAdressOIB_1">PROBATORIUS DEPO d.o.o., OIB 54714930575, Nova Ves 21,10000 Zagreb</derivirana_varijabla>
  </DomainObject.Predmet.StrankaWithAdressOIB>
  <DomainObject.Predmet.StrankaNazivFormated>
    <izvorni_sadrzaj>PROBATORIUS DEPO d.o.o.</izvorni_sadrzaj>
    <derivirana_varijabla naziv="DomainObject.Predmet.StrankaNazivFormated_1">PROBATORIUS DEPO d.o.o.</derivirana_varijabla>
  </DomainObject.Predmet.StrankaNazivFormated>
  <DomainObject.Predmet.StrankaNazivFormatedOIB>
    <izvorni_sadrzaj>PROBATORIUS DEPO d.o.o., OIB 54714930575</izvorni_sadrzaj>
    <derivirana_varijabla naziv="DomainObject.Predmet.StrankaNazivFormatedOIB_1">PROBATORIUS DEPO d.o.o., OIB 54714930575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PROBATORIUS DEPO d.o.o.</item>
    </izvorni_sadrzaj>
    <derivirana_varijabla naziv="DomainObject.Predmet.StrankaListFormated_1">
      <item>PROBATORIUS DEPO d.o.o.</item>
    </derivirana_varijabla>
  </DomainObject.Predmet.StrankaListFormated>
  <DomainObject.Predmet.StrankaListFormatedOIB>
    <izvorni_sadrzaj>
      <item>PROBATORIUS DEPO d.o.o., OIB 54714930575</item>
    </izvorni_sadrzaj>
    <derivirana_varijabla naziv="DomainObject.Predmet.StrankaListFormatedOIB_1">
      <item>PROBATORIUS DEPO d.o.o., OIB 54714930575</item>
    </derivirana_varijabla>
  </DomainObject.Predmet.StrankaListFormatedOIB>
  <DomainObject.Predmet.StrankaListFormatedWithAdress>
    <izvorni_sadrzaj>
      <item>PROBATORIUS DEPO d.o.o., Nova Ves 21, 10000 Zagreb</item>
    </izvorni_sadrzaj>
    <derivirana_varijabla naziv="DomainObject.Predmet.StrankaListFormatedWithAdress_1">
      <item>PROBATORIUS DEPO d.o.o., Nova Ves 21, 10000 Zagreb</item>
    </derivirana_varijabla>
  </DomainObject.Predmet.StrankaListFormatedWithAdress>
  <DomainObject.Predmet.StrankaListFormatedWithAdressOIB>
    <izvorni_sadrzaj>
      <item>PROBATORIUS DEPO d.o.o., OIB 54714930575, Nova Ves 21, 10000 Zagreb</item>
    </izvorni_sadrzaj>
    <derivirana_varijabla naziv="DomainObject.Predmet.StrankaListFormatedWithAdressOIB_1">
      <item>PROBATORIUS DEPO d.o.o., OIB 54714930575, Nova Ves 21, 10000 Zagreb</item>
    </derivirana_varijabla>
  </DomainObject.Predmet.StrankaListFormatedWithAdressOIB>
  <DomainObject.Predmet.StrankaListNazivFormated>
    <izvorni_sadrzaj>
      <item>PROBATORIUS DEPO d.o.o.</item>
    </izvorni_sadrzaj>
    <derivirana_varijabla naziv="DomainObject.Predmet.StrankaListNazivFormated_1">
      <item>PROBATORIUS DEPO d.o.o.</item>
    </derivirana_varijabla>
  </DomainObject.Predmet.StrankaListNazivFormated>
  <DomainObject.Predmet.StrankaListNazivFormatedOIB>
    <izvorni_sadrzaj>
      <item>PROBATORIUS DEPO d.o.o., OIB 54714930575</item>
    </izvorni_sadrzaj>
    <derivirana_varijabla naziv="DomainObject.Predmet.StrankaListNazivFormatedOIB_1">
      <item>PROBATORIUS DEPO d.o.o., OIB 54714930575</item>
    </derivirana_varijabla>
  </DomainObject.Predmet.StrankaListNazivFormatedOIB>
  <DomainObject.Predmet.ProtuStrankaListFormated>
    <izvorni_sadrzaj>
      <item>PROBATORIUS DEPO d.o.o.</item>
    </izvorni_sadrzaj>
    <derivirana_varijabla naziv="DomainObject.Predmet.ProtuStrankaListFormated_1">
      <item>PROBATORIUS DEPO d.o.o.</item>
    </derivirana_varijabla>
  </DomainObject.Predmet.ProtuStrankaListFormated>
  <DomainObject.Predmet.ProtuStrankaListFormatedOIB>
    <izvorni_sadrzaj>
      <item>PROBATORIUS DEPO d.o.o., OIB 54714930575</item>
    </izvorni_sadrzaj>
    <derivirana_varijabla naziv="DomainObject.Predmet.ProtuStrankaListFormatedOIB_1">
      <item>PROBATORIUS DEPO d.o.o., OIB 54714930575</item>
    </derivirana_varijabla>
  </DomainObject.Predmet.ProtuStrankaListFormatedOIB>
  <DomainObject.Predmet.ProtuStrankaListFormatedWithAdress>
    <izvorni_sadrzaj>
      <item>PROBATORIUS DEPO d.o.o., Nova Ves 21, 10000 Zagreb</item>
    </izvorni_sadrzaj>
    <derivirana_varijabla naziv="DomainObject.Predmet.ProtuStrankaListFormatedWithAdress_1">
      <item>PROBATORIUS DEPO d.o.o., Nova Ves 21, 10000 Zagreb</item>
    </derivirana_varijabla>
  </DomainObject.Predmet.ProtuStrankaListFormatedWithAdress>
  <DomainObject.Predmet.ProtuStrankaListFormatedWithAdressOIB>
    <izvorni_sadrzaj>
      <item>PROBATORIUS DEPO d.o.o., OIB 54714930575, Nova Ves 21, 10000 Zagreb</item>
    </izvorni_sadrzaj>
    <derivirana_varijabla naziv="DomainObject.Predmet.ProtuStrankaListFormatedWithAdressOIB_1">
      <item>PROBATORIUS DEPO d.o.o., OIB 54714930575, Nova Ves 21, 10000 Zagreb</item>
    </derivirana_varijabla>
  </DomainObject.Predmet.ProtuStrankaListFormatedWithAdressOIB>
  <DomainObject.Predmet.ProtuStrankaListNazivFormated>
    <izvorni_sadrzaj>
      <item>PROBATORIUS DEPO d.o.o.</item>
    </izvorni_sadrzaj>
    <derivirana_varijabla naziv="DomainObject.Predmet.ProtuStrankaListNazivFormated_1">
      <item>PROBATORIUS DEPO d.o.o.</item>
    </derivirana_varijabla>
  </DomainObject.Predmet.ProtuStrankaListNazivFormated>
  <DomainObject.Predmet.ProtuStrankaListNazivFormatedOIB>
    <izvorni_sadrzaj>
      <item>PROBATORIUS DEPO d.o.o., OIB 54714930575</item>
    </izvorni_sadrzaj>
    <derivirana_varijabla naziv="DomainObject.Predmet.ProtuStrankaListNazivFormatedOIB_1">
      <item>PROBATORIUS DEPO d.o.o., OIB 54714930575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>St-3294/2017-27</izvorni_sadrzaj>
    <derivirana_varijabla naziv="DomainObject.PoslovniBrojDokumenta_1">St-3294/2017-27</derivirana_varijabla>
  </DomainObject.PoslovniBrojDokumenta>
  <DomainObject.Predmet.StrankaIDrugi>
    <izvorni_sadrzaj>PROBATORIUS DEPO d.o.o.</izvorni_sadrzaj>
    <derivirana_varijabla naziv="DomainObject.Predmet.StrankaIDrugi_1">PROBATORIUS DEPO d.o.o.</derivirana_varijabla>
  </DomainObject.Predmet.StrankaIDrugi>
  <DomainObject.Predmet.ProtustrankaIDrugi>
    <izvorni_sadrzaj>PROBATORIUS DEPO d.o.o.</izvorni_sadrzaj>
    <derivirana_varijabla naziv="DomainObject.Predmet.ProtustrankaIDrugi_1">PROBATORIUS DEPO d.o.o.</derivirana_varijabla>
  </DomainObject.Predmet.ProtustrankaIDrugi>
  <DomainObject.Predmet.StrankaIDrugiAdressOIB>
    <izvorni_sadrzaj>PROBATORIUS DEPO d.o.o., OIB 54714930575, Nova Ves 21, 10000 Zagreb</izvorni_sadrzaj>
    <derivirana_varijabla naziv="DomainObject.Predmet.StrankaIDrugiAdressOIB_1">PROBATORIUS DEPO d.o.o., OIB 54714930575, Nova Ves 21, 10000 Zagreb</derivirana_varijabla>
  </DomainObject.Predmet.StrankaIDrugiAdressOIB>
  <DomainObject.Predmet.ProtustrankaIDrugiAdressOIB>
    <izvorni_sadrzaj>PROBATORIUS DEPO d.o.o., OIB 54714930575, Nova Ves 21, 10000 Zagreb</izvorni_sadrzaj>
    <derivirana_varijabla naziv="DomainObject.Predmet.ProtustrankaIDrugiAdressOIB_1">PROBATORIUS DEPO d.o.o., OIB 54714930575, Nova Ves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PROBATORIUS DEPO d.o.o.</item>
      <item>PROBATORIUS DEPO d.o.o.</item>
    </izvorni_sadrzaj>
    <derivirana_varijabla naziv="DomainObject.Predmet.SudioniciListNaziv_1">
      <item>PROBATORIUS DEPO d.o.o.</item>
      <item>PROBATORIUS DEPO d.o.o.</item>
    </derivirana_varijabla>
  </DomainObject.Predmet.SudioniciListNaziv>
  <DomainObject.Predmet.SudioniciListAdressOIB>
    <izvorni_sadrzaj>
      <item>PROBATORIUS DEPO d.o.o., OIB 54714930575, Nova Ves 21,10000 Zagreb</item>
      <item>PROBATORIUS DEPO d.o.o., OIB 54714930575, Nova Ves 21,10000 Zagreb</item>
    </izvorni_sadrzaj>
    <derivirana_varijabla naziv="DomainObject.Predmet.SudioniciListAdressOIB_1">
      <item>PROBATORIUS DEPO d.o.o., OIB 54714930575, Nova Ves 21,10000 Zagreb</item>
      <item>PROBATORIUS DEPO d.o.o., OIB 54714930575, Nova Ves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54714930575</item>
      <item>, OIB 54714930575</item>
    </izvorni_sadrzaj>
    <derivirana_varijabla naziv="DomainObject.Predmet.SudioniciListNazivOIB_1">
      <item>, OIB 54714930575</item>
      <item>, OIB 54714930575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travnja 2019.</izvorni_sadrzaj>
    <derivirana_varijabla naziv="DomainObject.Predmet.DatumZadnjeOdrzaneSudskeRadnje_1">24.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D83156-851E-4FA7-B680-DCA5720CF5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2349</properties:Words>
  <properties:Characters>14290</properties:Characters>
  <properties:Lines>739</properties:Lines>
  <properties:Paragraphs>510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2019-04-23T11:55:00Z</dcterms:created>
  <dc:creator>Matea Bizjak</dc:creator>
  <cp:lastModifiedBy>Vinka Mihalinčić</cp:lastModifiedBy>
  <cp:lastPrinted>2018-04-11T10:19:00Z</cp:lastPrinted>
  <dcterms:modified xmlns:xsi="http://www.w3.org/2001/XMLSchema-instance" xsi:type="dcterms:W3CDTF">2019-04-24T08:38:00Z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St-3294/2017-27 / Zapisnik - Ročište za glasovanje o planu restrukturiranja (st-3294-17- ročište - glasovanje o planu restrukturiranja.docx)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