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b8883" w14:paraId="e9b8883" w:rsidRDefault="007B0250" w:rsidP="0001726C" w:rsidR="0001726C">
      <w:pPr>
        <w:jc w:val="right"/>
        <w15:collapsed w:val="false"/>
      </w:pPr>
      <w:r>
        <w:t xml:space="preserve">Broj: </w:t>
      </w:r>
      <w:r w:rsidR="0001726C">
        <w:t>6 St-</w:t>
      </w:r>
      <w:r w:rsidR="00C407CD">
        <w:t>874/18-8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0E7B3D">
        <w:t xml:space="preserve">RH MF Porezna uprava zastupana po ŽDO Osijek, za otvaranje stečajnog postupka nad dužnikom </w:t>
      </w:r>
      <w:r w:rsidR="00C407CD">
        <w:rPr>
          <w:b/>
          <w:lang w:eastAsia="en-US"/>
        </w:rPr>
        <w:t>AUTO-6M društvo s ograničenom odgovornošću za trgovinu i usluge, MBS: 030171407, OIB: 90508429592, Sarvaš, Osječka 54</w:t>
      </w:r>
      <w:r>
        <w:t xml:space="preserve">, dana </w:t>
      </w:r>
      <w:r w:rsidR="00C407CD">
        <w:t>7. lipnja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C407CD" w:rsidRPr="00C407CD">
        <w:rPr>
          <w:b/>
        </w:rPr>
        <w:t>MARK</w:t>
      </w:r>
      <w:r w:rsidR="00C407CD">
        <w:rPr>
          <w:b/>
        </w:rPr>
        <w:t>U</w:t>
      </w:r>
      <w:r w:rsidR="00C407CD" w:rsidRPr="00C407CD">
        <w:rPr>
          <w:b/>
        </w:rPr>
        <w:t xml:space="preserve"> MIŠIĆ, OIB: 05940638159, Sarvaš, Osječka 54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C407CD">
        <w:rPr>
          <w:b/>
        </w:rPr>
        <w:t>874</w:t>
      </w:r>
      <w:r w:rsidR="007F722E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C407CD" w:rsidRPr="00C407CD">
        <w:rPr>
          <w:b/>
        </w:rPr>
        <w:t>MARKO MIŠIĆ, OIB: 05940638159, Sarvaš, Osječka 54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C407CD">
        <w:rPr>
          <w:b/>
        </w:rPr>
        <w:t>874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C407CD" w:rsidRPr="00C407CD">
        <w:rPr>
          <w:b/>
        </w:rPr>
        <w:t>MARK</w:t>
      </w:r>
      <w:r w:rsidR="00C407CD">
        <w:rPr>
          <w:b/>
        </w:rPr>
        <w:t>U</w:t>
      </w:r>
      <w:r w:rsidR="00C407CD" w:rsidRPr="00C407CD">
        <w:rPr>
          <w:b/>
        </w:rPr>
        <w:t xml:space="preserve"> MIŠIĆ, OIB: 05940638159, Sarvaš, Osječka 54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C407CD" w:rsidRPr="00C407CD">
        <w:rPr>
          <w:b/>
        </w:rPr>
        <w:t>MARKO MIŠIĆ, OIB: 05940638159, Sarvaš, Osječka 54</w:t>
      </w:r>
      <w:r>
        <w:t>,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C407CD" w:rsidP="00C407CD" w:rsidR="00C407CD">
      <w:pPr>
        <w:jc w:val="right"/>
      </w:pPr>
      <w:r>
        <w:t>Broj: 6 St-874/18-8</w:t>
      </w:r>
    </w:p>
    <w:p w:rsidRDefault="007B0250" w:rsidP="007B0250" w:rsidR="007B0250">
      <w:pPr>
        <w:jc w:val="right"/>
      </w:pPr>
    </w:p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 xml:space="preserve">RH MF Porezna uprava zastupana po ŽDO </w:t>
      </w:r>
      <w:r w:rsidR="00530393">
        <w:t>Osijek</w:t>
      </w:r>
      <w:r>
        <w:t xml:space="preserve"> </w:t>
      </w:r>
      <w:r>
        <w:rPr>
          <w:bCs/>
        </w:rPr>
        <w:t xml:space="preserve">je dana </w:t>
      </w:r>
      <w:r w:rsidR="00C407CD">
        <w:rPr>
          <w:bCs/>
        </w:rPr>
        <w:t xml:space="preserve">16. travnja </w:t>
      </w:r>
      <w:r w:rsidR="00530393">
        <w:rPr>
          <w:bCs/>
        </w:rPr>
        <w:t>2018. g.</w:t>
      </w:r>
      <w:r>
        <w:rPr>
          <w:bCs/>
        </w:rPr>
        <w:t xml:space="preserve"> podnijela ovom sudu prijedlog za pokretanje stečajnog postupka nad dužnikom </w:t>
      </w:r>
      <w:r w:rsidR="00C407CD">
        <w:rPr>
          <w:b/>
          <w:lang w:eastAsia="en-US"/>
        </w:rPr>
        <w:t>AUTO-6M društvo s ograničenom odgovornošću za trgovinu i usluge, MBS: 030171407, OIB: 90508429592, Sarvaš, Osječka 54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Osijek dana </w:t>
      </w:r>
      <w:r w:rsidR="00C407CD">
        <w:rPr>
          <w:b/>
        </w:rPr>
        <w:t>26. ožujka 2018.</w:t>
      </w:r>
      <w:r w:rsidR="000E7B3D">
        <w:rPr>
          <w:b/>
        </w:rPr>
        <w:t xml:space="preserve"> g.</w:t>
      </w:r>
      <w:r>
        <w:t xml:space="preserve">  (čl. 110 st. 1 SZ) a nakon toga i RH MF Porezna uprava zastupana po ŽDO</w:t>
      </w:r>
      <w:r w:rsidR="007B0250">
        <w:t xml:space="preserve"> </w:t>
      </w:r>
      <w:r w:rsidR="000E7B3D">
        <w:t>Osijek</w:t>
      </w:r>
      <w:r>
        <w:t xml:space="preserve"> prijedlog za otvaranje stečajnog postupka nad dužnikom dana </w:t>
      </w:r>
      <w:r w:rsidR="00C407CD">
        <w:rPr>
          <w:b/>
        </w:rPr>
        <w:t>16. travnja</w:t>
      </w:r>
      <w:r w:rsidR="00AF2DA3">
        <w:rPr>
          <w:b/>
        </w:rPr>
        <w:t xml:space="preserve"> </w:t>
      </w:r>
      <w:r w:rsidR="00530393">
        <w:rPr>
          <w:b/>
        </w:rPr>
        <w:t>2018</w:t>
      </w:r>
      <w:r w:rsidR="000D2ABF">
        <w:rPr>
          <w:b/>
        </w:rPr>
        <w:t>. g.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C407CD">
        <w:t>874/18-6 od 7. lipnja 2018</w:t>
      </w:r>
      <w:r w:rsidR="000E7B3D">
        <w:t>. g.</w:t>
      </w:r>
      <w:r>
        <w:t xml:space="preserve"> pokrenut je prethodni postupak radi utvrđivanja uvjeta za otvaranje stečajnog postupka nad dužnikom te je imenovan</w:t>
      </w:r>
      <w:r w:rsidR="009D4F4C">
        <w:t>a</w:t>
      </w:r>
      <w:r>
        <w:t xml:space="preserve"> privremen</w:t>
      </w:r>
      <w:r w:rsidR="009D4F4C">
        <w:t>a</w:t>
      </w:r>
      <w:r>
        <w:t xml:space="preserve"> stečajn</w:t>
      </w:r>
      <w:r w:rsidR="009D4F4C">
        <w:t>a</w:t>
      </w:r>
      <w:r>
        <w:t xml:space="preserve"> upravitelj</w:t>
      </w:r>
      <w:r w:rsidR="009D4F4C">
        <w:t>ica</w:t>
      </w:r>
      <w:r>
        <w:t xml:space="preserve"> u osobi </w:t>
      </w:r>
      <w:r w:rsidR="00C407CD">
        <w:t xml:space="preserve">Snježana </w:t>
      </w:r>
      <w:proofErr w:type="spellStart"/>
      <w:r w:rsidR="00C407CD">
        <w:t>Sudarević</w:t>
      </w:r>
      <w:proofErr w:type="spellEnd"/>
      <w:r w:rsidR="00C407CD">
        <w:t xml:space="preserve"> iz Osijeka</w:t>
      </w:r>
      <w:r>
        <w:t>, automatskim odabirom a kako bi utvrdi</w:t>
      </w:r>
      <w:r w:rsidR="009D4F4C">
        <w:t>la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C407CD">
        <w:rPr>
          <w:b/>
        </w:rPr>
        <w:t>26. ožujka 2018.</w:t>
      </w:r>
      <w:r w:rsidR="00D801F0">
        <w:rPr>
          <w:b/>
        </w:rPr>
        <w:t xml:space="preserve"> g.</w:t>
      </w:r>
      <w:r>
        <w:t xml:space="preserve"> </w:t>
      </w:r>
      <w:r w:rsidR="00FC6F35">
        <w:t xml:space="preserve">te uvidom u prijedlog vjerovnika RH MF Porezne uprave za otvaranje stečajnog postupka od </w:t>
      </w:r>
      <w:r w:rsidR="00C407CD">
        <w:rPr>
          <w:b/>
        </w:rPr>
        <w:t>16. travnja 2018</w:t>
      </w:r>
      <w:r w:rsidR="00530393">
        <w:rPr>
          <w:b/>
        </w:rPr>
        <w:t>.</w:t>
      </w:r>
      <w:r w:rsidR="000E7B3D">
        <w:rPr>
          <w:b/>
        </w:rPr>
        <w:t xml:space="preserve"> g.</w:t>
      </w:r>
      <w:r w:rsidR="00FC6F35">
        <w:t xml:space="preserve"> </w:t>
      </w:r>
      <w:r>
        <w:t xml:space="preserve">utvrdio da visina blokade žiro računa dužnika iznosi </w:t>
      </w:r>
      <w:r w:rsidR="00C407CD">
        <w:t>20.430,10</w:t>
      </w:r>
      <w:r w:rsidR="00FC6F35">
        <w:t xml:space="preserve"> kn odnosno prema RH MF Poreznoj upravi </w:t>
      </w:r>
      <w:r w:rsidR="00C407CD">
        <w:t>73.450,23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C407CD">
        <w:t>26. ožujka 2018</w:t>
      </w:r>
      <w:r w:rsidR="00D801F0">
        <w:t>.</w:t>
      </w:r>
      <w:r w:rsidR="000E7B3D">
        <w:t xml:space="preserve"> g.</w:t>
      </w:r>
      <w:r w:rsidR="00065E57">
        <w:t xml:space="preserve"> FINA navela da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7B0250" w:rsidP="00FC6F35" w:rsidR="007B0250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C407CD" w:rsidP="00C407CD" w:rsidR="00C407CD">
      <w:pPr>
        <w:jc w:val="right"/>
      </w:pPr>
      <w:r>
        <w:t>Broj: 6 St-874/18-8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C407CD">
        <w:t>7. lipnja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C407CD" w:rsidRPr="00C407CD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C407CD" w:rsidRPr="00C407CD">
        <w:t>MARKO MIŠIĆ, Sarvaš, Osječka 54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C407CD" w:rsidP="00B97155" w:rsidR="002E5413">
      <w:pPr>
        <w:numPr>
          <w:ilvl w:val="0"/>
          <w:numId w:val="13"/>
        </w:numPr>
      </w:pPr>
      <w:r>
        <w:t>R-5.9.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7E6D1A" w:rsidP="00B47A49" w:rsidR="007E6D1A">
      <w:pPr>
        <w:ind w:firstLine="708"/>
      </w:pPr>
      <w:bookmarkStart w:name="_GoBack" w:id="0"/>
      <w:bookmarkEnd w:id="0"/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D39" w:rsidP="00C06AA6" w:rsidR="005C5D39">
      <w:r>
        <w:separator/>
      </w:r>
    </w:p>
  </w:endnote>
  <w:endnote w:id="0" w:type="continuationSeparator">
    <w:p w:rsidRDefault="005C5D39" w:rsidP="00C06AA6" w:rsidR="005C5D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D39" w:rsidP="00C06AA6" w:rsidR="005C5D39">
      <w:r>
        <w:separator/>
      </w:r>
    </w:p>
  </w:footnote>
  <w:footnote w:id="0" w:type="continuationSeparator">
    <w:p w:rsidRDefault="005C5D39" w:rsidP="00C06AA6" w:rsidR="005C5D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807AF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0E7B3D"/>
    <w:rsid w:val="00102060"/>
    <w:rsid w:val="0012662A"/>
    <w:rsid w:val="001437B2"/>
    <w:rsid w:val="00146A4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851EF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2475B"/>
    <w:rsid w:val="00530393"/>
    <w:rsid w:val="0053545A"/>
    <w:rsid w:val="005437AE"/>
    <w:rsid w:val="005452B9"/>
    <w:rsid w:val="00545468"/>
    <w:rsid w:val="00550133"/>
    <w:rsid w:val="00556098"/>
    <w:rsid w:val="00575D73"/>
    <w:rsid w:val="005807AF"/>
    <w:rsid w:val="00590757"/>
    <w:rsid w:val="00592781"/>
    <w:rsid w:val="005931E7"/>
    <w:rsid w:val="00595609"/>
    <w:rsid w:val="005976AC"/>
    <w:rsid w:val="005B59B6"/>
    <w:rsid w:val="005C5D39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52F06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00D43"/>
    <w:rsid w:val="00814537"/>
    <w:rsid w:val="00817C66"/>
    <w:rsid w:val="00826384"/>
    <w:rsid w:val="008362DD"/>
    <w:rsid w:val="008409A8"/>
    <w:rsid w:val="00860129"/>
    <w:rsid w:val="00875548"/>
    <w:rsid w:val="008A17A7"/>
    <w:rsid w:val="008A66B9"/>
    <w:rsid w:val="008D3E2B"/>
    <w:rsid w:val="00901EF5"/>
    <w:rsid w:val="00902BDA"/>
    <w:rsid w:val="00911AC2"/>
    <w:rsid w:val="00937840"/>
    <w:rsid w:val="00954F64"/>
    <w:rsid w:val="00956241"/>
    <w:rsid w:val="0096214F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AF2DA3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07CD"/>
    <w:rsid w:val="00C81C0A"/>
    <w:rsid w:val="00CA01EF"/>
    <w:rsid w:val="00CE4CFB"/>
    <w:rsid w:val="00D022CE"/>
    <w:rsid w:val="00D231AE"/>
    <w:rsid w:val="00D24D2F"/>
    <w:rsid w:val="00D801F0"/>
    <w:rsid w:val="00D97782"/>
    <w:rsid w:val="00DA4636"/>
    <w:rsid w:val="00DA6482"/>
    <w:rsid w:val="00DA7B15"/>
    <w:rsid w:val="00DD49B7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F05B91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07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807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7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7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7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07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07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7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7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7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589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St-874/2018</izvorni_sadrzaj>
    <derivirana_varijabla naziv="DomainObject.Predmet.OznakaBroj_1">St-874/2018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AUTO-6M društvo s ograničenom odgovornošću za trgovinu i usluge</izvorni_sadrzaj>
    <derivirana_varijabla naziv="DomainObject.Predmet.ProtustrankaFormated_1">  AUTO-6M društvo s ograničenom odgovornošću za trgovinu i usluge</derivirana_varijabla>
  </DomainObject.Predmet.ProtustrankaFormated>
  <DomainObject.Predmet.ProtustrankaFormatedOIB>
    <izvorni_sadrzaj>  AUTO-6M društvo s ograničenom odgovornošću za trgovinu i usluge, OIB 90508429592</izvorni_sadrzaj>
    <derivirana_varijabla naziv="DomainObject.Predmet.ProtustrankaFormatedOIB_1">  AUTO-6M društvo s ograničenom odgovornošću za trgovinu i usluge, OIB 90508429592</derivirana_varijabla>
  </DomainObject.Predmet.ProtustrankaFormatedOIB>
  <DomainObject.Predmet.ProtustrankaFormatedWithAdress>
    <izvorni_sadrzaj> AUTO-6M društvo s ograničenom odgovornošću za trgovinu i usluge, Osječka 54, 31000 Sarvaš</izvorni_sadrzaj>
    <derivirana_varijabla naziv="DomainObject.Predmet.ProtustrankaFormatedWithAdress_1"> AUTO-6M društvo s ograničenom odgovornošću za trgovinu i usluge, Osječka 54, 31000 Sarvaš</derivirana_varijabla>
  </DomainObject.Predmet.ProtustrankaFormatedWithAdress>
  <DomainObject.Predmet.ProtustrankaFormatedWithAdressOIB>
    <izvorni_sadrzaj> AUTO-6M društvo s ograničenom odgovornošću za trgovinu i usluge, OIB 90508429592, Osječka 54, 31000 Sarvaš</izvorni_sadrzaj>
    <derivirana_varijabla naziv="DomainObject.Predmet.ProtustrankaFormatedWithAdressOIB_1"> AUTO-6M društvo s ograničenom odgovornošću za trgovinu i usluge, OIB 90508429592, Osječka 54, 31000 Sarvaš</derivirana_varijabla>
  </DomainObject.Predmet.ProtustrankaFormatedWithAdressOIB>
  <DomainObject.Predmet.ProtustrankaWithAdress>
    <izvorni_sadrzaj>AUTO-6M društvo s ograničenom odgovornošću za trgovinu i usluge Osječka 54, 31000 Sarvaš</izvorni_sadrzaj>
    <derivirana_varijabla naziv="DomainObject.Predmet.ProtustrankaWithAdress_1">AUTO-6M društvo s ograničenom odgovornošću za trgovinu i usluge Osječka 54, 31000 Sarvaš</derivirana_varijabla>
  </DomainObject.Predmet.ProtustrankaWithAdress>
  <DomainObject.Predmet.ProtustrankaWithAdressOIB>
    <izvorni_sadrzaj>AUTO-6M društvo s ograničenom odgovornošću za trgovinu i usluge, OIB 90508429592, Osječka 54, 31000 Sarvaš</izvorni_sadrzaj>
    <derivirana_varijabla naziv="DomainObject.Predmet.ProtustrankaWithAdressOIB_1">AUTO-6M društvo s ograničenom odgovornošću za trgovinu i usluge, OIB 90508429592, Osječka 54, 31000 Sarvaš</derivirana_varijabla>
  </DomainObject.Predmet.ProtustrankaWithAdressOIB>
  <DomainObject.Predmet.ProtustrankaNazivFormated>
    <izvorni_sadrzaj>AUTO-6M društvo s ograničenom odgovornošću za trgovinu i usluge</izvorni_sadrzaj>
    <derivirana_varijabla naziv="DomainObject.Predmet.ProtustrankaNazivFormated_1">AUTO-6M društvo s ograničenom odgovornošću za trgovinu i usluge</derivirana_varijabla>
  </DomainObject.Predmet.ProtustrankaNazivFormated>
  <DomainObject.Predmet.ProtustrankaNazivFormatedOIB>
    <izvorni_sadrzaj>AUTO-6M društvo s ograničenom odgovornošću za trgovinu i usluge, OIB 90508429592</izvorni_sadrzaj>
    <derivirana_varijabla naziv="DomainObject.Predmet.ProtustrankaNazivFormatedOIB_1">AUTO-6M društvo s ograničenom odgovornošću za trgovinu i usluge, OIB 90508429592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AUTO-6M društvo s ograničenom odgovornošću za trgovinu i usluge</item>
    </izvorni_sadrzaj>
    <derivirana_varijabla naziv="DomainObject.Predmet.ProtuStrankaListFormated_1">
      <item>AUTO-6M društvo s ograničenom odgovornošću za trgovinu i usluge</item>
    </derivirana_varijabla>
  </DomainObject.Predmet.ProtuStrankaListFormated>
  <DomainObject.Predmet.ProtuStrankaListFormatedOIB>
    <izvorni_sadrzaj>
      <item>AUTO-6M društvo s ograničenom odgovornošću za trgovinu i usluge, OIB 90508429592</item>
    </izvorni_sadrzaj>
    <derivirana_varijabla naziv="DomainObject.Predmet.ProtuStrankaListFormatedOIB_1">
      <item>AUTO-6M društvo s ograničenom odgovornošću za trgovinu i usluge, OIB 90508429592</item>
    </derivirana_varijabla>
  </DomainObject.Predmet.ProtuStrankaListFormatedOIB>
  <DomainObject.Predmet.ProtuStrankaListFormatedWithAdress>
    <izvorni_sadrzaj>
      <item>AUTO-6M društvo s ograničenom odgovornošću za trgovinu i usluge, Osječka 54, 31000 Sarvaš</item>
    </izvorni_sadrzaj>
    <derivirana_varijabla naziv="DomainObject.Predmet.ProtuStrankaListFormatedWithAdress_1">
      <item>AUTO-6M društvo s ograničenom odgovornošću za trgovinu i usluge, Osječka 54, 31000 Sarvaš</item>
    </derivirana_varijabla>
  </DomainObject.Predmet.ProtuStrankaListFormatedWithAdress>
  <DomainObject.Predmet.ProtuStrankaListFormatedWithAdressOIB>
    <izvorni_sadrzaj>
      <item>AUTO-6M društvo s ograničenom odgovornošću za trgovinu i usluge, OIB 90508429592, Osječka 54, 31000 Sarvaš</item>
    </izvorni_sadrzaj>
    <derivirana_varijabla naziv="DomainObject.Predmet.ProtuStrankaListFormatedWithAdressOIB_1">
      <item>AUTO-6M društvo s ograničenom odgovornošću za trgovinu i usluge, OIB 90508429592, Osječka 54, 31000 Sarvaš</item>
    </derivirana_varijabla>
  </DomainObject.Predmet.ProtuStrankaListFormatedWithAdressOIB>
  <DomainObject.Predmet.ProtuStrankaListNazivFormated>
    <izvorni_sadrzaj>
      <item>AUTO-6M društvo s ograničenom odgovornošću za trgovinu i usluge</item>
    </izvorni_sadrzaj>
    <derivirana_varijabla naziv="DomainObject.Predmet.ProtuStrankaListNazivFormated_1">
      <item>AUTO-6M društvo s ograničenom odgovornošću za trgovinu i usluge</item>
    </derivirana_varijabla>
  </DomainObject.Predmet.ProtuStrankaListNazivFormated>
  <DomainObject.Predmet.ProtuStrankaListNazivFormatedOIB>
    <izvorni_sadrzaj>
      <item>AUTO-6M društvo s ograničenom odgovornošću za trgovinu i usluge, OIB 90508429592</item>
    </izvorni_sadrzaj>
    <derivirana_varijabla naziv="DomainObject.Predmet.ProtuStrankaListNazivFormatedOIB_1">
      <item>AUTO-6M društvo s ograničenom odgovornošću za trgovinu i usluge, OIB 90508429592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AUTO-6M društvo s ograničenom odgovornošću za trgovinu i usluge</izvorni_sadrzaj>
    <derivirana_varijabla naziv="DomainObject.Predmet.ProtustrankaIDrugi_1">AUTO-6M društvo s ograničenom odgovornošću za trgovinu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AUTO-6M društvo s ograničenom odgovornošću za trgovinu i usluge, OIB 90508429592, Osječka 54, 31000 Sarvaš</izvorni_sadrzaj>
    <derivirana_varijabla naziv="DomainObject.Predmet.ProtustrankaIDrugiAdressOIB_1">AUTO-6M društvo s ograničenom odgovornošću za trgovinu i usluge, OIB 90508429592, Osječka 54, 31000 Sarvaš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AUTO-6M društvo s ograničenom odgovornošću za trgovinu i usluge</item>
      <item>RH Ministarstvo financija</item>
    </izvorni_sadrzaj>
    <derivirana_varijabla naziv="DomainObject.Predmet.SudioniciListNaziv_1">
      <item>AUTO-6M društvo s ograničenom odgovornošću za trgovinu i usluge</item>
      <item>RH Ministarstvo financija</item>
    </derivirana_varijabla>
  </DomainObject.Predmet.SudioniciListNaziv>
  <DomainObject.Predmet.SudioniciListAdressOIB>
    <izvorni_sadrzaj>
      <item>AUTO-6M društvo s ograničenom odgovornošću za trgovinu i usluge, OIB 90508429592, Osječka 54,31000 Sarvaš</item>
      <item>RH Ministarstvo financija, OIB 52634238587</item>
    </izvorni_sadrzaj>
    <derivirana_varijabla naziv="DomainObject.Predmet.SudioniciListAdressOIB_1">
      <item>AUTO-6M društvo s ograničenom odgovornošću za trgovinu i usluge, OIB 90508429592, Osječka 54,31000 Sarvaš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90508429592</item>
      <item>, OIB 52634238587</item>
    </izvorni_sadrzaj>
    <derivirana_varijabla naziv="DomainObject.Predmet.SudioniciListNazivOIB_1">
      <item>, OIB 90508429592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7ECD11-9A19-44D5-B587-D3D46A04B4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935</properties:Words>
  <properties:Characters>4892</properties:Characters>
  <properties:Lines>156</properties:Lines>
  <properties:Paragraphs>36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2018-05-08T09:51:00Z</dcterms:created>
  <dc:creator>Korisnik</dc:creator>
  <cp:lastModifiedBy>Danijela Sekulić</cp:lastModifiedBy>
  <cp:lastPrinted>2018-06-07T10:20:00Z</cp:lastPrinted>
  <dcterms:modified xmlns:xsi="http://www.w3.org/2001/XMLSchema-instance" xsi:type="dcterms:W3CDTF">2018-06-07T10:23:00Z</dcterms:modified>
  <cp:revision>10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(PU-ONA.docx)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