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a2d7" w14:paraId="b9fa2d7" w:rsidRDefault="00ED4D20" w:rsidP="00A373E6" w:rsidR="00A373E6">
      <w:pPr>
        <w:jc w:val="both"/>
        <w15:collapsed w:val="false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-63500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73E6">
        <w:t xml:space="preserve">                                                            </w:t>
      </w:r>
    </w:p>
    <w:p w:rsidRDefault="00ED4D20" w:rsidP="00A373E6" w:rsidR="00ED4D20">
      <w:pPr>
        <w:jc w:val="both"/>
        <w:rPr>
          <w:b/>
        </w:rPr>
      </w:pPr>
    </w:p>
    <w:p w:rsidRDefault="001963B8" w:rsidP="00A373E6" w:rsidR="001963B8">
      <w:pPr>
        <w:jc w:val="both"/>
      </w:pPr>
    </w:p>
    <w:p w:rsidRDefault="001963B8" w:rsidP="00A373E6" w:rsidR="001963B8">
      <w:pPr>
        <w:jc w:val="both"/>
      </w:pPr>
    </w:p>
    <w:p w:rsidRDefault="00A373E6" w:rsidP="00A373E6" w:rsidR="00A373E6">
      <w:pPr>
        <w:jc w:val="both"/>
      </w:pPr>
      <w:r>
        <w:t>REPUBLIKA HRVATSKA</w:t>
      </w:r>
    </w:p>
    <w:p w:rsidRDefault="00A373E6" w:rsidP="00A373E6" w:rsidR="00A373E6" w:rsidRPr="00414B8D">
      <w:pPr>
        <w:jc w:val="both"/>
      </w:pPr>
      <w:r>
        <w:t xml:space="preserve">OPĆINSKI SUD U RIJECI                                                </w:t>
      </w:r>
      <w:r w:rsidR="003636A1">
        <w:t xml:space="preserve">       </w:t>
      </w:r>
      <w:r>
        <w:t xml:space="preserve"> </w:t>
      </w:r>
      <w:r w:rsidR="00ED4D20">
        <w:t xml:space="preserve">      </w:t>
      </w:r>
      <w:r>
        <w:t xml:space="preserve"> </w:t>
      </w:r>
      <w:r w:rsidR="00E710AA">
        <w:t xml:space="preserve">Poslovni </w:t>
      </w:r>
      <w:r w:rsidRPr="00414B8D">
        <w:t>br</w:t>
      </w:r>
      <w:r w:rsidR="00E710AA">
        <w:t>oj 47</w:t>
      </w:r>
      <w:r w:rsidR="00414B8D">
        <w:t>Sp-26</w:t>
      </w:r>
      <w:r w:rsidR="003636A1" w:rsidRPr="00414B8D">
        <w:t>/16</w:t>
      </w:r>
      <w:r w:rsidR="00E710AA">
        <w:t>.-</w:t>
      </w:r>
    </w:p>
    <w:p w:rsidRDefault="00A373E6" w:rsidP="00A373E6" w:rsidR="00A373E6" w:rsidRPr="00414B8D">
      <w:pPr>
        <w:jc w:val="both"/>
      </w:pPr>
    </w:p>
    <w:p w:rsidRDefault="001963B8" w:rsidP="00085D20" w:rsidR="001963B8" w:rsidRPr="00414B8D"/>
    <w:p w:rsidRDefault="00267941" w:rsidP="00E7213E" w:rsidR="00267941" w:rsidRPr="00414B8D">
      <w:pPr>
        <w:jc w:val="center"/>
      </w:pPr>
      <w:r w:rsidRPr="00414B8D">
        <w:t>U  I M E  R E P U B L I K  E   H R V A T S K E</w:t>
      </w:r>
    </w:p>
    <w:p w:rsidRDefault="00267941" w:rsidP="00E7213E" w:rsidR="00267941" w:rsidRPr="00414B8D">
      <w:pPr>
        <w:jc w:val="center"/>
      </w:pPr>
    </w:p>
    <w:p w:rsidRDefault="00267941" w:rsidP="00ED4D20" w:rsidR="00A373E6" w:rsidRPr="00414B8D">
      <w:pPr>
        <w:jc w:val="center"/>
      </w:pPr>
      <w:r w:rsidRPr="00414B8D">
        <w:t>R J E Š E N J  E</w:t>
      </w:r>
    </w:p>
    <w:p w:rsidRDefault="00B139AD" w:rsidP="00B139AD" w:rsidR="00B139AD" w:rsidRPr="00414B8D">
      <w:pPr>
        <w:jc w:val="both"/>
      </w:pPr>
    </w:p>
    <w:p w:rsidRDefault="003636A1" w:rsidP="00AD7699" w:rsidR="003636A1" w:rsidRPr="00414B8D">
      <w:pPr>
        <w:ind w:firstLine="708"/>
        <w:jc w:val="both"/>
      </w:pPr>
      <w:r w:rsidRPr="00414B8D">
        <w:t>Općinski su u Rijeci po sucu toga suda Neli Radičević, u</w:t>
      </w:r>
      <w:r w:rsidR="00AD7699" w:rsidRPr="00414B8D">
        <w:t xml:space="preserve"> stečajnom </w:t>
      </w:r>
      <w:r w:rsidRPr="00414B8D">
        <w:t xml:space="preserve">  postupku </w:t>
      </w:r>
      <w:r w:rsidR="00AD7699" w:rsidRPr="00414B8D">
        <w:t xml:space="preserve">povodom prijedloga </w:t>
      </w:r>
      <w:r w:rsidRPr="00414B8D">
        <w:t>potrošača</w:t>
      </w:r>
      <w:r w:rsidR="00AD7699" w:rsidRPr="00414B8D">
        <w:t xml:space="preserve"> </w:t>
      </w:r>
      <w:r w:rsidR="00414B8D">
        <w:t xml:space="preserve">Marijana </w:t>
      </w:r>
      <w:proofErr w:type="spellStart"/>
      <w:r w:rsidR="00414B8D">
        <w:t>Kauzlarića</w:t>
      </w:r>
      <w:proofErr w:type="spellEnd"/>
      <w:r w:rsidR="00414B8D">
        <w:t xml:space="preserve"> </w:t>
      </w:r>
      <w:r w:rsidRPr="00414B8D">
        <w:t xml:space="preserve">  iz </w:t>
      </w:r>
      <w:r w:rsidR="00AD7699" w:rsidRPr="00414B8D">
        <w:t>Rijeke,</w:t>
      </w:r>
      <w:r w:rsidR="00414B8D">
        <w:t xml:space="preserve"> Nikole </w:t>
      </w:r>
      <w:r w:rsidR="005609A4">
        <w:t>T</w:t>
      </w:r>
      <w:r w:rsidR="00414B8D">
        <w:t>esle 4,</w:t>
      </w:r>
      <w:r w:rsidR="00E710AA">
        <w:t xml:space="preserve"> OIB</w:t>
      </w:r>
      <w:r w:rsidR="00414B8D">
        <w:t>73255687681</w:t>
      </w:r>
      <w:r w:rsidRPr="00414B8D">
        <w:t xml:space="preserve">, </w:t>
      </w:r>
      <w:r w:rsidR="00AD7699" w:rsidRPr="00414B8D">
        <w:t xml:space="preserve">za otvaranje stečajnog postupka, nakon pripremnog ročišta održanog dana </w:t>
      </w:r>
      <w:r w:rsidRPr="00414B8D">
        <w:t xml:space="preserve"> </w:t>
      </w:r>
      <w:r w:rsidR="00414B8D">
        <w:t>10.</w:t>
      </w:r>
      <w:r w:rsidR="00E710AA">
        <w:t xml:space="preserve"> </w:t>
      </w:r>
      <w:r w:rsidR="00414B8D">
        <w:t>siječnja 2018</w:t>
      </w:r>
      <w:r w:rsidR="00E710AA">
        <w:t>.</w:t>
      </w:r>
      <w:r w:rsidRPr="00414B8D">
        <w:t>,</w:t>
      </w:r>
      <w:r w:rsidR="00E710AA">
        <w:t xml:space="preserve"> </w:t>
      </w:r>
      <w:r w:rsidR="00A756A5" w:rsidRPr="00414B8D">
        <w:t>u pri</w:t>
      </w:r>
      <w:r w:rsidR="00E710AA">
        <w:t>sutnosti potrošača osobno i punomoćnik</w:t>
      </w:r>
      <w:r w:rsidR="00A756A5" w:rsidRPr="00414B8D">
        <w:t xml:space="preserve"> vjerovnika</w:t>
      </w:r>
      <w:r w:rsidR="005609A4">
        <w:t xml:space="preserve"> </w:t>
      </w:r>
      <w:proofErr w:type="spellStart"/>
      <w:r w:rsidR="005609A4">
        <w:t>Unicerdit</w:t>
      </w:r>
      <w:proofErr w:type="spellEnd"/>
      <w:r w:rsidR="005609A4">
        <w:t xml:space="preserve"> </w:t>
      </w:r>
      <w:proofErr w:type="spellStart"/>
      <w:r w:rsidR="005609A4">
        <w:t>leasing</w:t>
      </w:r>
      <w:proofErr w:type="spellEnd"/>
      <w:r w:rsidR="005609A4">
        <w:t xml:space="preserve"> Croatia d.o.o. Ane Milošević iz OD Mađarić &amp; </w:t>
      </w:r>
      <w:proofErr w:type="spellStart"/>
      <w:r w:rsidR="005609A4">
        <w:t>Lui</w:t>
      </w:r>
      <w:proofErr w:type="spellEnd"/>
      <w:r w:rsidR="00802C63" w:rsidRPr="00414B8D">
        <w:t>,</w:t>
      </w:r>
    </w:p>
    <w:p w:rsidRDefault="00A373E6" w:rsidP="00AD7699" w:rsidR="00A373E6" w:rsidRPr="00414B8D">
      <w:pPr>
        <w:jc w:val="both"/>
      </w:pPr>
    </w:p>
    <w:p w:rsidRDefault="00A373E6" w:rsidP="00B139AD" w:rsidR="005973A4" w:rsidRPr="00414B8D">
      <w:pPr>
        <w:jc w:val="center"/>
        <w:rPr>
          <w:sz w:val="32"/>
          <w:szCs w:val="32"/>
        </w:rPr>
      </w:pPr>
      <w:r w:rsidRPr="00414B8D">
        <w:t xml:space="preserve">r i j e š i o  j e </w:t>
      </w:r>
      <w:r w:rsidRPr="00414B8D">
        <w:rPr>
          <w:sz w:val="32"/>
          <w:szCs w:val="32"/>
        </w:rPr>
        <w:t xml:space="preserve"> </w:t>
      </w:r>
    </w:p>
    <w:p w:rsidRDefault="00AD7699" w:rsidP="00B139AD" w:rsidR="00AD7699">
      <w:pPr>
        <w:jc w:val="center"/>
        <w:rPr>
          <w:b/>
        </w:rPr>
      </w:pPr>
    </w:p>
    <w:p w:rsidRDefault="005609A4" w:rsidP="005609A4" w:rsidR="00AF2FEE">
      <w:pPr>
        <w:pStyle w:val="Odlomakpopisa"/>
        <w:numPr>
          <w:ilvl w:val="0"/>
          <w:numId w:val="4"/>
        </w:numPr>
        <w:jc w:val="both"/>
      </w:pPr>
      <w:r>
        <w:t xml:space="preserve">Otvara se </w:t>
      </w:r>
      <w:r w:rsidR="00AD7699">
        <w:t>postupak</w:t>
      </w:r>
      <w:r>
        <w:t xml:space="preserve"> stečaja </w:t>
      </w:r>
      <w:r w:rsidR="00AD7699">
        <w:t xml:space="preserve"> nad potrošačem </w:t>
      </w:r>
      <w:r w:rsidR="00AF2FEE">
        <w:t>Marijanom</w:t>
      </w:r>
      <w:r>
        <w:t xml:space="preserve"> </w:t>
      </w:r>
      <w:proofErr w:type="spellStart"/>
      <w:r>
        <w:t>Kauzlarić</w:t>
      </w:r>
      <w:proofErr w:type="spellEnd"/>
      <w:r>
        <w:t xml:space="preserve"> </w:t>
      </w:r>
      <w:r w:rsidRPr="00414B8D">
        <w:t xml:space="preserve">  iz Rijeke,</w:t>
      </w:r>
      <w:r>
        <w:t xml:space="preserve"> </w:t>
      </w:r>
    </w:p>
    <w:p w:rsidRDefault="005609A4" w:rsidP="00AF2FEE" w:rsidR="00BF3EE5">
      <w:pPr>
        <w:jc w:val="both"/>
      </w:pPr>
      <w:r>
        <w:t>Nikole Tesle 4,</w:t>
      </w:r>
      <w:r w:rsidR="00E710AA">
        <w:t xml:space="preserve"> OIB</w:t>
      </w:r>
      <w:r>
        <w:t>73255687681</w:t>
      </w:r>
      <w:r w:rsidR="00AF2FEE">
        <w:t>.</w:t>
      </w:r>
    </w:p>
    <w:p w:rsidRDefault="00AF2FEE" w:rsidP="00AF2FEE" w:rsidR="00AF2FEE">
      <w:pPr>
        <w:jc w:val="both"/>
      </w:pPr>
    </w:p>
    <w:p w:rsidRDefault="00AD7699" w:rsidP="00A36687" w:rsidR="00AD7699">
      <w:pPr>
        <w:ind w:firstLine="708"/>
        <w:jc w:val="both"/>
      </w:pPr>
      <w:r w:rsidRPr="00AD7699">
        <w:t>Postupak stečaja</w:t>
      </w:r>
      <w:r>
        <w:t xml:space="preserve"> potrošača otvoren je</w:t>
      </w:r>
      <w:r w:rsidR="00AF2FEE">
        <w:t xml:space="preserve"> 10.siječnja 2018</w:t>
      </w:r>
      <w:r>
        <w:t>.godine u 1</w:t>
      </w:r>
      <w:r w:rsidR="00C81423">
        <w:t>6</w:t>
      </w:r>
      <w:r w:rsidR="00AF2FEE">
        <w:t xml:space="preserve">,00 sati </w:t>
      </w:r>
      <w:r w:rsidR="00085D20">
        <w:t>.</w:t>
      </w:r>
    </w:p>
    <w:p w:rsidRDefault="00AD7699" w:rsidP="00A36687" w:rsidR="00AD7699">
      <w:pPr>
        <w:pStyle w:val="Odlomakpopisa"/>
        <w:ind w:left="1070"/>
        <w:jc w:val="both"/>
      </w:pPr>
    </w:p>
    <w:p w:rsidRDefault="00AF2FEE" w:rsidP="00AF2FEE" w:rsidR="00AF2FEE">
      <w:pPr>
        <w:ind w:left="710"/>
        <w:jc w:val="both"/>
      </w:pPr>
      <w:r>
        <w:t>2.</w:t>
      </w:r>
      <w:r w:rsidR="00AD7699">
        <w:t xml:space="preserve">Zaključuje se postupak stečaja potrošača nad potrošačem </w:t>
      </w:r>
      <w:r>
        <w:t xml:space="preserve">Marijanom </w:t>
      </w:r>
      <w:proofErr w:type="spellStart"/>
      <w:r>
        <w:t>Kauzlarić</w:t>
      </w:r>
      <w:proofErr w:type="spellEnd"/>
      <w:r>
        <w:t xml:space="preserve"> </w:t>
      </w:r>
      <w:r w:rsidRPr="00414B8D">
        <w:t xml:space="preserve">  iz </w:t>
      </w:r>
    </w:p>
    <w:p w:rsidRDefault="00AF2FEE" w:rsidP="00AF2FEE" w:rsidR="00AF2FEE">
      <w:pPr>
        <w:jc w:val="both"/>
      </w:pPr>
      <w:r w:rsidRPr="00414B8D">
        <w:t>Rijeke,</w:t>
      </w:r>
      <w:r>
        <w:t xml:space="preserve"> Nikole Tesle 4,</w:t>
      </w:r>
      <w:r w:rsidR="00E710AA">
        <w:t xml:space="preserve"> OIB</w:t>
      </w:r>
      <w:r>
        <w:t>73255687681.</w:t>
      </w:r>
    </w:p>
    <w:p w:rsidRDefault="00AD7699" w:rsidP="00AF2FEE" w:rsidR="00AD7699">
      <w:pPr>
        <w:jc w:val="both"/>
      </w:pPr>
    </w:p>
    <w:p w:rsidRDefault="00AD7699" w:rsidP="00AF2FEE" w:rsidR="00AD7699">
      <w:pPr>
        <w:pStyle w:val="Odlomakpopisa"/>
        <w:numPr>
          <w:ilvl w:val="0"/>
          <w:numId w:val="6"/>
        </w:numPr>
        <w:jc w:val="both"/>
      </w:pPr>
      <w:r>
        <w:t xml:space="preserve">Određuje se razdoblje provjere ponašanja  </w:t>
      </w:r>
      <w:r w:rsidR="00AF2FEE">
        <w:t xml:space="preserve">u trajanju </w:t>
      </w:r>
      <w:r>
        <w:t xml:space="preserve"> od 5.( pet )</w:t>
      </w:r>
      <w:r w:rsidR="00AF2FEE">
        <w:t xml:space="preserve"> godina.</w:t>
      </w:r>
    </w:p>
    <w:p w:rsidRDefault="00AD7699" w:rsidP="00A36687" w:rsidR="00AD7699">
      <w:pPr>
        <w:jc w:val="both"/>
      </w:pPr>
      <w:r>
        <w:t xml:space="preserve"> godina.</w:t>
      </w:r>
    </w:p>
    <w:p w:rsidRDefault="00AD7699" w:rsidP="00A36687" w:rsidR="00AD7699">
      <w:pPr>
        <w:jc w:val="both"/>
      </w:pPr>
    </w:p>
    <w:p w:rsidRDefault="001963B8" w:rsidP="00AF2FEE" w:rsidR="00802C63">
      <w:pPr>
        <w:pStyle w:val="Odlomakpopisa"/>
        <w:numPr>
          <w:ilvl w:val="0"/>
          <w:numId w:val="6"/>
        </w:numPr>
        <w:jc w:val="both"/>
      </w:pPr>
      <w:r>
        <w:t xml:space="preserve">Povjerenikom se imenuje Bože </w:t>
      </w:r>
      <w:proofErr w:type="spellStart"/>
      <w:r>
        <w:t>Guvo</w:t>
      </w:r>
      <w:proofErr w:type="spellEnd"/>
      <w:r>
        <w:t xml:space="preserve"> dr. </w:t>
      </w:r>
      <w:proofErr w:type="spellStart"/>
      <w:r>
        <w:t>sc</w:t>
      </w:r>
      <w:proofErr w:type="spellEnd"/>
      <w:r>
        <w:t xml:space="preserve">,oec. OIB:55368811100 iz Splita, </w:t>
      </w:r>
    </w:p>
    <w:p w:rsidRDefault="001963B8" w:rsidP="00802C63" w:rsidR="00AD7699">
      <w:pPr>
        <w:jc w:val="both"/>
      </w:pPr>
      <w:proofErr w:type="spellStart"/>
      <w:r>
        <w:t>Smiljanićeva</w:t>
      </w:r>
      <w:proofErr w:type="spellEnd"/>
      <w:r>
        <w:t xml:space="preserve"> 2</w:t>
      </w:r>
      <w:r w:rsidR="00CC754E">
        <w:t>.</w:t>
      </w:r>
    </w:p>
    <w:p w:rsidRDefault="00F16235" w:rsidP="00A36687" w:rsidR="00F16235">
      <w:pPr>
        <w:ind w:firstLine="708"/>
        <w:jc w:val="both"/>
      </w:pPr>
    </w:p>
    <w:p w:rsidRDefault="00BF3EE5" w:rsidP="00A36687" w:rsidR="00BF3EE5">
      <w:pPr>
        <w:ind w:firstLine="708"/>
        <w:jc w:val="both"/>
      </w:pPr>
      <w:r>
        <w:t>Prije prihvaćanja dužnosti povjerenik će pred sudom dati izjavu da će savjesno držeći se Ustava, zakona i pravnog poretka Republike Hrvatske obavljati svoju dužnost.</w:t>
      </w:r>
    </w:p>
    <w:p w:rsidRDefault="00BF3EE5" w:rsidP="00A36687" w:rsidR="00BF3EE5">
      <w:pPr>
        <w:jc w:val="both"/>
      </w:pPr>
      <w:r>
        <w:tab/>
        <w:t xml:space="preserve">Nakon davanja izjave sud će povjereniku predati potvrdu o imenovanju u kojoj će biti navedeno da je rješenjem da je otvaranjem postupka stečaja potrošača imenovan za povjerenika u </w:t>
      </w:r>
      <w:proofErr w:type="spellStart"/>
      <w:r>
        <w:t>ovosudnom</w:t>
      </w:r>
      <w:proofErr w:type="spellEnd"/>
      <w:r>
        <w:t xml:space="preserve"> postupku.</w:t>
      </w:r>
    </w:p>
    <w:p w:rsidRDefault="00BF3EE5" w:rsidP="00A36687" w:rsidR="00BF3EE5">
      <w:pPr>
        <w:jc w:val="both"/>
      </w:pPr>
      <w:r>
        <w:tab/>
        <w:t>Povjerenik će nak</w:t>
      </w:r>
      <w:r w:rsidR="00F16235">
        <w:t>o</w:t>
      </w:r>
      <w:r>
        <w:t>n zaključenja postupka u razdoblju provjere ponašanja, u ime i za račun potrošača unovčavati imovinu potrošača i prikupljenim sredstvima namiriti nastale troškove postupka. O obavljenim radnjama povjerenik je dužan podnositi izvješće sudu.</w:t>
      </w:r>
    </w:p>
    <w:p w:rsidRDefault="00BF3EE5" w:rsidP="00A36687" w:rsidR="00A373E6" w:rsidRPr="00085D20">
      <w:pPr>
        <w:jc w:val="both"/>
      </w:pPr>
      <w:r>
        <w:tab/>
        <w:t xml:space="preserve">Ako potrošač u razdoblju provjere ponašanja stekne imovinu iz </w:t>
      </w:r>
      <w:r w:rsidR="00F16235">
        <w:t>koje</w:t>
      </w:r>
      <w:r>
        <w:t xml:space="preserve"> se mogu namiriti vjerovnici na odgovarajući će se način primijeniti odredbe stečajnog zakona o nastavljanju postupka radi diobe u slučajevima u kojima se stečajni postupak provodi. </w:t>
      </w:r>
    </w:p>
    <w:p w:rsidRDefault="00085D20" w:rsidP="00A756A5" w:rsidR="00085D20">
      <w:pPr>
        <w:jc w:val="center"/>
      </w:pPr>
    </w:p>
    <w:p w:rsidRDefault="00A373E6" w:rsidP="00A756A5" w:rsidR="00A373E6" w:rsidRPr="00CC754E">
      <w:pPr>
        <w:jc w:val="center"/>
      </w:pPr>
      <w:r w:rsidRPr="00CC754E">
        <w:t>Obrazloženje</w:t>
      </w:r>
    </w:p>
    <w:p w:rsidRDefault="00533FC4" w:rsidP="00A36687" w:rsidR="00533FC4">
      <w:pPr>
        <w:jc w:val="both"/>
        <w:rPr>
          <w:b/>
        </w:rPr>
      </w:pPr>
    </w:p>
    <w:p w:rsidRDefault="00533FC4" w:rsidP="00A36687" w:rsidR="00533FC4">
      <w:pPr>
        <w:ind w:firstLine="708"/>
        <w:jc w:val="both"/>
      </w:pPr>
      <w:r>
        <w:t xml:space="preserve"> </w:t>
      </w:r>
      <w:r w:rsidR="00C81423">
        <w:t>P</w:t>
      </w:r>
      <w:r>
        <w:t xml:space="preserve">otrošač </w:t>
      </w:r>
      <w:r w:rsidR="00CC754E">
        <w:t xml:space="preserve">Marijan  </w:t>
      </w:r>
      <w:proofErr w:type="spellStart"/>
      <w:r w:rsidR="00CC754E">
        <w:t>Kauzlarić</w:t>
      </w:r>
      <w:proofErr w:type="spellEnd"/>
      <w:r>
        <w:t xml:space="preserve"> je podnio pravovremeni prijedlog za otvaranje postupka  stečaja potrošača te istom priložio popis imovine i obveza  te plan ispunjena obveze.</w:t>
      </w:r>
    </w:p>
    <w:p w:rsidRDefault="00533FC4" w:rsidP="00A36687" w:rsidR="00533FC4">
      <w:pPr>
        <w:ind w:firstLine="708"/>
        <w:jc w:val="both"/>
      </w:pPr>
    </w:p>
    <w:p w:rsidRDefault="00533FC4" w:rsidP="00A36687" w:rsidR="00533FC4">
      <w:pPr>
        <w:ind w:firstLine="708"/>
        <w:jc w:val="both"/>
      </w:pPr>
      <w:r>
        <w:t xml:space="preserve">Poziv za pripremno ročište u stečaju potrošača za dan </w:t>
      </w:r>
      <w:r w:rsidR="0082541A">
        <w:t xml:space="preserve">10.siječnja 2018. </w:t>
      </w:r>
      <w:r w:rsidR="00C81423">
        <w:t>g</w:t>
      </w:r>
      <w:r>
        <w:t>odine</w:t>
      </w:r>
      <w:r w:rsidR="00085D20">
        <w:t xml:space="preserve"> </w:t>
      </w:r>
      <w:r>
        <w:t>objavljen je na e-oglasnoj ploči sudova dana 1</w:t>
      </w:r>
      <w:r w:rsidR="0082541A">
        <w:t>9.listopada</w:t>
      </w:r>
      <w:r>
        <w:t xml:space="preserve"> 2017.g. zajedno sa popisom imovine i obveza te planom ispunjena obveza.</w:t>
      </w:r>
    </w:p>
    <w:p w:rsidRDefault="0082541A" w:rsidP="00A36687" w:rsidR="003636A1">
      <w:pPr>
        <w:ind w:firstLine="708"/>
        <w:jc w:val="both"/>
      </w:pPr>
      <w:r>
        <w:t xml:space="preserve">Vjerovnici B2 Kapital d.o.o., </w:t>
      </w:r>
      <w:proofErr w:type="spellStart"/>
      <w:r>
        <w:t>Unicredit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Croatia d.o.o., Grad Rijeka, Republika Hrvatska Ministarstvo </w:t>
      </w:r>
      <w:proofErr w:type="spellStart"/>
      <w:r>
        <w:t>finacija</w:t>
      </w:r>
      <w:proofErr w:type="spellEnd"/>
      <w:r>
        <w:t xml:space="preserve">,, Hrvatski </w:t>
      </w:r>
      <w:proofErr w:type="spellStart"/>
      <w:r>
        <w:t>telekom</w:t>
      </w:r>
      <w:proofErr w:type="spellEnd"/>
      <w:r>
        <w:t xml:space="preserve"> d.d.,</w:t>
      </w:r>
      <w:proofErr w:type="spellStart"/>
      <w:r>
        <w:t>Styria</w:t>
      </w:r>
      <w:proofErr w:type="spellEnd"/>
      <w:r>
        <w:t xml:space="preserve"> </w:t>
      </w:r>
      <w:proofErr w:type="spellStart"/>
      <w:r>
        <w:t>mediski</w:t>
      </w:r>
      <w:proofErr w:type="spellEnd"/>
      <w:r>
        <w:t xml:space="preserve"> servisi d.o.o.su se očitovali da ne prihvaćaju predloženi plan ispunjenja.</w:t>
      </w:r>
    </w:p>
    <w:p w:rsidRDefault="005002EA" w:rsidP="00A36687" w:rsidR="005002EA">
      <w:pPr>
        <w:ind w:firstLine="708"/>
        <w:jc w:val="both"/>
      </w:pPr>
    </w:p>
    <w:p w:rsidRDefault="005002EA" w:rsidP="0082541A" w:rsidR="00B17B8B">
      <w:pPr>
        <w:ind w:firstLine="708"/>
        <w:jc w:val="both"/>
      </w:pPr>
      <w:r>
        <w:t xml:space="preserve">Iz popisa imovine i obveza proizlazi da je potrošač </w:t>
      </w:r>
      <w:r w:rsidR="0082541A">
        <w:t>umirovljenik  od 2013.g. sa primanjima koja unazad 2 -3 mjeseca iznose  3.300,00 kn,a koja su prije b</w:t>
      </w:r>
      <w:r w:rsidR="00C81423">
        <w:t xml:space="preserve">ila od 3.100,00-do 3.200,00 kn. Iz iskaza proizlazi </w:t>
      </w:r>
      <w:r w:rsidR="0082541A">
        <w:t>da nema familiju i da živi sam u sta</w:t>
      </w:r>
      <w:r w:rsidR="00B17B8B">
        <w:t>nu koje je vlasništvo Grada Rijeke ,a koji stan je dobio u najam. Od imovine ništa ne posjeduje. Zbog situacije u koju je upao da unazad nekog vremena da ne plaća ni najam stana</w:t>
      </w:r>
      <w:r w:rsidR="0082541A">
        <w:t xml:space="preserve"> </w:t>
      </w:r>
      <w:r w:rsidR="00B17B8B">
        <w:t xml:space="preserve">,odnosno povremeno plaća </w:t>
      </w:r>
      <w:proofErr w:type="spellStart"/>
      <w:r w:rsidR="00B17B8B">
        <w:t>cca</w:t>
      </w:r>
      <w:proofErr w:type="spellEnd"/>
      <w:r w:rsidR="00B17B8B">
        <w:t xml:space="preserve"> od 100-200,00 kn </w:t>
      </w:r>
      <w:r w:rsidR="00085D20">
        <w:t xml:space="preserve">,a trebao bi plaćati 450.00 kn </w:t>
      </w:r>
      <w:r w:rsidR="00B17B8B">
        <w:t xml:space="preserve">te da jedino plaća struju i mobitel ,a što da mjesečno iznosi od 400,00 do 450.00 kn. </w:t>
      </w:r>
      <w:r w:rsidR="00FE160A">
        <w:t xml:space="preserve"> </w:t>
      </w:r>
      <w:r w:rsidR="00085D20">
        <w:t>N</w:t>
      </w:r>
      <w:r w:rsidR="00FE160A">
        <w:t xml:space="preserve">avodi da ima prihod od Grada Rijeke </w:t>
      </w:r>
      <w:r w:rsidR="00085D20">
        <w:t>koji</w:t>
      </w:r>
      <w:r w:rsidR="00FE160A">
        <w:t xml:space="preserve"> dobiva kao čla</w:t>
      </w:r>
      <w:r w:rsidR="00085D20">
        <w:t>n</w:t>
      </w:r>
      <w:r w:rsidR="00C81423">
        <w:t xml:space="preserve"> V</w:t>
      </w:r>
      <w:r w:rsidR="00FE160A">
        <w:t>MO Po</w:t>
      </w:r>
      <w:r w:rsidR="00085D20">
        <w:t>tok te da godišnje dobije iznos</w:t>
      </w:r>
      <w:r w:rsidR="00FE160A">
        <w:t xml:space="preserve"> od 1.000,00 kn ,ali i da taj iznos pojedu ovrhe budući da se  radi o prihodu koji nije zaštićen zakonom od ovrha. </w:t>
      </w:r>
      <w:r w:rsidR="00B17B8B">
        <w:t xml:space="preserve">Prije odlaska u mirovnu da je na </w:t>
      </w:r>
      <w:proofErr w:type="spellStart"/>
      <w:r w:rsidR="00B17B8B">
        <w:t>leasing</w:t>
      </w:r>
      <w:proofErr w:type="spellEnd"/>
      <w:r w:rsidR="00B17B8B">
        <w:t xml:space="preserve"> kupio automobil i otplaćivao ga dvije godine,dok je radio, kako da je u međuvremenu došlo do naplata nekoliko ovrha  da više  nije mogao otplaćivati automobil, a kako je isti bio kupljen na </w:t>
      </w:r>
      <w:proofErr w:type="spellStart"/>
      <w:r w:rsidR="00B17B8B">
        <w:t>leasing</w:t>
      </w:r>
      <w:proofErr w:type="spellEnd"/>
      <w:r w:rsidR="00B17B8B">
        <w:t xml:space="preserve">  da ga nije mogao prodati i vratiti kredit  već je automobil  ustupio trećoj osobi koja je preuzela </w:t>
      </w:r>
      <w:proofErr w:type="spellStart"/>
      <w:r w:rsidR="00B17B8B">
        <w:t>leasing</w:t>
      </w:r>
      <w:proofErr w:type="spellEnd"/>
      <w:r w:rsidR="00B17B8B">
        <w:t xml:space="preserve"> i trebala otp</w:t>
      </w:r>
      <w:r w:rsidR="00085D20">
        <w:t>laćivati kredit još tri godine. M</w:t>
      </w:r>
      <w:r w:rsidR="00B17B8B">
        <w:t>e</w:t>
      </w:r>
      <w:r w:rsidR="00085D20">
        <w:t xml:space="preserve">đutim da je ista platila jednu ili </w:t>
      </w:r>
      <w:r w:rsidR="00B17B8B">
        <w:t xml:space="preserve">dvije rate </w:t>
      </w:r>
      <w:r w:rsidR="00085D20">
        <w:t xml:space="preserve"> nakon čega je </w:t>
      </w:r>
      <w:r w:rsidR="00B17B8B">
        <w:t xml:space="preserve">prestala plaćati </w:t>
      </w:r>
      <w:r w:rsidR="00FE160A">
        <w:t xml:space="preserve">kredit , </w:t>
      </w:r>
      <w:r w:rsidR="00085D20">
        <w:t xml:space="preserve">a </w:t>
      </w:r>
      <w:r w:rsidR="00FE160A">
        <w:t xml:space="preserve">nije </w:t>
      </w:r>
      <w:r w:rsidR="00085D20">
        <w:t xml:space="preserve">ni </w:t>
      </w:r>
      <w:r w:rsidR="00FE160A">
        <w:t>vratila automobil tj. otuđila ga je pa da je bio prisiljen zbog toga tužiti tu</w:t>
      </w:r>
      <w:r w:rsidR="00085D20">
        <w:t xml:space="preserve"> osobu i da je postupak u tijeku</w:t>
      </w:r>
      <w:r w:rsidR="00B17B8B">
        <w:t xml:space="preserve"> </w:t>
      </w:r>
      <w:r w:rsidR="00FE160A">
        <w:t xml:space="preserve">. </w:t>
      </w:r>
      <w:r w:rsidR="00085D20">
        <w:t>K</w:t>
      </w:r>
      <w:r w:rsidR="00FE160A">
        <w:t>ako da je  u međuvremenu došla i ovrha za automobil da se našao u situaciji da više nije mogao otplaćivati kredit koji je uzeo kod PBZ ,te  da</w:t>
      </w:r>
      <w:r w:rsidR="00085D20">
        <w:t xml:space="preserve"> su </w:t>
      </w:r>
      <w:r w:rsidR="00FE160A">
        <w:t xml:space="preserve"> se zbog nagomilanih ovrha  nagomilavali i dugovi ostalim vjerovnicima. Konačno je istakao da nije dobrog zdravlja, da je prebolio srčani infarkt te ima dijabetes.</w:t>
      </w:r>
    </w:p>
    <w:p w:rsidRDefault="002B450F" w:rsidP="00FE160A" w:rsidR="002B450F">
      <w:pPr>
        <w:jc w:val="both"/>
      </w:pPr>
    </w:p>
    <w:p w:rsidRDefault="00A36687" w:rsidP="00CE3DC1" w:rsidR="00A36687">
      <w:pPr>
        <w:ind w:firstLine="708"/>
        <w:jc w:val="both"/>
      </w:pPr>
      <w:r>
        <w:t xml:space="preserve"> Iz plana ispunjena obveza proizlazi da potrošač vjerovnicima dugu</w:t>
      </w:r>
      <w:r w:rsidR="00FE160A">
        <w:t xml:space="preserve">je ukupan iznos od </w:t>
      </w:r>
      <w:r w:rsidR="00085D20">
        <w:t xml:space="preserve">183.024,48 kn </w:t>
      </w:r>
      <w:r>
        <w:t xml:space="preserve">,pa je s obzirom na navedeno jasno </w:t>
      </w:r>
      <w:r w:rsidR="00A756A5">
        <w:t xml:space="preserve">je </w:t>
      </w:r>
      <w:r>
        <w:t>da je potrošač nesposoban za plaćanje</w:t>
      </w:r>
      <w:r w:rsidR="00A756A5">
        <w:t xml:space="preserve"> čime je ispunjen stečajni razlog u smislu odredbe čl.5. ZSP-a</w:t>
      </w:r>
      <w:r>
        <w:t>,</w:t>
      </w:r>
      <w:proofErr w:type="spellStart"/>
      <w:r>
        <w:t>a</w:t>
      </w:r>
      <w:proofErr w:type="spellEnd"/>
      <w:r w:rsidR="00A756A5">
        <w:t xml:space="preserve"> da je imovina potrošača koja bi ušla u stečajnu masu neznatne vrijednosti .</w:t>
      </w:r>
      <w:r>
        <w:t xml:space="preserve">  </w:t>
      </w:r>
      <w:r w:rsidR="00A756A5">
        <w:t>O</w:t>
      </w:r>
      <w:r w:rsidR="002B450F">
        <w:t xml:space="preserve">kolnost da je potrošač nesposoban za plaćanje proizlazi </w:t>
      </w:r>
      <w:r>
        <w:t>i</w:t>
      </w:r>
      <w:r w:rsidR="00E564EC">
        <w:t xml:space="preserve"> iz priložene isprave i to rješenja o odobravanju  besplatne pravne pomoći tako i njegovog iskaza,</w:t>
      </w:r>
      <w:r>
        <w:t xml:space="preserve">pa je slijedom iznesenoga valjalo odlučiti kao u izreci rješenja </w:t>
      </w:r>
      <w:r w:rsidR="00A756A5">
        <w:t>,a sukladno odredbi čl. 58.st.</w:t>
      </w:r>
      <w:r>
        <w:t xml:space="preserve"> ZSP-a</w:t>
      </w:r>
      <w:r w:rsidR="00CE3DC1">
        <w:t>.</w:t>
      </w:r>
    </w:p>
    <w:p w:rsidRDefault="00A36687" w:rsidP="00A36687" w:rsidR="00A36687">
      <w:pPr>
        <w:ind w:firstLine="708"/>
        <w:jc w:val="both"/>
      </w:pPr>
      <w:r>
        <w:t>Povjerenik je izabran i imenovan temeljem čl. 37.i 38.ZSP-a metodom slučajnog odabira sukladno odredbama čl. 6. I 7. Pravilnika o pretpostavkama i načinu izbora povjerenika metodo</w:t>
      </w:r>
      <w:r w:rsidR="00A756A5">
        <w:t>m slučajnog odabira ( Narodne novine ,</w:t>
      </w:r>
      <w:proofErr w:type="spellStart"/>
      <w:r w:rsidR="00A756A5">
        <w:t>br</w:t>
      </w:r>
      <w:proofErr w:type="spellEnd"/>
      <w:r w:rsidR="00A756A5">
        <w:t xml:space="preserve"> .7/16)</w:t>
      </w:r>
      <w:r w:rsidR="00CE3DC1">
        <w:t>.</w:t>
      </w:r>
      <w:bookmarkStart w:name="_GoBack" w:id="0"/>
      <w:bookmarkEnd w:id="0"/>
    </w:p>
    <w:p w:rsidRDefault="00A756A5" w:rsidP="00A36687" w:rsidR="00A756A5">
      <w:pPr>
        <w:ind w:firstLine="708"/>
        <w:jc w:val="both"/>
      </w:pPr>
      <w:r>
        <w:t>Sud je po služenoj dužnosti potrošaču odredio razdoblje povjere ponašanja u trajanju od pet godina sukladno čl. 58.st.1. ZSP-a,</w:t>
      </w:r>
      <w:r w:rsidR="00802C63">
        <w:t xml:space="preserve"> </w:t>
      </w:r>
      <w:r>
        <w:t>a koje razdoblje počinje teći od pravomoćnosti rješenja o zaključenju stečajnog postupka ( čl. 69.st.3. ZSP-a)</w:t>
      </w:r>
    </w:p>
    <w:p w:rsidRDefault="009D4F9B" w:rsidP="00A36687" w:rsidR="009D4F9B">
      <w:pPr>
        <w:jc w:val="both"/>
      </w:pPr>
    </w:p>
    <w:p w:rsidRDefault="00E710AA" w:rsidP="00E710AA" w:rsidR="00A373E6">
      <w:pPr>
        <w:ind w:firstLine="708" w:left="2124"/>
        <w:jc w:val="both"/>
      </w:pPr>
      <w:r>
        <w:t>U Rijeci</w:t>
      </w:r>
      <w:r w:rsidR="00085D20">
        <w:t xml:space="preserve"> 10.</w:t>
      </w:r>
      <w:r>
        <w:t xml:space="preserve"> </w:t>
      </w:r>
      <w:r w:rsidR="00085D20">
        <w:t>siječnja 2018.</w:t>
      </w:r>
    </w:p>
    <w:p w:rsidRDefault="00A373E6" w:rsidP="00A36687" w:rsidR="00ED4D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4D20">
        <w:t xml:space="preserve">       </w:t>
      </w:r>
      <w:r w:rsidR="009D4F9B">
        <w:t>S u d a c</w:t>
      </w:r>
    </w:p>
    <w:p w:rsidRDefault="00A373E6" w:rsidP="00A36687" w:rsidR="00ED4D20">
      <w:pPr>
        <w:jc w:val="both"/>
      </w:pPr>
      <w:r>
        <w:tab/>
      </w:r>
      <w:r>
        <w:tab/>
      </w:r>
      <w:r w:rsidR="00ED4D20">
        <w:tab/>
      </w:r>
      <w:r w:rsidR="00134C15">
        <w:tab/>
      </w:r>
      <w:r w:rsidR="00134C15">
        <w:tab/>
      </w:r>
      <w:r w:rsidR="00134C15">
        <w:tab/>
      </w:r>
      <w:r w:rsidR="00134C15">
        <w:tab/>
        <w:t xml:space="preserve">     </w:t>
      </w:r>
      <w:r w:rsidR="00ED4D20">
        <w:t xml:space="preserve">                  </w:t>
      </w:r>
      <w:r w:rsidR="00134C15">
        <w:t xml:space="preserve"> Nela Radičević </w:t>
      </w:r>
      <w:r w:rsidR="00E710AA">
        <w:t>v.r.</w:t>
      </w:r>
      <w:r w:rsidR="00134C15">
        <w:t xml:space="preserve"> </w:t>
      </w:r>
    </w:p>
    <w:p w:rsidRDefault="00E710AA" w:rsidP="00E710AA" w:rsidR="00ED4D20">
      <w:pPr>
        <w:ind w:firstLine="708"/>
        <w:jc w:val="both"/>
      </w:pPr>
      <w:r>
        <w:t>Uputa o pravnom lijeku:</w:t>
      </w:r>
    </w:p>
    <w:p w:rsidRDefault="00ED4D20" w:rsidP="00E710AA" w:rsidR="00B139AD">
      <w:pPr>
        <w:ind w:firstLine="708"/>
        <w:jc w:val="both"/>
      </w:pPr>
      <w:r>
        <w:t xml:space="preserve">Protiv rješenja dopuštena je žalba </w:t>
      </w:r>
      <w:r w:rsidR="00C81423">
        <w:t>Ž</w:t>
      </w:r>
      <w:r w:rsidR="001963B8">
        <w:t xml:space="preserve">upanijskom sud </w:t>
      </w:r>
      <w:r>
        <w:t>u roku od 15 dan</w:t>
      </w:r>
      <w:r w:rsidR="001963B8">
        <w:t>a</w:t>
      </w:r>
      <w:r>
        <w:t>.</w:t>
      </w:r>
    </w:p>
    <w:p w:rsidRDefault="001963B8" w:rsidP="00A36687" w:rsidR="001963B8">
      <w:pPr>
        <w:jc w:val="both"/>
      </w:pPr>
      <w:r>
        <w:t>Žalba ne odgađa provedbu rješenja ( čl. 27.st.2.ZSP-a)</w:t>
      </w:r>
      <w:r w:rsidR="00E710AA">
        <w:t>.</w:t>
      </w:r>
    </w:p>
    <w:p w:rsidRDefault="00CE3DC1" w:rsidP="00CC0801" w:rsidR="00CE3DC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E3DC1" w:rsidP="00CC0801" w:rsidR="00CE3DC1">
      <w:pPr>
        <w:jc w:val="center"/>
      </w:pPr>
      <w:r>
        <w:t xml:space="preserve">                                                                                        Mirjana Dujmović </w:t>
      </w:r>
      <w:r>
        <w:rPr>
          <w:b/>
          <w:sz w:val="16"/>
          <w:szCs w:val="16"/>
        </w:rPr>
        <w:t xml:space="preserve"> </w:t>
      </w:r>
    </w:p>
    <w:p w:rsidRDefault="00CE3DC1" w:rsidP="00A36687" w:rsidR="00CE3DC1" w:rsidRPr="00ED4D20">
      <w:pPr>
        <w:jc w:val="both"/>
      </w:pPr>
    </w:p>
    <w:p w:rsidRDefault="00B139AD" w:rsidP="00A373E6" w:rsidR="00B139AD">
      <w:pPr>
        <w:jc w:val="both"/>
        <w:rPr>
          <w:b/>
        </w:rPr>
      </w:pPr>
    </w:p>
    <w:p w:rsidRDefault="00C81423" w:rsidP="00A373E6" w:rsidR="00C81423">
      <w:pPr>
        <w:jc w:val="both"/>
        <w:rPr>
          <w:b/>
        </w:rPr>
      </w:pPr>
    </w:p>
    <w:p w:rsidRDefault="00C81423" w:rsidP="00A373E6" w:rsidR="00C81423">
      <w:pPr>
        <w:jc w:val="both"/>
        <w:rPr>
          <w:b/>
        </w:rPr>
      </w:pPr>
    </w:p>
    <w:p w:rsidRDefault="00C81423" w:rsidP="00A373E6" w:rsidR="00C81423">
      <w:pPr>
        <w:jc w:val="both"/>
        <w:rPr>
          <w:b/>
        </w:rPr>
      </w:pPr>
    </w:p>
    <w:p w:rsidRDefault="00C81423" w:rsidP="00A373E6" w:rsidR="00A373E6" w:rsidRPr="00BD08E3">
      <w:pPr>
        <w:jc w:val="both"/>
        <w:rPr>
          <w:b/>
        </w:rPr>
      </w:pPr>
      <w:r>
        <w:rPr>
          <w:b/>
        </w:rPr>
        <w:t>RJ</w:t>
      </w:r>
      <w:r w:rsidR="00A373E6" w:rsidRPr="00BD08E3">
        <w:rPr>
          <w:b/>
        </w:rPr>
        <w:t>.</w:t>
      </w:r>
    </w:p>
    <w:p w:rsidRDefault="00A373E6" w:rsidP="00A373E6" w:rsidR="00A373E6">
      <w:pPr>
        <w:jc w:val="both"/>
      </w:pPr>
    </w:p>
    <w:p w:rsidRDefault="00A373E6" w:rsidP="00A373E6" w:rsidR="00A373E6">
      <w:pPr>
        <w:numPr>
          <w:ilvl w:val="0"/>
          <w:numId w:val="1"/>
        </w:numPr>
        <w:jc w:val="both"/>
      </w:pPr>
      <w:r>
        <w:t>rješenje nepravomoćno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vidi upisnik </w:t>
      </w:r>
      <w:proofErr w:type="spellStart"/>
      <w:r>
        <w:t>Ovr</w:t>
      </w:r>
      <w:proofErr w:type="spellEnd"/>
      <w:r>
        <w:t>.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kal. </w:t>
      </w:r>
      <w:r w:rsidR="00ED4D20">
        <w:t>15</w:t>
      </w:r>
      <w:r>
        <w:t xml:space="preserve"> dana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DNA.:</w:t>
      </w:r>
    </w:p>
    <w:p w:rsidRDefault="00A373E6" w:rsidP="00A373E6" w:rsidR="00A373E6">
      <w:pPr>
        <w:jc w:val="both"/>
      </w:pPr>
    </w:p>
    <w:p w:rsidRDefault="001963B8" w:rsidP="00267941" w:rsidR="00B139AD">
      <w:pPr>
        <w:ind w:left="360"/>
        <w:jc w:val="both"/>
      </w:pPr>
      <w:r>
        <w:t>- svim sudionicima putem e-oglasne ploče sudova</w:t>
      </w:r>
    </w:p>
    <w:p w:rsidRDefault="001963B8" w:rsidP="00267941" w:rsidR="001963B8">
      <w:pPr>
        <w:ind w:left="360"/>
        <w:jc w:val="both"/>
      </w:pPr>
      <w:r>
        <w:t xml:space="preserve"> Smatra se da je dostava pismena objavljena istekom osmog dana od dana objave pismena </w:t>
      </w:r>
      <w:r w:rsidR="00E710AA">
        <w:t xml:space="preserve"> </w:t>
      </w:r>
      <w:r>
        <w:t>na mrežnoj stranici e- oglasne ploče</w:t>
      </w:r>
    </w:p>
    <w:p w:rsidRDefault="001963B8" w:rsidP="00267941" w:rsidR="001963B8">
      <w:pPr>
        <w:ind w:left="360"/>
        <w:jc w:val="both"/>
      </w:pPr>
    </w:p>
    <w:p w:rsidRDefault="001963B8" w:rsidP="00267941" w:rsidR="001963B8">
      <w:pPr>
        <w:ind w:left="360"/>
        <w:jc w:val="both"/>
      </w:pPr>
      <w:r>
        <w:t>POŠTOM ( čl. 56 ZSP-a)</w:t>
      </w:r>
    </w:p>
    <w:p w:rsidRDefault="001963B8" w:rsidP="00267941" w:rsidR="001963B8">
      <w:pPr>
        <w:ind w:left="360"/>
        <w:jc w:val="both"/>
      </w:pPr>
    </w:p>
    <w:p w:rsidRDefault="001963B8" w:rsidP="00267941" w:rsidR="001963B8">
      <w:pPr>
        <w:ind w:left="360"/>
        <w:jc w:val="both"/>
      </w:pPr>
      <w:r>
        <w:t>-potrošaču</w:t>
      </w:r>
      <w:r w:rsidR="00C81423">
        <w:t xml:space="preserve"> Marijanu </w:t>
      </w:r>
      <w:proofErr w:type="spellStart"/>
      <w:r w:rsidR="00C81423">
        <w:t>Kauzlariću</w:t>
      </w:r>
      <w:proofErr w:type="spellEnd"/>
    </w:p>
    <w:p w:rsidRDefault="005D60C4" w:rsidP="00267941" w:rsidR="005D60C4">
      <w:pPr>
        <w:ind w:left="360"/>
        <w:jc w:val="both"/>
      </w:pPr>
      <w:r>
        <w:t>- Poreznoj upravi Rijeka</w:t>
      </w:r>
    </w:p>
    <w:p w:rsidRDefault="005D60C4" w:rsidP="00267941" w:rsidR="005D60C4">
      <w:pPr>
        <w:ind w:left="360"/>
        <w:jc w:val="both"/>
      </w:pPr>
      <w:r>
        <w:t xml:space="preserve">-ODO u Rijeci </w:t>
      </w:r>
    </w:p>
    <w:p w:rsidRDefault="005D60C4" w:rsidP="00267941" w:rsidR="005D60C4">
      <w:pPr>
        <w:ind w:left="360"/>
        <w:jc w:val="both"/>
      </w:pPr>
      <w:r>
        <w:t xml:space="preserve">-povjereniku  Bože </w:t>
      </w:r>
      <w:proofErr w:type="spellStart"/>
      <w:r>
        <w:t>Guvo</w:t>
      </w:r>
      <w:proofErr w:type="spellEnd"/>
    </w:p>
    <w:p w:rsidRDefault="00134C15" w:rsidP="00134C15" w:rsidR="00134C15">
      <w:pPr>
        <w:jc w:val="both"/>
      </w:pPr>
    </w:p>
    <w:p w:rsidRDefault="00E710AA" w:rsidP="00134C15" w:rsidR="00E710AA">
      <w:pPr>
        <w:jc w:val="both"/>
      </w:pPr>
    </w:p>
    <w:p w:rsidRDefault="00134C15" w:rsidP="00134C15" w:rsidR="00134C15">
      <w:pPr>
        <w:jc w:val="both"/>
      </w:pPr>
    </w:p>
    <w:p w:rsidRDefault="00E710AA" w:rsidP="00A373E6" w:rsidR="00A373E6">
      <w:pPr>
        <w:jc w:val="both"/>
      </w:pPr>
      <w:r>
        <w:t xml:space="preserve"> </w:t>
      </w:r>
      <w:r w:rsidR="00A373E6">
        <w:t xml:space="preserve">                                     </w:t>
      </w:r>
      <w:r w:rsidR="00134C15">
        <w:t xml:space="preserve">                </w:t>
      </w:r>
      <w:r>
        <w:t xml:space="preserve">U Rijeci </w:t>
      </w:r>
      <w:r w:rsidR="009D4F9B">
        <w:t xml:space="preserve"> </w:t>
      </w:r>
      <w:r>
        <w:t xml:space="preserve">10. siječnja </w:t>
      </w:r>
      <w:r w:rsidR="00A373E6">
        <w:t>201</w:t>
      </w:r>
      <w:r>
        <w:t>8</w:t>
      </w:r>
      <w:r w:rsidR="00A373E6">
        <w:t>.</w:t>
      </w:r>
      <w:r>
        <w:t xml:space="preserve"> </w:t>
      </w:r>
    </w:p>
    <w:p w:rsidRDefault="00E710AA" w:rsidP="00A373E6" w:rsidR="00E710AA">
      <w:pPr>
        <w:jc w:val="both"/>
      </w:pPr>
    </w:p>
    <w:p w:rsidRDefault="00E710AA" w:rsidP="00A373E6" w:rsidR="00E710AA">
      <w:pPr>
        <w:jc w:val="both"/>
      </w:pPr>
    </w:p>
    <w:p w:rsidRDefault="00E710AA" w:rsidP="00A373E6" w:rsidR="00E710AA">
      <w:pPr>
        <w:jc w:val="both"/>
      </w:pPr>
    </w:p>
    <w:p w:rsidRDefault="00255F59" w:rsidP="00A373E6" w:rsidR="00255F59">
      <w:pPr>
        <w:jc w:val="both"/>
      </w:pPr>
      <w:r>
        <w:t xml:space="preserve">                                                                                                                      Sudac</w:t>
      </w:r>
    </w:p>
    <w:p w:rsidRDefault="00E710AA" w:rsidP="00A373E6" w:rsidR="00E710A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Nela Radičević </w:t>
      </w:r>
    </w:p>
    <w:p w:rsidRDefault="00A373E6" w:rsidP="00A373E6" w:rsidR="00A373E6">
      <w:pPr>
        <w:jc w:val="both"/>
      </w:pPr>
    </w:p>
    <w:p w:rsidRDefault="00BD08E3" w:rsidP="00A373E6" w:rsidR="00BD08E3" w:rsidRPr="00A373E6"/>
    <w:sectPr w:rsidSect="001963B8" w:rsidR="00BD08E3" w:rsidRPr="00A373E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2F7" w:rsidP="001963B8" w:rsidR="002632F7">
      <w:r>
        <w:separator/>
      </w:r>
    </w:p>
  </w:endnote>
  <w:endnote w:id="0" w:type="continuationSeparator">
    <w:p w:rsidRDefault="002632F7" w:rsidP="001963B8" w:rsidR="00263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2F7" w:rsidP="001963B8" w:rsidR="002632F7">
      <w:r>
        <w:separator/>
      </w:r>
    </w:p>
  </w:footnote>
  <w:footnote w:id="0" w:type="continuationSeparator">
    <w:p w:rsidRDefault="002632F7" w:rsidP="001963B8" w:rsidR="00263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3754895"/>
      <w:docPartObj>
        <w:docPartGallery w:val="Page Numbers (Top of Page)"/>
        <w:docPartUnique/>
      </w:docPartObj>
    </w:sdtPr>
    <w:sdtEndPr/>
    <w:sdtContent>
      <w:p w:rsidRDefault="001963B8" w:rsidR="001963B8">
        <w:pPr>
          <w:pStyle w:val="Zaglavlje"/>
          <w:jc w:val="center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E3DC1">
          <w:rPr>
            <w:noProof/>
          </w:rPr>
          <w:t>3</w:t>
        </w:r>
        <w:r>
          <w:fldChar w:fldCharType="end"/>
        </w:r>
        <w:r>
          <w:t xml:space="preserve">                                </w:t>
        </w:r>
        <w:r w:rsidR="00E710AA">
          <w:t xml:space="preserve">Poslovni </w:t>
        </w:r>
        <w:r w:rsidR="00CC754E">
          <w:t>br</w:t>
        </w:r>
        <w:r w:rsidR="00E710AA">
          <w:t>oj 47</w:t>
        </w:r>
        <w:r w:rsidR="00CC754E">
          <w:t>Sp-26</w:t>
        </w:r>
        <w:r>
          <w:t>/</w:t>
        </w:r>
        <w:r w:rsidR="00E710AA">
          <w:t>20</w:t>
        </w:r>
        <w:r>
          <w:t>16</w:t>
        </w:r>
        <w:r w:rsidR="00E710AA">
          <w:t>.-</w:t>
        </w:r>
      </w:p>
    </w:sdtContent>
  </w:sdt>
  <w:p w:rsidRDefault="001963B8" w:rsidR="001963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34589"/>
    <w:multiLevelType w:val="hybridMultilevel"/>
    <w:tmpl w:val="CAE2B3F0"/>
    <w:lvl w:tplc="767A8E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5E60F5"/>
    <w:multiLevelType w:val="hybridMultilevel"/>
    <w:tmpl w:val="7B5E40D6"/>
    <w:lvl w:tplc="4B068D3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8013098"/>
    <w:multiLevelType w:val="hybridMultilevel"/>
    <w:tmpl w:val="13A89652"/>
    <w:lvl w:tplc="B73E62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80F6684"/>
    <w:multiLevelType w:val="hybridMultilevel"/>
    <w:tmpl w:val="CF64C7EE"/>
    <w:lvl w:tplc="C1FA3A7E" w:ilvl="0">
      <w:start w:val="3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4">
    <w:nsid w:val="4C1E61DE"/>
    <w:multiLevelType w:val="hybridMultilevel"/>
    <w:tmpl w:val="7806EBC6"/>
    <w:lvl w:tplc="C1FA3A7E" w:ilvl="0">
      <w:start w:val="1"/>
      <w:numFmt w:val="decimal"/>
      <w:lvlText w:val="%1."/>
      <w:lvlJc w:val="left"/>
      <w:pPr>
        <w:ind w:hanging="360" w:left="107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5">
    <w:nsid w:val="7D600FC7"/>
    <w:multiLevelType w:val="hybridMultilevel"/>
    <w:tmpl w:val="7806EBC6"/>
    <w:lvl w:tplc="C1FA3A7E" w:ilvl="0">
      <w:start w:val="1"/>
      <w:numFmt w:val="decimal"/>
      <w:lvlText w:val="%1."/>
      <w:lvlJc w:val="left"/>
      <w:pPr>
        <w:ind w:hanging="360" w:left="107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E3"/>
    <w:rsid w:val="00085D20"/>
    <w:rsid w:val="000B1B8B"/>
    <w:rsid w:val="000D2DDE"/>
    <w:rsid w:val="000E4B09"/>
    <w:rsid w:val="00134C15"/>
    <w:rsid w:val="00150896"/>
    <w:rsid w:val="0018765D"/>
    <w:rsid w:val="001963B8"/>
    <w:rsid w:val="001E07D0"/>
    <w:rsid w:val="00247746"/>
    <w:rsid w:val="00255F59"/>
    <w:rsid w:val="002632F7"/>
    <w:rsid w:val="00267941"/>
    <w:rsid w:val="00283315"/>
    <w:rsid w:val="002A10E4"/>
    <w:rsid w:val="002A5F0F"/>
    <w:rsid w:val="002B450F"/>
    <w:rsid w:val="00346DCA"/>
    <w:rsid w:val="003636A1"/>
    <w:rsid w:val="003B547A"/>
    <w:rsid w:val="003E2B09"/>
    <w:rsid w:val="00414B8D"/>
    <w:rsid w:val="004603BD"/>
    <w:rsid w:val="004F5ABF"/>
    <w:rsid w:val="005002EA"/>
    <w:rsid w:val="00533FC4"/>
    <w:rsid w:val="005609A4"/>
    <w:rsid w:val="005973A4"/>
    <w:rsid w:val="005D60C4"/>
    <w:rsid w:val="006F0454"/>
    <w:rsid w:val="007660AB"/>
    <w:rsid w:val="007879EB"/>
    <w:rsid w:val="00794088"/>
    <w:rsid w:val="007F4ABA"/>
    <w:rsid w:val="00802C63"/>
    <w:rsid w:val="0082541A"/>
    <w:rsid w:val="008521DD"/>
    <w:rsid w:val="008B558E"/>
    <w:rsid w:val="009D4F9B"/>
    <w:rsid w:val="009E0D69"/>
    <w:rsid w:val="00A36687"/>
    <w:rsid w:val="00A373E6"/>
    <w:rsid w:val="00A70E53"/>
    <w:rsid w:val="00A756A5"/>
    <w:rsid w:val="00A9305B"/>
    <w:rsid w:val="00AC3C42"/>
    <w:rsid w:val="00AD7699"/>
    <w:rsid w:val="00AF2FEE"/>
    <w:rsid w:val="00AF4666"/>
    <w:rsid w:val="00B0594A"/>
    <w:rsid w:val="00B11591"/>
    <w:rsid w:val="00B139AD"/>
    <w:rsid w:val="00B17B8B"/>
    <w:rsid w:val="00B461BB"/>
    <w:rsid w:val="00BD03FB"/>
    <w:rsid w:val="00BD08E3"/>
    <w:rsid w:val="00BD78F3"/>
    <w:rsid w:val="00BF3EE5"/>
    <w:rsid w:val="00C403B8"/>
    <w:rsid w:val="00C81423"/>
    <w:rsid w:val="00C84934"/>
    <w:rsid w:val="00CC4C0B"/>
    <w:rsid w:val="00CC754E"/>
    <w:rsid w:val="00CD30E3"/>
    <w:rsid w:val="00CE3DC1"/>
    <w:rsid w:val="00D06BC7"/>
    <w:rsid w:val="00D22992"/>
    <w:rsid w:val="00D56F27"/>
    <w:rsid w:val="00DB6043"/>
    <w:rsid w:val="00E001BD"/>
    <w:rsid w:val="00E564EC"/>
    <w:rsid w:val="00E710AA"/>
    <w:rsid w:val="00ED4D20"/>
    <w:rsid w:val="00EF4B61"/>
    <w:rsid w:val="00F16235"/>
    <w:rsid w:val="00F87066"/>
    <w:rsid w:val="00FB0B01"/>
    <w:rsid w:val="00FE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63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63B8"/>
    <w:rPr>
      <w:sz w:val="24"/>
      <w:szCs w:val="24"/>
    </w:rPr>
  </w:style>
  <w:style w:styleId="Podnoje" w:type="paragraph">
    <w:name w:val="footer"/>
    <w:basedOn w:val="Normal"/>
    <w:link w:val="PodnojeChar"/>
    <w:rsid w:val="001963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63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0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60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0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0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0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63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63B8"/>
    <w:rPr>
      <w:sz w:val="24"/>
      <w:szCs w:val="24"/>
    </w:rPr>
  </w:style>
  <w:style w:styleId="Podnoje" w:type="paragraph">
    <w:name w:val="footer"/>
    <w:basedOn w:val="Normal"/>
    <w:link w:val="PodnojeChar"/>
    <w:rsid w:val="001963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63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0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60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0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0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0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0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Sp-26/2016-17</izvorni_sadrzaj>
    <derivirana_varijabla naziv="DomainObject.Oznaka_1">Sp-26/2016-17</derivirana_varijabla>
  </DomainObject.Oznaka>
  <DomainObject.DonositeljOdluke.Ime>
    <izvorni_sadrzaj>Nela</izvorni_sadrzaj>
    <derivirana_varijabla naziv="DomainObject.DonositeljOdluke.Ime_1">Nela</derivirana_varijabla>
  </DomainObject.DonositeljOdluke.Ime>
  <DomainObject.DonositeljOdluke.Prezime>
    <izvorni_sadrzaj>Radičević</izvorni_sadrzaj>
    <derivirana_varijabla naziv="DomainObject.DonositeljOdluke.Prezime_1">Radičević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Sp-26/2016</izvorni_sadrzaj>
    <derivirana_varijabla naziv="DomainObject.Predmet.OznakaBroj_1">Sp-26/2016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Kauzlarić</izvorni_sadrzaj>
    <derivirana_varijabla naziv="DomainObject.Predmet.StrankaFormated_1">  Marijan Kauzlarić</derivirana_varijabla>
  </DomainObject.Predmet.StrankaFormated>
  <DomainObject.Predmet.StrankaFormatedOIB>
    <izvorni_sadrzaj>  Marijan Kauzlarić, OIB 73255687681</izvorni_sadrzaj>
    <derivirana_varijabla naziv="DomainObject.Predmet.StrankaFormatedOIB_1">  Marijan Kauzlarić, OIB 73255687681</derivirana_varijabla>
  </DomainObject.Predmet.StrankaFormatedOIB>
  <DomainObject.Predmet.StrankaFormatedWithAdress>
    <izvorni_sadrzaj> Marijan Kauzlarić, Nikole Tesle 4, 51000 Rijeka</izvorni_sadrzaj>
    <derivirana_varijabla naziv="DomainObject.Predmet.StrankaFormatedWithAdress_1"> Marijan Kauzlarić, Nikole Tesle 4, 51000 Rijeka</derivirana_varijabla>
  </DomainObject.Predmet.StrankaFormatedWithAdress>
  <DomainObject.Predmet.StrankaFormatedWithAdressOIB>
    <izvorni_sadrzaj> Marijan Kauzlarić, OIB 73255687681, Nikole Tesle 4, 51000 Rijeka</izvorni_sadrzaj>
    <derivirana_varijabla naziv="DomainObject.Predmet.StrankaFormatedWithAdressOIB_1"> Marijan Kauzlarić, OIB 73255687681, Nikole Tesle 4, 51000 Rijeka</derivirana_varijabla>
  </DomainObject.Predmet.StrankaFormatedWithAdressOIB>
  <DomainObject.Predmet.StrankaWithAdress>
    <izvorni_sadrzaj>Marijan Kauzlarić Nikole Tesle 4,51000 Rijeka</izvorni_sadrzaj>
    <derivirana_varijabla naziv="DomainObject.Predmet.StrankaWithAdress_1">Marijan Kauzlarić Nikole Tesle 4,51000 Rijeka</derivirana_varijabla>
  </DomainObject.Predmet.StrankaWithAdress>
  <DomainObject.Predmet.StrankaWithAdressOIB>
    <izvorni_sadrzaj>Marijan Kauzlarić, OIB 73255687681, Nikole Tesle 4,51000 Rijeka</izvorni_sadrzaj>
    <derivirana_varijabla naziv="DomainObject.Predmet.StrankaWithAdressOIB_1">Marijan Kauzlarić, OIB 73255687681, Nikole Tesle 4,51000 Rijeka</derivirana_varijabla>
  </DomainObject.Predmet.StrankaWithAdressOIB>
  <DomainObject.Predmet.StrankaNazivFormated>
    <izvorni_sadrzaj>Marijan Kauzlarić</izvorni_sadrzaj>
    <derivirana_varijabla naziv="DomainObject.Predmet.StrankaNazivFormated_1">Marijan Kauzlarić</derivirana_varijabla>
  </DomainObject.Predmet.StrankaNazivFormated>
  <DomainObject.Predmet.StrankaNazivFormatedOIB>
    <izvorni_sadrzaj>Marijan Kauzlarić, OIB 73255687681</izvorni_sadrzaj>
    <derivirana_varijabla naziv="DomainObject.Predmet.StrankaNazivFormatedOIB_1">Marijan Kauzlarić, OIB 73255687681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Dujmović</izvorni_sadrzaj>
    <derivirana_varijabla naziv="DomainObject.Predmet.Zapisnicar_1">Mirjana Dujmović</derivirana_varijabla>
  </DomainObject.Predmet.Zapisnicar>
  <DomainObject.Predmet.StrankaListFormated>
    <izvorni_sadrzaj>
      <item>Marijan Kauzlarić</item>
    </izvorni_sadrzaj>
    <derivirana_varijabla naziv="DomainObject.Predmet.StrankaListFormated_1">
      <item>Marijan Kauzlarić</item>
    </derivirana_varijabla>
  </DomainObject.Predmet.StrankaListFormated>
  <DomainObject.Predmet.StrankaListFormatedOIB>
    <izvorni_sadrzaj>
      <item>Marijan Kauzlarić, OIB 73255687681</item>
    </izvorni_sadrzaj>
    <derivirana_varijabla naziv="DomainObject.Predmet.StrankaListFormatedOIB_1">
      <item>Marijan Kauzlarić, OIB 73255687681</item>
    </derivirana_varijabla>
  </DomainObject.Predmet.StrankaListFormatedOIB>
  <DomainObject.Predmet.StrankaListFormatedWithAdress>
    <izvorni_sadrzaj>
      <item>Marijan Kauzlarić, Nikole Tesle 4, 51000 Rijeka</item>
    </izvorni_sadrzaj>
    <derivirana_varijabla naziv="DomainObject.Predmet.StrankaListFormatedWithAdress_1">
      <item>Marijan Kauzlarić, Nikole Tesle 4, 51000 Rijeka</item>
    </derivirana_varijabla>
  </DomainObject.Predmet.StrankaListFormatedWithAdress>
  <DomainObject.Predmet.StrankaListFormatedWithAdressOIB>
    <izvorni_sadrzaj>
      <item>Marijan Kauzlarić, OIB 73255687681, Nikole Tesle 4, 51000 Rijeka</item>
    </izvorni_sadrzaj>
    <derivirana_varijabla naziv="DomainObject.Predmet.StrankaListFormatedWithAdressOIB_1">
      <item>Marijan Kauzlarić, OIB 73255687681, Nikole Tesle 4, 51000 Rijeka</item>
    </derivirana_varijabla>
  </DomainObject.Predmet.StrankaListFormatedWithAdressOIB>
  <DomainObject.Predmet.StrankaListNazivFormated>
    <izvorni_sadrzaj>
      <item>Marijan Kauzlarić</item>
    </izvorni_sadrzaj>
    <derivirana_varijabla naziv="DomainObject.Predmet.StrankaListNazivFormated_1">
      <item>Marijan Kauzlarić</item>
    </derivirana_varijabla>
  </DomainObject.Predmet.StrankaListNazivFormated>
  <DomainObject.Predmet.StrankaListNazivFormatedOIB>
    <izvorni_sadrzaj>
      <item>Marijan Kauzlarić, OIB 73255687681</item>
    </izvorni_sadrzaj>
    <derivirana_varijabla naziv="DomainObject.Predmet.StrankaListNazivFormatedOIB_1">
      <item>Marijan Kauzlarić, OIB 73255687681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Sp-26/2016-17</izvorni_sadrzaj>
    <derivirana_varijabla naziv="DomainObject.PoslovniBrojDokumenta_1">Sp-26/2016-17</derivirana_varijabla>
  </DomainObject.PoslovniBrojDokumenta>
  <DomainObject.Predmet.StrankaIDrugi>
    <izvorni_sadrzaj>Marijan Kauzlarić</izvorni_sadrzaj>
    <derivirana_varijabla naziv="DomainObject.Predmet.StrankaIDrugi_1">Marijan Kauzlarić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Kauzlarić, OIB 73255687681, Nikole Tesle 4, 51000 Rijeka</izvorni_sadrzaj>
    <derivirana_varijabla naziv="DomainObject.Predmet.StrankaIDrugiAdressOIB_1">Marijan Kauzlarić, OIB 73255687681, Nikole Tesle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Kauzlarić</item>
    </izvorni_sadrzaj>
    <derivirana_varijabla naziv="DomainObject.Predmet.SudioniciListNaziv_1">
      <item>Marijan Kauzlarić</item>
    </derivirana_varijabla>
  </DomainObject.Predmet.SudioniciListNaziv>
  <DomainObject.Predmet.SudioniciListAdressOIB>
    <izvorni_sadrzaj>
      <item>Marijan Kauzlarić, OIB 73255687681, Nikole Tesle 4,51000 Rijeka</item>
    </izvorni_sadrzaj>
    <derivirana_varijabla naziv="DomainObject.Predmet.SudioniciListAdressOIB_1">
      <item>Marijan Kauzlarić, OIB 73255687681, Nikole Tesle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73255687681</item>
    </izvorni_sadrzaj>
    <derivirana_varijabla naziv="DomainObject.Predmet.SudioniciListNazivOIB_1">
      <item>, OIB 73255687681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B51D1-A9F1-4C9A-947C-885CEF3F3E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949</properties:Words>
  <properties:Characters>4955</properties:Characters>
  <properties:Lines>135</properties:Lines>
  <properties:Paragraphs>50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2018-01-10T12:54:00Z</dcterms:created>
  <dc:creator>RH - TDU</dc:creator>
  <cp:lastModifiedBy>Mirjana Dujmović</cp:lastModifiedBy>
  <cp:lastPrinted>2018-01-10T14:25:00Z</cp:lastPrinted>
  <dcterms:modified xmlns:xsi="http://www.w3.org/2001/XMLSchema-instance" xsi:type="dcterms:W3CDTF">2018-01-10T14:28:00Z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Sp-26/2016-17 / Odluka - Rješenje o otvaranju i zaključenju postupka stečaja potrošača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