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68a1" w14:paraId="80568a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0860E9" w:rsidRPr="000860E9">
        <w:t>SPLIT PILOT d.o.o., OIB: 087</w:t>
      </w:r>
      <w:r w:rsidR="000860E9">
        <w:t>83491658, Split, Gat Sv. Duje 1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2408C4">
        <w:t>20</w:t>
      </w:r>
      <w:r w:rsidR="00F31193">
        <w:t>. srpnja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0860E9" w:rsidRPr="000860E9">
        <w:t>SPLIT PILOT d.o.o., OIB: 087</w:t>
      </w:r>
      <w:r w:rsidR="000860E9">
        <w:t>83491658, Split, Gat Sv. Duje 1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0860E9">
        <w:t>512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0860E9">
        <w:t>3.192.670,08</w:t>
      </w:r>
      <w:r w:rsidR="003B3B9B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408C4">
        <w:t>20</w:t>
      </w:r>
      <w:r w:rsidR="00F31193">
        <w:t>. srpnja</w:t>
      </w:r>
      <w:r w:rsidR="00DC0A39">
        <w:t xml:space="preserve">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0860E9">
      <w:t>1934</w:t>
    </w:r>
    <w:r w:rsidR="00DC0A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60E9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1459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408C4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B9B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2A74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0F8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407F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137B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53FF9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439A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31193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1934</izvorni_sadrzaj>
    <derivirana_varijabla naziv="DomainObject.Predmet.Broj_1">1934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St-1934/2015</izvorni_sadrzaj>
    <derivirana_varijabla naziv="DomainObject.Predmet.OznakaBroj_1">St-1934/2015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SPLIT PILOT d.o.o. za pomorsko peljarenje</izvorni_sadrzaj>
    <derivirana_varijabla naziv="DomainObject.Predmet.ProtustrankaFormated_1">  SPLIT PILOT d.o.o. za pomorsko peljarenje</derivirana_varijabla>
  </DomainObject.Predmet.ProtustrankaFormated>
  <DomainObject.Predmet.ProtustrankaFormatedOIB>
    <izvorni_sadrzaj>  SPLIT PILOT d.o.o. za pomorsko peljarenje, OIB 08783491658</izvorni_sadrzaj>
    <derivirana_varijabla naziv="DomainObject.Predmet.ProtustrankaFormatedOIB_1">  SPLIT PILOT d.o.o. za pomorsko peljarenje, OIB 08783491658</derivirana_varijabla>
  </DomainObject.Predmet.ProtustrankaFormatedOIB>
  <DomainObject.Predmet.ProtustrankaFormatedWithAdress>
    <izvorni_sadrzaj> SPLIT PILOT d.o.o. za pomorsko peljarenje, Gat Sv. Duje 1, 21000 Split</izvorni_sadrzaj>
    <derivirana_varijabla naziv="DomainObject.Predmet.ProtustrankaFormatedWithAdress_1"> SPLIT PILOT d.o.o. za pomorsko peljarenje, Gat Sv. Duje 1, 21000 Split</derivirana_varijabla>
  </DomainObject.Predmet.ProtustrankaFormatedWithAdress>
  <DomainObject.Predmet.ProtustrankaFormatedWithAdressOIB>
    <izvorni_sadrzaj> SPLIT PILOT d.o.o. za pomorsko peljarenje, OIB 08783491658, Gat Sv. Duje 1, 21000 Split</izvorni_sadrzaj>
    <derivirana_varijabla naziv="DomainObject.Predmet.ProtustrankaFormatedWithAdressOIB_1"> SPLIT PILOT d.o.o. za pomorsko peljarenje, OIB 08783491658, Gat Sv. Duje 1, 21000 Split</derivirana_varijabla>
  </DomainObject.Predmet.ProtustrankaFormatedWithAdressOIB>
  <DomainObject.Predmet.ProtustrankaWithAdress>
    <izvorni_sadrzaj>SPLIT PILOT d.o.o. za pomorsko peljarenje Gat Sv. Duje 1, 21000 Split</izvorni_sadrzaj>
    <derivirana_varijabla naziv="DomainObject.Predmet.ProtustrankaWithAdress_1">SPLIT PILOT d.o.o. za pomorsko peljarenje Gat Sv. Duje 1, 21000 Split</derivirana_varijabla>
  </DomainObject.Predmet.ProtustrankaWithAdress>
  <DomainObject.Predmet.ProtustrankaWithAdressOIB>
    <izvorni_sadrzaj>SPLIT PILOT d.o.o. za pomorsko peljarenje, OIB 08783491658, Gat Sv. Duje 1, 21000 Split</izvorni_sadrzaj>
    <derivirana_varijabla naziv="DomainObject.Predmet.ProtustrankaWithAdressOIB_1">SPLIT PILOT d.o.o. za pomorsko peljarenje, OIB 08783491658, Gat Sv. Duje 1, 21000 Split</derivirana_varijabla>
  </DomainObject.Predmet.ProtustrankaWithAdressOIB>
  <DomainObject.Predmet.ProtustrankaNazivFormated>
    <izvorni_sadrzaj>SPLIT PILOT d.o.o. za pomorsko peljarenje</izvorni_sadrzaj>
    <derivirana_varijabla naziv="DomainObject.Predmet.ProtustrankaNazivFormated_1">SPLIT PILOT d.o.o. za pomorsko peljarenje</derivirana_varijabla>
  </DomainObject.Predmet.ProtustrankaNazivFormated>
  <DomainObject.Predmet.ProtustrankaNazivFormatedOIB>
    <izvorni_sadrzaj>SPLIT PILOT d.o.o. za pomorsko peljarenje, OIB 08783491658</izvorni_sadrzaj>
    <derivirana_varijabla naziv="DomainObject.Predmet.ProtustrankaNazivFormatedOIB_1">SPLIT PILOT d.o.o. za pomorsko peljarenje, OIB 08783491658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3192670.08</izvorni_sadrzaj>
    <derivirana_varijabla naziv="DomainObject.Predmet.TrenutnaVrijednost_1">3192670.08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SPLIT PILOT d.o.o. za pomorsko peljarenje</item>
    </izvorni_sadrzaj>
    <derivirana_varijabla naziv="DomainObject.Predmet.ProtuStrankaListFormated_1">
      <item>SPLIT PILOT d.o.o. za pomorsko peljarenje</item>
    </derivirana_varijabla>
  </DomainObject.Predmet.ProtuStrankaListFormated>
  <DomainObject.Predmet.ProtuStrankaListFormatedOIB>
    <izvorni_sadrzaj>
      <item>SPLIT PILOT d.o.o. za pomorsko peljarenje, OIB 08783491658</item>
    </izvorni_sadrzaj>
    <derivirana_varijabla naziv="DomainObject.Predmet.ProtuStrankaListFormatedOIB_1">
      <item>SPLIT PILOT d.o.o. za pomorsko peljarenje, OIB 08783491658</item>
    </derivirana_varijabla>
  </DomainObject.Predmet.ProtuStrankaListFormatedOIB>
  <DomainObject.Predmet.ProtuStrankaListFormatedWithAdress>
    <izvorni_sadrzaj>
      <item>SPLIT PILOT d.o.o. za pomorsko peljarenje, Gat Sv. Duje 1, 21000 Split</item>
    </izvorni_sadrzaj>
    <derivirana_varijabla naziv="DomainObject.Predmet.ProtuStrankaListFormatedWithAdress_1">
      <item>SPLIT PILOT d.o.o. za pomorsko peljarenje, Gat Sv. Duje 1, 21000 Split</item>
    </derivirana_varijabla>
  </DomainObject.Predmet.ProtuStrankaListFormatedWithAdress>
  <DomainObject.Predmet.ProtuStrankaListFormatedWithAdressOIB>
    <izvorni_sadrzaj>
      <item>SPLIT PILOT d.o.o. za pomorsko peljarenje, OIB 08783491658, Gat Sv. Duje 1, 21000 Split</item>
    </izvorni_sadrzaj>
    <derivirana_varijabla naziv="DomainObject.Predmet.ProtuStrankaListFormatedWithAdressOIB_1">
      <item>SPLIT PILOT d.o.o. za pomorsko peljarenje, OIB 08783491658, Gat Sv. Duje 1, 21000 Split</item>
    </derivirana_varijabla>
  </DomainObject.Predmet.ProtuStrankaListFormatedWithAdressOIB>
  <DomainObject.Predmet.ProtuStrankaListNazivFormated>
    <izvorni_sadrzaj>
      <item>SPLIT PILOT d.o.o. za pomorsko peljarenje</item>
    </izvorni_sadrzaj>
    <derivirana_varijabla naziv="DomainObject.Predmet.ProtuStrankaListNazivFormated_1">
      <item>SPLIT PILOT d.o.o. za pomorsko peljarenje</item>
    </derivirana_varijabla>
  </DomainObject.Predmet.ProtuStrankaListNazivFormated>
  <DomainObject.Predmet.ProtuStrankaListNazivFormatedOIB>
    <izvorni_sadrzaj>
      <item>SPLIT PILOT d.o.o. za pomorsko peljarenje, OIB 08783491658</item>
    </izvorni_sadrzaj>
    <derivirana_varijabla naziv="DomainObject.Predmet.ProtuStrankaListNazivFormatedOIB_1">
      <item>SPLIT PILOT d.o.o. za pomorsko peljarenje, OIB 08783491658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SPLIT PILOT d.o.o. za pomorsko peljarenje</izvorni_sadrzaj>
    <derivirana_varijabla naziv="DomainObject.Predmet.ProtustrankaIDrugi_1">SPLIT PILOT d.o.o. za pomorsko peljarenje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SPLIT PILOT d.o.o. za pomorsko peljarenje, OIB 08783491658, Gat Sv. Duje 1, 21000 Split</izvorni_sadrzaj>
    <derivirana_varijabla naziv="DomainObject.Predmet.ProtustrankaIDrugiAdressOIB_1">SPLIT PILOT d.o.o. za pomorsko peljarenje, OIB 08783491658, Gat Sv. Duje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 PILOT d.o.o. za pomorsko peljarenje</item>
      <item>FINANCIJSKA AGENCIJA RC SPLIT</item>
    </izvorni_sadrzaj>
    <derivirana_varijabla naziv="DomainObject.Predmet.SudioniciListNaziv_1">
      <item>SPLIT PILOT d.o.o. za pomorsko peljarenje</item>
      <item>FINANCIJSKA AGENCIJA RC SPLIT</item>
    </derivirana_varijabla>
  </DomainObject.Predmet.SudioniciListNaziv>
  <DomainObject.Predmet.SudioniciListAdressOIB>
    <izvorni_sadrzaj>
      <item>SPLIT PILOT d.o.o. za pomorsko peljarenje, OIB 08783491658, Gat Sv. Duje 1,21000 Split</item>
      <item>FINANCIJSKA AGENCIJA RC SPLIT, OIB 85821130368, Mažuranićevo šetalište 24b,21000 Split</item>
    </izvorni_sadrzaj>
    <derivirana_varijabla naziv="DomainObject.Predmet.SudioniciListAdressOIB_1">
      <item>SPLIT PILOT d.o.o. za pomorsko peljarenje, OIB 08783491658, Gat Sv. Duje 1,21000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08783491658</item>
      <item>, OIB 85821130368</item>
    </izvorni_sadrzaj>
    <derivirana_varijabla naziv="DomainObject.Predmet.SudioniciListNazivOIB_1">
      <item>, OIB 08783491658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83ECD-09E6-4692-8549-1549EAB19C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1805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2017-03-09T07:45:00Z</dcterms:created>
  <dc:creator>nmarkovic</dc:creator>
  <cp:lastModifiedBy>Ana Golub Gruić</cp:lastModifiedBy>
  <cp:lastPrinted>2017-07-20T05:44:00Z</cp:lastPrinted>
  <dcterms:modified xmlns:xsi="http://www.w3.org/2001/XMLSchema-instance" xsi:type="dcterms:W3CDTF">2017-07-20T11:40:00Z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