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f07b" w14:paraId="c62f07b"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93542" w:rsidP="00493542" w:rsidR="004935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93542" w:rsidP="00493542" w:rsidR="004935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93542" w:rsidP="00493542" w:rsidR="004935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93542" w:rsidP="00493542" w:rsidR="00493542" w:rsidRPr="005D578C">
      <w:pPr>
        <w:jc w:val="center"/>
        <w:rPr>
          <w:rFonts w:cs="Times New Roman" w:eastAsia="Times New Roman"/>
          <w:szCs w:val="24"/>
        </w:rPr>
      </w:pPr>
    </w:p>
    <w:p w:rsidRDefault="00493542" w:rsidP="00493542" w:rsidR="0049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93542" w:rsidP="00493542" w:rsidR="00493542" w:rsidRPr="005D578C">
      <w:pPr>
        <w:rPr>
          <w:rFonts w:cs="Times New Roman" w:eastAsia="Times New Roman"/>
          <w:szCs w:val="24"/>
        </w:rPr>
      </w:pPr>
    </w:p>
    <w:p w:rsidRDefault="00493542" w:rsidP="00493542" w:rsidR="004935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L. A. S. SERVIS d. o. o. Vrsar, Porečka 9, OIB 64834707645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040158326, </w:t>
      </w:r>
      <w:r w:rsidR="006A1E98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6A1E98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2016.</w:t>
      </w:r>
    </w:p>
    <w:p w:rsidRDefault="00493542" w:rsidP="00493542" w:rsidR="00493542" w:rsidRPr="005D578C">
      <w:pPr>
        <w:ind w:firstLine="708"/>
        <w:rPr>
          <w:rFonts w:cs="Times New Roman" w:eastAsia="Times New Roman"/>
          <w:szCs w:val="24"/>
        </w:rPr>
      </w:pPr>
    </w:p>
    <w:p w:rsidRDefault="00493542" w:rsidP="00493542" w:rsidR="004935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93542" w:rsidP="00493542" w:rsidR="00493542" w:rsidRPr="005D578C">
      <w:pPr>
        <w:rPr>
          <w:rFonts w:cs="Times New Roman" w:eastAsia="Times New Roman"/>
          <w:szCs w:val="24"/>
        </w:rPr>
      </w:pPr>
    </w:p>
    <w:p w:rsidRDefault="00493542" w:rsidP="00493542" w:rsidR="00493542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3 St-264/2016-5 od 19. travnja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L. A. S. SERVIS d. o. o. Vrsar, Porečka 9, OIB 64834707645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040158326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493542" w:rsidP="00493542" w:rsidR="00493542" w:rsidRPr="00026157">
      <w:pPr>
        <w:rPr>
          <w:rFonts w:cs="Times New Roman" w:eastAsia="Times New Roman"/>
          <w:szCs w:val="24"/>
        </w:rPr>
      </w:pPr>
    </w:p>
    <w:p w:rsidRDefault="00493542" w:rsidP="00493542" w:rsidR="00493542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3 St-264/2016-5 od 19. travnja 2016</w:t>
      </w:r>
      <w:r w:rsidRPr="00026157">
        <w:rPr>
          <w:rFonts w:cs="Times New Roman" w:eastAsia="Times New Roman"/>
          <w:szCs w:val="24"/>
        </w:rPr>
        <w:t>.</w:t>
      </w:r>
    </w:p>
    <w:p w:rsidRDefault="00493542" w:rsidP="00493542" w:rsidR="00493542" w:rsidRPr="005D578C">
      <w:pPr>
        <w:rPr>
          <w:rFonts w:cs="Times New Roman" w:eastAsia="Times New Roman"/>
          <w:szCs w:val="24"/>
        </w:rPr>
      </w:pPr>
    </w:p>
    <w:p w:rsidRDefault="00493542" w:rsidP="00493542" w:rsidR="00493542">
      <w:pPr>
        <w:jc w:val="center"/>
        <w:rPr>
          <w:rFonts w:eastAsiaTheme="minorHAnsi"/>
          <w:lang w:eastAsia="en-US"/>
        </w:rPr>
      </w:pPr>
    </w:p>
    <w:p w:rsidRDefault="00493542" w:rsidP="00493542" w:rsidR="004935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93542" w:rsidP="00493542" w:rsidR="00493542">
      <w:pPr>
        <w:ind w:firstLine="708"/>
        <w:rPr>
          <w:rFonts w:cs="Times New Roman" w:eastAsia="Times New Roman"/>
          <w:szCs w:val="24"/>
        </w:rPr>
      </w:pPr>
    </w:p>
    <w:p w:rsidRDefault="00493542" w:rsidP="00493542" w:rsidR="00493542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stečajnog postupka nad dužnikom, iz </w:t>
      </w:r>
      <w:r>
        <w:rPr>
          <w:rFonts w:cs="Times New Roman" w:eastAsia="Times New Roman"/>
          <w:szCs w:val="24"/>
        </w:rPr>
        <w:t>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31. svibnja 2016. (list 16 spisa) utvrđeno je da je dužnik bio u blokadi od </w:t>
      </w:r>
      <w:r w:rsidR="00771C0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71C08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</w:t>
      </w:r>
      <w:r w:rsidR="00771C0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do </w:t>
      </w:r>
      <w:r w:rsidR="00771C08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771C08">
        <w:rPr>
          <w:rFonts w:cs="Times New Roman" w:eastAsia="Times New Roman"/>
          <w:szCs w:val="24"/>
        </w:rPr>
        <w:t>studenog 2014., od 27. ožujka 2015. do 3. studenog 2015., te od 21. siječnja 2016. do 3. ožujka 2016.</w:t>
      </w:r>
      <w:r>
        <w:rPr>
          <w:rFonts w:cs="Times New Roman" w:eastAsia="Times New Roman"/>
          <w:szCs w:val="24"/>
        </w:rPr>
        <w:t xml:space="preserve">, a da na dan izdavanja potvrde </w:t>
      </w:r>
      <w:r w:rsidR="00771C08">
        <w:rPr>
          <w:rFonts w:cs="Times New Roman" w:eastAsia="Times New Roman"/>
          <w:szCs w:val="24"/>
        </w:rPr>
        <w:t>nema evidentiranih neizvršenih osnova za plaćanje u Očevidniku o redoslijedu osnova za plaćanje</w:t>
      </w:r>
      <w:r>
        <w:rPr>
          <w:rFonts w:cs="Times New Roman" w:eastAsia="Times New Roman"/>
          <w:szCs w:val="24"/>
        </w:rPr>
        <w:t xml:space="preserve">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493542" w:rsidP="00493542" w:rsidR="00493542">
      <w:pPr>
        <w:ind w:firstLine="708"/>
        <w:rPr>
          <w:rFonts w:cs="Times New Roman" w:eastAsia="Times New Roman"/>
          <w:szCs w:val="24"/>
        </w:rPr>
      </w:pPr>
    </w:p>
    <w:p w:rsidRDefault="00493542" w:rsidP="00493542" w:rsidR="0049354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87321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887321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>.</w:t>
      </w:r>
    </w:p>
    <w:p w:rsidRDefault="00493542" w:rsidP="00493542" w:rsidR="00493542">
      <w:pPr>
        <w:jc w:val="center"/>
        <w:rPr>
          <w:rFonts w:cs="Times New Roman" w:eastAsia="Times New Roman"/>
          <w:szCs w:val="24"/>
        </w:rPr>
      </w:pPr>
    </w:p>
    <w:p w:rsidRDefault="00493542" w:rsidP="00493542" w:rsidR="004935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93542" w:rsidP="00493542" w:rsidR="00493542" w:rsidRPr="0007155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959DE">
        <w:rPr>
          <w:rFonts w:cs="Times New Roman" w:eastAsia="Times New Roman"/>
          <w:szCs w:val="24"/>
        </w:rPr>
        <w:t>, v.r.</w:t>
      </w: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>
      <w:pPr>
        <w:jc w:val="left"/>
        <w:rPr>
          <w:rFonts w:cs="Times New Roman" w:eastAsia="Times New Roman"/>
          <w:szCs w:val="24"/>
        </w:rPr>
      </w:pPr>
    </w:p>
    <w:p w:rsidRDefault="00493542" w:rsidP="00493542" w:rsidR="00493542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UPUTA O PRAVNOM LIJEKU</w:t>
      </w:r>
    </w:p>
    <w:p w:rsidRDefault="00493542" w:rsidP="00493542" w:rsidR="00493542">
      <w:pPr>
        <w:ind w:firstLine="708"/>
        <w:rPr>
          <w:szCs w:val="24"/>
        </w:rPr>
      </w:pPr>
      <w:r w:rsidRPr="000020C9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93542" w:rsidP="00493542" w:rsidR="00493542" w:rsidRPr="000020C9">
      <w:pPr>
        <w:ind w:firstLine="708"/>
        <w:rPr>
          <w:szCs w:val="24"/>
        </w:rPr>
      </w:pPr>
    </w:p>
    <w:p w:rsidRDefault="00493542" w:rsidP="00493542" w:rsidR="00493542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DNA:</w:t>
      </w:r>
    </w:p>
    <w:p w:rsidRDefault="00493542" w:rsidP="00493542" w:rsidR="0049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93542" w:rsidP="00493542" w:rsidR="0049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L. A. S. SERVIS d. o. o. Vrsar, Porečka 9,</w:t>
      </w:r>
    </w:p>
    <w:p w:rsidRDefault="00493542" w:rsidP="009D3E67" w:rsidR="009D3E67" w:rsidRPr="009D3E67">
      <w:pPr>
        <w:rPr>
          <w:rFonts w:cs="Times New Roman" w:eastAsia="Times New Roman"/>
          <w:szCs w:val="24"/>
        </w:rPr>
      </w:pPr>
      <w:r w:rsidRPr="009D3E67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</w:p>
    <w:p w:rsidRDefault="009D3E67" w:rsidP="009D3E67" w:rsidR="009D3E67" w:rsidRPr="009D3E67">
      <w:pPr>
        <w:rPr>
          <w:rFonts w:cs="Times New Roman" w:eastAsia="Times New Roman"/>
          <w:szCs w:val="24"/>
        </w:rPr>
      </w:pPr>
      <w:r w:rsidRPr="009D3E67">
        <w:rPr>
          <w:rFonts w:cs="Times New Roman" w:eastAsia="Times New Roman"/>
          <w:szCs w:val="24"/>
        </w:rPr>
        <w:t>Pazin, Pazin, M. B. Rašana 2/4,</w:t>
      </w:r>
    </w:p>
    <w:p w:rsidRDefault="00493542" w:rsidP="00493542" w:rsidR="004935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93542" w:rsidP="00493542" w:rsidR="004935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493542" w:rsidP="00493542" w:rsidR="004935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93542" w:rsidP="00493542" w:rsidR="00493542">
      <w:r>
        <w:rPr>
          <w:rFonts w:cs="Times New Roman" w:eastAsia="Times New Roman"/>
          <w:szCs w:val="24"/>
        </w:rPr>
        <w:t xml:space="preserve">7. sudski registar. </w:t>
      </w:r>
    </w:p>
    <w:p w:rsidRDefault="00493542" w:rsidP="00493542" w:rsidR="00493542"/>
    <w:p w:rsidRDefault="00607B9F" w:rsidR="00607B9F"/>
    <w:sectPr w:rsidSect="0007155A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542" w:rsidP="00493542" w:rsidR="00493542">
      <w:r>
        <w:separator/>
      </w:r>
    </w:p>
  </w:endnote>
  <w:endnote w:id="0" w:type="continuationSeparator">
    <w:p w:rsidRDefault="00493542" w:rsidP="00493542" w:rsidR="00493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542" w:rsidP="00493542" w:rsidR="00493542">
      <w:r>
        <w:separator/>
      </w:r>
    </w:p>
  </w:footnote>
  <w:footnote w:id="0" w:type="continuationSeparator">
    <w:p w:rsidRDefault="00493542" w:rsidP="00493542" w:rsidR="00493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C08" w:rsidP="00493542" w:rsidR="00493542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59D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93542">
      <w:rPr>
        <w:szCs w:val="24"/>
      </w:rPr>
      <w:t>9 St-729/2016-11</w:t>
    </w:r>
  </w:p>
  <w:p w:rsidRDefault="001959DE" w:rsidP="0007155A" w:rsidR="0007155A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542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9</w:t>
    </w:r>
    <w:r w:rsidR="00771C08">
      <w:rPr>
        <w:szCs w:val="24"/>
      </w:rPr>
      <w:t xml:space="preserve"> St-</w:t>
    </w:r>
    <w:r>
      <w:rPr>
        <w:szCs w:val="24"/>
      </w:rPr>
      <w:t>729</w:t>
    </w:r>
    <w:r w:rsidR="00771C08">
      <w:rPr>
        <w:szCs w:val="24"/>
      </w:rPr>
      <w:t>/</w:t>
    </w:r>
    <w:r>
      <w:rPr>
        <w:szCs w:val="24"/>
      </w:rPr>
      <w:t>2016</w:t>
    </w:r>
    <w:r w:rsidR="00771C08">
      <w:rPr>
        <w:szCs w:val="24"/>
      </w:rPr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542"/>
    <w:rsid w:val="001959DE"/>
    <w:rsid w:val="002D13AB"/>
    <w:rsid w:val="00493542"/>
    <w:rsid w:val="00607B9F"/>
    <w:rsid w:val="006A1E98"/>
    <w:rsid w:val="00771C08"/>
    <w:rsid w:val="00887321"/>
    <w:rsid w:val="009D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5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935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35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35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D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59D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59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59D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5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935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35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35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5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D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59D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59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59D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44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26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A. S. SERVIS d.o.o. VRSAR zastupanog po punomoćniku Odvj. Dario Čehić</izvorni_sadrzaj>
    <derivirana_varijabla naziv="DomainObject.Predmet.ProtustrankaFormated_1">  L. A. S. SERVIS d.o.o. VRSAR zastupanog po punomoćniku Odvj. Dario Čehić</derivirana_varijabla>
  </DomainObject.Predmet.ProtustrankaFormated>
  <DomainObject.Predmet.ProtustrankaFormatedOIB>
    <izvorni_sadrzaj>  L. A. S. SERVIS d.o.o. VRSAR, OIB 64834707645 zastupanog po punomoćniku Odvj. Dario Čehić</izvorni_sadrzaj>
    <derivirana_varijabla naziv="DomainObject.Predmet.ProtustrankaFormatedOIB_1">  L. A. S. SERVIS d.o.o. VRSAR, OIB 64834707645 zastupanog po punomoćniku Odvj. Dario Čehić</derivirana_varijabla>
  </DomainObject.Predmet.ProtustrankaFormatedOIB>
  <DomainObject.Predmet.ProtustrankaFormatedWithAdress>
    <izvorni_sadrzaj> L. A. S. SERVIS d.o.o. VRSAR, Porečka 9, 52450 Vrsar zastupanog po punomoćniku Odvj. Dario Čehić</izvorni_sadrzaj>
    <derivirana_varijabla naziv="DomainObject.Predmet.ProtustrankaFormatedWithAdress_1"> L. A. S. SERVIS d.o.o. VRSAR, Porečka 9, 52450 Vrsar zastupanog po punomoćniku Odvj. Dario Čehić</derivirana_varijabla>
  </DomainObject.Predmet.ProtustrankaFormatedWithAdress>
  <DomainObject.Predmet.ProtustrankaFormatedWithAdressOIB>
    <izvorni_sadrzaj> L. A. S. SERVIS d.o.o. VRSAR, OIB 64834707645, Porečka 9, 52450 Vrsar zastupanog po punomoćniku Odvj. Dario Čehić</izvorni_sadrzaj>
    <derivirana_varijabla naziv="DomainObject.Predmet.ProtustrankaFormatedWithAdressOIB_1"> L. A. S. SERVIS d.o.o. VRSAR, OIB 64834707645, Porečka 9, 52450 Vrsar zastupanog po punomoćniku Odvj. Dario Čehić</derivirana_varijabla>
  </DomainObject.Predmet.ProtustrankaFormatedWithAdressOIB>
  <DomainObject.Predmet.ProtustrankaWithAdress>
    <izvorni_sadrzaj>L. A. S. SERVIS d.o.o. VRSAR Porečka 9, 52450 Vrsar</izvorni_sadrzaj>
    <derivirana_varijabla naziv="DomainObject.Predmet.ProtustrankaWithAdress_1">L. A. S. SERVIS d.o.o. VRSAR Porečka 9, 52450 Vrsar</derivirana_varijabla>
  </DomainObject.Predmet.ProtustrankaWithAdress>
  <DomainObject.Predmet.ProtustrankaWithAdressOIB>
    <izvorni_sadrzaj>L. A. S. SERVIS d.o.o. VRSAR, OIB 64834707645, Porečka 9, 52450 Vrsar</izvorni_sadrzaj>
    <derivirana_varijabla naziv="DomainObject.Predmet.ProtustrankaWithAdressOIB_1">L. A. S. SERVIS d.o.o. VRSAR, OIB 64834707645, Porečka 9, 52450 Vrsar</derivirana_varijabla>
  </DomainObject.Predmet.ProtustrankaWithAdressOIB>
  <DomainObject.Predmet.ProtustrankaNazivFormated>
    <izvorni_sadrzaj>L. A. S. SERVIS d.o.o. VRSAR</izvorni_sadrzaj>
    <derivirana_varijabla naziv="DomainObject.Predmet.ProtustrankaNazivFormated_1">L. A. S. SERVIS d.o.o. VRSAR</derivirana_varijabla>
  </DomainObject.Predmet.ProtustrankaNazivFormated>
  <DomainObject.Predmet.ProtustrankaNazivFormatedOIB>
    <izvorni_sadrzaj>L. A. S. SERVIS d.o.o. VRSAR, OIB 64834707645</izvorni_sadrzaj>
    <derivirana_varijabla naziv="DomainObject.Predmet.ProtustrankaNazivFormatedOIB_1">L. A. S. SERVIS d.o.o. VRSAR, OIB 64834707645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88592.36</izvorni_sadrzaj>
    <derivirana_varijabla naziv="DomainObject.Predmet.TrenutnaVrijednost_1">88592.36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A. S. SERVIS d.o.o. VRSAR zastupanog po punomoćniku Odvj. Dario Čehić</item>
    </izvorni_sadrzaj>
    <derivirana_varijabla naziv="DomainObject.Predmet.ProtuStrankaListFormated_1">
      <item>L. A. S. SERVIS d.o.o. VRSAR zastupanog po punomoćniku Odvj. Dario Čehić</item>
    </derivirana_varijabla>
  </DomainObject.Predmet.ProtuStrankaListFormated>
  <DomainObject.Predmet.ProtuStrankaListFormatedOIB>
    <izvorni_sadrzaj>
      <item>L. A. S. SERVIS d.o.o. VRSAR, OIB 64834707645 zastupanog po punomoćniku Odvj. Dario Čehić</item>
    </izvorni_sadrzaj>
    <derivirana_varijabla naziv="DomainObject.Predmet.ProtuStrankaListFormatedOIB_1">
      <item>L. A. S. SERVIS d.o.o. VRSAR, OIB 64834707645 zastupanog po punomoćniku Odvj. Dario Čehić</item>
    </derivirana_varijabla>
  </DomainObject.Predmet.ProtuStrankaListFormatedOIB>
  <DomainObject.Predmet.ProtuStrankaListFormatedWithAdress>
    <izvorni_sadrzaj>
      <item>L. A. S. SERVIS d.o.o. VRSAR, Porečka 9, 52450 Vrsar zastupanog po punomoćniku Odvj. Dario Čehić</item>
    </izvorni_sadrzaj>
    <derivirana_varijabla naziv="DomainObject.Predmet.ProtuStrankaListFormatedWithAdress_1">
      <item>L. A. S. SERVIS d.o.o. VRSAR, Porečka 9, 52450 Vrsar zastupanog po punomoćniku Odvj. Dario Čehić</item>
    </derivirana_varijabla>
  </DomainObject.Predmet.ProtuStrankaListFormatedWithAdress>
  <DomainObject.Predmet.ProtuStrankaListFormatedWithAdressOIB>
    <izvorni_sadrzaj>
      <item>L. A. S. SERVIS d.o.o. VRSAR, OIB 64834707645, Porečka 9, 52450 Vrsar zastupanog po punomoćniku Odvj. Dario Čehić</item>
    </izvorni_sadrzaj>
    <derivirana_varijabla naziv="DomainObject.Predmet.ProtuStrankaListFormatedWithAdressOIB_1">
      <item>L. A. S. SERVIS d.o.o. VRSAR, OIB 64834707645, Porečka 9, 52450 Vrsar zastupanog po punomoćniku Odvj. Dario Čehić</item>
    </derivirana_varijabla>
  </DomainObject.Predmet.ProtuStrankaListFormatedWithAdressOIB>
  <DomainObject.Predmet.ProtuStrankaListNazivFormated>
    <izvorni_sadrzaj>
      <item>L. A. S. SERVIS d.o.o. VRSAR</item>
    </izvorni_sadrzaj>
    <derivirana_varijabla naziv="DomainObject.Predmet.ProtuStrankaListNazivFormated_1">
      <item>L. A. S. SERVIS d.o.o. VRSAR</item>
    </derivirana_varijabla>
  </DomainObject.Predmet.ProtuStrankaListNazivFormated>
  <DomainObject.Predmet.ProtuStrankaListNazivFormatedOIB>
    <izvorni_sadrzaj>
      <item>L. A. S. SERVIS d.o.o. VRSAR, OIB 64834707645</item>
    </izvorni_sadrzaj>
    <derivirana_varijabla naziv="DomainObject.Predmet.ProtuStrankaListNazivFormatedOIB_1">
      <item>L. A. S. SERVIS d.o.o. VRSAR, OIB 64834707645</item>
    </derivirana_varijabla>
  </DomainObject.Predmet.ProtuStrankaListNazivFormatedOIB>
  <DomainObject.Predmet.OstaliListFormated>
    <izvorni_sadrzaj>
      <item>Odvj. Dario Čehić punomoćnik sudionika u postupku L. A. S. SERVIS d.o.o. VRSAR</item>
    </izvorni_sadrzaj>
    <derivirana_varijabla naziv="DomainObject.Predmet.OstaliListFormated_1">
      <item>Odvj. Dario Čehić punomoćnik sudionika u postupku L. A. S. SERVIS d.o.o. VRSAR</item>
    </derivirana_varijabla>
  </DomainObject.Predmet.OstaliListFormated>
  <DomainObject.Predmet.OstaliListFormatedOIB>
    <izvorni_sadrzaj>
      <item>Odvj. Dario Čehić punomoćnik sudionika u postupku L. A. S. SERVIS d.o.o. VRSAR</item>
    </izvorni_sadrzaj>
    <derivirana_varijabla naziv="DomainObject.Predmet.OstaliListFormatedOIB_1">
      <item>Odvj. Dario Čehić punomoćnik sudionika u postupku L. A. S. SERVIS d.o.o. VRSAR</item>
    </derivirana_varijabla>
  </DomainObject.Predmet.OstaliListFormatedOIB>
  <DomainObject.Predmet.OstaliListFormatedWithAdress>
    <izvorni_sadrzaj>
      <item>Odvj. Dario Čehić, Decumanus 18, 52440 Poreč punomoćnik sudionika u postupku L. A. S. SERVIS d.o.o. VRSAR</item>
    </izvorni_sadrzaj>
    <derivirana_varijabla naziv="DomainObject.Predmet.OstaliListFormatedWithAdress_1">
      <item>Odvj. Dario Čehić, Decumanus 18, 52440 Poreč punomoćnik sudionika u postupku L. A. S. SERVIS d.o.o. VRSAR</item>
    </derivirana_varijabla>
  </DomainObject.Predmet.OstaliListFormatedWithAdress>
  <DomainObject.Predmet.OstaliListFormatedWithAdressOIB>
    <izvorni_sadrzaj>
      <item>Odvj. Dario Čehić, Decumanus 18, 52440 Poreč punomoćnik sudionika u postupku L. A. S. SERVIS d.o.o. VRSAR</item>
    </izvorni_sadrzaj>
    <derivirana_varijabla naziv="DomainObject.Predmet.OstaliListFormatedWithAdressOIB_1">
      <item>Odvj. Dario Čehić, Decumanus 18, 52440 Poreč punomoćnik sudionika u postupku L. A. S. SERVIS d.o.o. VRSAR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A. S. SERVIS d.o.o. VRSAR</izvorni_sadrzaj>
    <derivirana_varijabla naziv="DomainObject.Predmet.ProtustrankaIDrugi_1">L. A. S. SERVIS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A. S. SERVIS d.o.o. VRSAR, OIB 64834707645, Porečka 9, 52450 Vrsar</izvorni_sadrzaj>
    <derivirana_varijabla naziv="DomainObject.Predmet.ProtustrankaIDrugiAdressOIB_1">L. A. S. SERVIS d.o.o. VRSAR, OIB 64834707645, Porečka 9,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A. S. SERVIS d.o.o. VRSAR</item>
      <item>Odvj. Dario Čehić</item>
    </izvorni_sadrzaj>
    <derivirana_varijabla naziv="DomainObject.Predmet.SudioniciListNaziv_1">
      <item>FINANCIJSKA AGENCIJA, RC RIJEKA, PODRUŽNICA PULA, PULA</item>
      <item>L. A. S. SERVIS d.o.o. VRSAR</item>
      <item>Odvj. Dario Čehić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A. S. SERVIS d.o.o. VRSAR, OIB 64834707645, Porečka 9,52450 Vrsar</item>
      <item>Odvj. Dario Čehić, Decumanus 18,52440 Poreč</item>
    </izvorni_sadrzaj>
    <derivirana_varijabla naziv="DomainObject.Predmet.SudioniciListAdressOIB_1">
      <item>FINANCIJSKA AGENCIJA, RC RIJEKA, PODRUŽNICA PULA, PULA, OIB 85821130368, Ulica grada Vukovara 70,10000 Zagreb</item>
      <item>L. A. S. SERVIS d.o.o. VRSAR, OIB 64834707645, Porečka 9,52450 Vrsar</item>
      <item>Odvj. Dario Čehić, Decumanus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64834707645</item>
      <item>, OIB null</item>
    </izvorni_sadrzaj>
    <derivirana_varijabla naziv="DomainObject.Predmet.SudioniciListNazivOIB_1">
      <item>, OIB 85821130368</item>
      <item>, OIB 64834707645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385</properties:Words>
  <properties:Characters>1888</properties:Characters>
  <properties:Lines>58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2016-07-28T10:16:00Z</dcterms:created>
  <dc:creator>Marlena Pamić</dc:creator>
  <cp:lastModifiedBy>Ana Jeromela</cp:lastModifiedBy>
  <cp:lastPrinted>2016-08-09T06:35:00Z</cp:lastPrinted>
  <dcterms:modified xmlns:xsi="http://www.w3.org/2001/XMLSchema-instance" xsi:type="dcterms:W3CDTF">2016-08-09T06:35:00Z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