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409e" w14:paraId="652409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49786B">
        <w:t>4</w:t>
      </w:r>
      <w:r w:rsidR="00CF5189">
        <w:t>0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CF5189">
        <w:t>MOKO NEKRETNINE jednostavno</w:t>
      </w:r>
      <w:r w:rsidR="00D70554" w:rsidRPr="002236A1">
        <w:t xml:space="preserve"> društvo s ograničenom odgovornošću za </w:t>
      </w:r>
      <w:r w:rsidR="0049786B">
        <w:t>usluge</w:t>
      </w:r>
      <w:r w:rsidR="00D70554" w:rsidRPr="002236A1">
        <w:t xml:space="preserve">, </w:t>
      </w:r>
      <w:r w:rsidR="00CF5189">
        <w:t>Sesvete, Primorska 14 A</w:t>
      </w:r>
      <w:r w:rsidR="00D70554" w:rsidRPr="002236A1">
        <w:t>, MBS 08</w:t>
      </w:r>
      <w:r w:rsidR="003473B0">
        <w:t>0</w:t>
      </w:r>
      <w:r w:rsidR="00CF5189">
        <w:t>861273</w:t>
      </w:r>
      <w:r w:rsidR="00D70554" w:rsidRPr="002236A1">
        <w:t xml:space="preserve">, OIB </w:t>
      </w:r>
      <w:r w:rsidR="00CF5189">
        <w:t>66857701927</w:t>
      </w:r>
      <w:r w:rsidR="00D70554">
        <w:t xml:space="preserve">, </w:t>
      </w:r>
      <w:r w:rsidR="00D70554" w:rsidRPr="0041082E">
        <w:t xml:space="preserve">dana </w:t>
      </w:r>
      <w:r w:rsidR="0006605B">
        <w:t>2</w:t>
      </w:r>
      <w:r w:rsidR="003473B0">
        <w:t>8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CF5189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CF5189" w:rsidRPr="00CF5189">
        <w:t>MOKO NEKRETNINE jednostavno društvo s ograničenom odgovornošću za usluge, Sesvete, Primorska 14 A, MBS 080861273, OIB 66857701927</w:t>
      </w:r>
      <w:r>
        <w:t>.</w:t>
      </w:r>
    </w:p>
    <w:p w:rsidRDefault="006410C4" w:rsidP="006410C4" w:rsidR="006410C4">
      <w:pPr>
        <w:jc w:val="both"/>
      </w:pPr>
    </w:p>
    <w:p w:rsidRDefault="006410C4" w:rsidP="00CF5189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F5189" w:rsidRPr="00CF5189">
        <w:t>Ivan Mikić, Nova Gradiška, Gundulićeva bb, OIB 72220905423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D753F">
        <w:t>2</w:t>
      </w:r>
      <w:r w:rsidR="00864A8D">
        <w:t>8</w:t>
      </w:r>
      <w:r>
        <w:t>.01.2019.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CF5189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CF5189" w:rsidRPr="00CF5189">
        <w:t>MOKO NEKRETNINE jednostavno društvo s ograničenom odgovornošću za usluge, Sesvete, Primorska 14 A, MBS 080861273, OIB 66857701927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864A8D" w:rsidP="006410C4" w:rsidR="006410C4">
      <w:pPr>
        <w:ind w:firstLine="720" w:left="2160"/>
      </w:pPr>
      <w:r>
        <w:t>31</w:t>
      </w:r>
      <w:r w:rsidR="006410C4">
        <w:t xml:space="preserve">. </w:t>
      </w:r>
      <w:r>
        <w:t>siječnja</w:t>
      </w:r>
      <w:r w:rsidR="006410C4">
        <w:t xml:space="preserve"> 2019. u </w:t>
      </w:r>
      <w:r>
        <w:t>10</w:t>
      </w:r>
      <w:r w:rsidR="006410C4">
        <w:t>,</w:t>
      </w:r>
      <w:r w:rsidR="0051040F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864A8D">
        <w:t>5</w:t>
      </w:r>
      <w:r>
        <w:t>.0</w:t>
      </w:r>
      <w:r w:rsidR="00864A8D">
        <w:t>7</w:t>
      </w:r>
      <w:r>
        <w:t>.2018. zaprimljen je na Trgovačkom sudu u Zagrebu prijedlog FINE Regionalni centar Zagreb, Klasa: 110-07/18-01/04 Ur. broj 04-06-18-</w:t>
      </w:r>
      <w:r w:rsidR="00864A8D">
        <w:t>2836</w:t>
      </w:r>
      <w:r>
        <w:t xml:space="preserve"> od </w:t>
      </w:r>
      <w:r w:rsidR="00864A8D">
        <w:t>3</w:t>
      </w:r>
      <w:r>
        <w:t>.0</w:t>
      </w:r>
      <w:r w:rsidR="00864A8D">
        <w:t>7</w:t>
      </w:r>
      <w:r>
        <w:t xml:space="preserve">.2018. godine, za otvaranje stečajnog postupka nad dužnikom </w:t>
      </w:r>
      <w:r w:rsidR="00CF5189" w:rsidRPr="00CF5189">
        <w:t>MOKO NEKRETNINE jednostavno društvo s ograničenom odgovornošću za usluge, Sesvete, Primorska 14 A, MBS 080861273, OIB 66857701927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5767B1">
        <w:t>2</w:t>
      </w:r>
      <w:r>
        <w:t>.0</w:t>
      </w:r>
      <w:r w:rsidR="005767B1">
        <w:t>7</w:t>
      </w:r>
      <w:r>
        <w:t xml:space="preserve">.2018. dužnik u Očevidniku redoslijeda osnova za plaćanje ima evidentirane neizvršene osnove za plaćanje u neprekinutom razdoblju od 120 dana, u ukupnom iznosu od </w:t>
      </w:r>
      <w:r w:rsidR="005767B1">
        <w:t>1</w:t>
      </w:r>
      <w:r w:rsidR="00397E8E">
        <w:t>6</w:t>
      </w:r>
      <w:r w:rsidR="005767B1">
        <w:t>7</w:t>
      </w:r>
      <w:r w:rsidR="00397E8E">
        <w:t>.</w:t>
      </w:r>
      <w:r w:rsidR="005767B1">
        <w:t>429,05</w:t>
      </w:r>
      <w:r>
        <w:t xml:space="preserve"> kn, u koji iznos je uračunata kamata i naknada FINE za provedbe ovrhe na novčanim sredstvima dužnika. Navodi da dužnik ima </w:t>
      </w:r>
      <w:r w:rsidR="005767B1">
        <w:t>1</w:t>
      </w:r>
      <w:r>
        <w:t xml:space="preserve"> zaposlen</w:t>
      </w:r>
      <w:r w:rsidR="005767B1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5767B1" w:rsidRPr="005767B1">
        <w:t>2.07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5767B1">
        <w:t>ne</w:t>
      </w:r>
      <w:r>
        <w:t xml:space="preserve">ma zaplijenjena novčana sredstva na dan </w:t>
      </w:r>
      <w:r w:rsidR="005767B1" w:rsidRPr="005767B1">
        <w:t>2.07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 w:rsidR="00955070">
        <w:t>8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0965F9">
        <w:t>i</w:t>
      </w:r>
      <w:r>
        <w:t xml:space="preserve"> stečajn</w:t>
      </w:r>
      <w:r w:rsidR="000965F9">
        <w:t>i</w:t>
      </w:r>
      <w:r>
        <w:t xml:space="preserve"> upravitelj </w:t>
      </w:r>
      <w:r w:rsidR="000965F9">
        <w:t>Ivan Mikić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0965F9">
        <w:t>Božidar Ladović</w:t>
      </w:r>
      <w:r>
        <w:t xml:space="preserve">, Zagreb, </w:t>
      </w:r>
      <w:r w:rsidR="000965F9">
        <w:t>papova ulica 4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6306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49786B">
      <w:t>4</w:t>
    </w:r>
    <w:r w:rsidR="00CF5189">
      <w:t>0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965F9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0B62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76306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767B1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A8D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CF5189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504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St-1740/2018</izvorni_sadrzaj>
    <derivirana_varijabla naziv="DomainObject.Predmet.OznakaBroj_1">St-1740/2018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MOKO NEKRETNINE j.d.o.o.</izvorni_sadrzaj>
    <derivirana_varijabla naziv="DomainObject.Predmet.ProtustrankaFormated_1">  MOKO NEKRETNINE j.d.o.o.</derivirana_varijabla>
  </DomainObject.Predmet.ProtustrankaFormated>
  <DomainObject.Predmet.ProtustrankaFormatedOIB>
    <izvorni_sadrzaj>  MOKO NEKRETNINE j.d.o.o., OIB 66857701927</izvorni_sadrzaj>
    <derivirana_varijabla naziv="DomainObject.Predmet.ProtustrankaFormatedOIB_1">  MOKO NEKRETNINE j.d.o.o., OIB 66857701927</derivirana_varijabla>
  </DomainObject.Predmet.ProtustrankaFormatedOIB>
  <DomainObject.Predmet.ProtustrankaFormatedWithAdress>
    <izvorni_sadrzaj> MOKO NEKRETNINE j.d.o.o., Primorska 14 A, 10360 Sesvete</izvorni_sadrzaj>
    <derivirana_varijabla naziv="DomainObject.Predmet.ProtustrankaFormatedWithAdress_1"> MOKO NEKRETNINE j.d.o.o., Primorska 14 A, 10360 Sesvete</derivirana_varijabla>
  </DomainObject.Predmet.ProtustrankaFormatedWithAdress>
  <DomainObject.Predmet.ProtustrankaFormatedWithAdressOIB>
    <izvorni_sadrzaj> MOKO NEKRETNINE j.d.o.o., OIB 66857701927, Primorska 14 A, 10360 Sesvete</izvorni_sadrzaj>
    <derivirana_varijabla naziv="DomainObject.Predmet.ProtustrankaFormatedWithAdressOIB_1"> MOKO NEKRETNINE j.d.o.o., OIB 66857701927, Primorska 14 A, 10360 Sesvete</derivirana_varijabla>
  </DomainObject.Predmet.ProtustrankaFormatedWithAdressOIB>
  <DomainObject.Predmet.ProtustrankaWithAdress>
    <izvorni_sadrzaj>MOKO NEKRETNINE j.d.o.o. Primorska 14 A, 10360 Sesvete</izvorni_sadrzaj>
    <derivirana_varijabla naziv="DomainObject.Predmet.ProtustrankaWithAdress_1">MOKO NEKRETNINE j.d.o.o. Primorska 14 A, 10360 Sesvete</derivirana_varijabla>
  </DomainObject.Predmet.ProtustrankaWithAdress>
  <DomainObject.Predmet.ProtustrankaWithAdressOIB>
    <izvorni_sadrzaj>MOKO NEKRETNINE j.d.o.o., OIB 66857701927, Primorska 14 A, 10360 Sesvete</izvorni_sadrzaj>
    <derivirana_varijabla naziv="DomainObject.Predmet.ProtustrankaWithAdressOIB_1">MOKO NEKRETNINE j.d.o.o., OIB 66857701927, Primorska 14 A, 10360 Sesvete</derivirana_varijabla>
  </DomainObject.Predmet.ProtustrankaWithAdressOIB>
  <DomainObject.Predmet.ProtustrankaNazivFormated>
    <izvorni_sadrzaj>MOKO NEKRETNINE j.d.o.o.</izvorni_sadrzaj>
    <derivirana_varijabla naziv="DomainObject.Predmet.ProtustrankaNazivFormated_1">MOKO NEKRETNINE j.d.o.o.</derivirana_varijabla>
  </DomainObject.Predmet.ProtustrankaNazivFormated>
  <DomainObject.Predmet.ProtustrankaNazivFormatedOIB>
    <izvorni_sadrzaj>MOKO NEKRETNINE j.d.o.o., OIB 66857701927</izvorni_sadrzaj>
    <derivirana_varijabla naziv="DomainObject.Predmet.ProtustrankaNazivFormatedOIB_1">MOKO NEKRETNINE j.d.o.o., OIB 66857701927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MOKO NEKRETNINE j.d.o.o.</item>
    </izvorni_sadrzaj>
    <derivirana_varijabla naziv="DomainObject.Predmet.ProtuStrankaListFormated_1">
      <item>MOKO NEKRETNINE j.d.o.o.</item>
    </derivirana_varijabla>
  </DomainObject.Predmet.ProtuStrankaListFormated>
  <DomainObject.Predmet.ProtuStrankaListFormatedOIB>
    <izvorni_sadrzaj>
      <item>MOKO NEKRETNINE j.d.o.o., OIB 66857701927</item>
    </izvorni_sadrzaj>
    <derivirana_varijabla naziv="DomainObject.Predmet.ProtuStrankaListFormatedOIB_1">
      <item>MOKO NEKRETNINE j.d.o.o., OIB 66857701927</item>
    </derivirana_varijabla>
  </DomainObject.Predmet.ProtuStrankaListFormatedOIB>
  <DomainObject.Predmet.ProtuStrankaListFormatedWithAdress>
    <izvorni_sadrzaj>
      <item>MOKO NEKRETNINE j.d.o.o., Primorska 14 A, 10360 Sesvete</item>
    </izvorni_sadrzaj>
    <derivirana_varijabla naziv="DomainObject.Predmet.ProtuStrankaListFormatedWithAdress_1">
      <item>MOKO NEKRETNINE j.d.o.o., Primorska 14 A, 10360 Sesvete</item>
    </derivirana_varijabla>
  </DomainObject.Predmet.ProtuStrankaListFormatedWithAdress>
  <DomainObject.Predmet.ProtuStrankaListFormatedWithAdressOIB>
    <izvorni_sadrzaj>
      <item>MOKO NEKRETNINE j.d.o.o., OIB 66857701927, Primorska 14 A, 10360 Sesvete</item>
    </izvorni_sadrzaj>
    <derivirana_varijabla naziv="DomainObject.Predmet.ProtuStrankaListFormatedWithAdressOIB_1">
      <item>MOKO NEKRETNINE j.d.o.o., OIB 66857701927, Primorska 14 A, 10360 Sesvete</item>
    </derivirana_varijabla>
  </DomainObject.Predmet.ProtuStrankaListFormatedWithAdressOIB>
  <DomainObject.Predmet.ProtuStrankaListNazivFormated>
    <izvorni_sadrzaj>
      <item>MOKO NEKRETNINE j.d.o.o.</item>
    </izvorni_sadrzaj>
    <derivirana_varijabla naziv="DomainObject.Predmet.ProtuStrankaListNazivFormated_1">
      <item>MOKO NEKRETNINE j.d.o.o.</item>
    </derivirana_varijabla>
  </DomainObject.Predmet.ProtuStrankaListNazivFormated>
  <DomainObject.Predmet.ProtuStrankaListNazivFormatedOIB>
    <izvorni_sadrzaj>
      <item>MOKO NEKRETNINE j.d.o.o., OIB 66857701927</item>
    </izvorni_sadrzaj>
    <derivirana_varijabla naziv="DomainObject.Predmet.ProtuStrankaListNazivFormatedOIB_1">
      <item>MOKO NEKRETNINE j.d.o.o., OIB 66857701927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MOKO NEKRETNINE j.d.o.o.</izvorni_sadrzaj>
    <derivirana_varijabla naziv="DomainObject.Predmet.ProtustrankaIDrugi_1">MOKO NEKRETNINE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MOKO NEKRETNINE j.d.o.o., OIB 66857701927, Primorska 14 A, 10360 Sesvete</izvorni_sadrzaj>
    <derivirana_varijabla naziv="DomainObject.Predmet.ProtustrankaIDrugiAdressOIB_1">MOKO NEKRETNINE j.d.o.o., OIB 66857701927, Primorska 14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MOKO NEKRETNINE j.d.o.o.</item>
      <item>FINA Regionalni centar Zagreb</item>
    </izvorni_sadrzaj>
    <derivirana_varijabla naziv="DomainObject.Predmet.SudioniciListNaziv_1">
      <item>MOKO NEKRETNINE j.d.o.o.</item>
      <item>FINA Regionalni centar Zagreb</item>
    </derivirana_varijabla>
  </DomainObject.Predmet.SudioniciListNaziv>
  <DomainObject.Predmet.SudioniciListAdressOIB>
    <izvorni_sadrzaj>
      <item>MOKO NEKRETNINE j.d.o.o., OIB 66857701927, Primorska 14 A,10360 Sesvete</item>
      <item>FINA Regionalni centar Zagreb, OIB 85821130368, Trg svibanjskih žrtava 1995.1,10000 Zagreb</item>
    </izvorni_sadrzaj>
    <derivirana_varijabla naziv="DomainObject.Predmet.SudioniciListAdressOIB_1">
      <item>MOKO NEKRETNINE j.d.o.o., OIB 66857701927, Primorska 14 A,10360 Sesvete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66857701927</item>
      <item>, OIB 85821130368</item>
    </izvorni_sadrzaj>
    <derivirana_varijabla naziv="DomainObject.Predmet.SudioniciListNazivOIB_1">
      <item>, OIB 66857701927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4EDE2-CBEA-48F5-9A5B-CDC1E84F9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701</properties:Words>
  <properties:Characters>3908</properties:Characters>
  <properties:Lines>119</properties:Lines>
  <properties:Paragraphs>36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2018-12-28T12:50:00Z</dcterms:modified>
  <cp:revision>60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