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f37f" w14:paraId="13af37f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7E03F7">
        <w:t>8</w:t>
      </w:r>
      <w:r w:rsidR="009D42A3">
        <w:t>39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Regionalni centar Osijek Podružnica Osijek, L. Jagera 3, za pokretanje skraćenog stečajnog postupka </w:t>
      </w:r>
      <w:r>
        <w:t xml:space="preserve">nad dužnikom </w:t>
      </w:r>
      <w:r w:rsidR="009D42A3">
        <w:t>NR PROJECT d</w:t>
      </w:r>
      <w:r w:rsidR="00035BE8">
        <w:t xml:space="preserve">.o.o. </w:t>
      </w:r>
      <w:r w:rsidR="006B3B25">
        <w:t xml:space="preserve">OIB: </w:t>
      </w:r>
      <w:r w:rsidR="009D42A3">
        <w:t>08540895555</w:t>
      </w:r>
      <w:r w:rsidR="00035BE8">
        <w:t>,</w:t>
      </w:r>
      <w:r w:rsidR="007E03F7">
        <w:t xml:space="preserve"> </w:t>
      </w:r>
      <w:r w:rsidR="00035BE8">
        <w:t xml:space="preserve">MBS: </w:t>
      </w:r>
      <w:r w:rsidR="009D42A3">
        <w:t xml:space="preserve">030162762, Osijek, Ružina 41, </w:t>
      </w:r>
      <w:r>
        <w:t xml:space="preserve">temeljem članka 430. Stečajnog zakona („Narodne novine“ 71/15), dana </w:t>
      </w:r>
      <w:r w:rsidR="007E03F7">
        <w:t>21</w:t>
      </w:r>
      <w:r w:rsidR="00C71EF0">
        <w:t>. 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9D42A3">
        <w:t>NR PROJECT d.o.o. OIB: 08540895555, MBS: 030162762, Osijek, Ružina 41</w:t>
      </w:r>
      <w:r w:rsidR="007E03F7">
        <w:t xml:space="preserve">, </w:t>
      </w:r>
      <w:r w:rsidR="00883980">
        <w:t xml:space="preserve"> </w:t>
      </w:r>
      <w:r w:rsidR="00F66CA4">
        <w:t xml:space="preserve">iznosi </w:t>
      </w:r>
      <w:r w:rsidR="009D42A3">
        <w:t>1.777.173,60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9D42A3">
        <w:t>NR PROJECT d.o.o. OIB: 08540895555, MBS: 030162762, Osijek, Ružina 41</w:t>
      </w:r>
      <w:r w:rsidR="00035BE8">
        <w:t xml:space="preserve">, direktor </w:t>
      </w:r>
      <w:r w:rsidR="009D42A3">
        <w:t>NORBERT REITER.KOVACS</w:t>
      </w:r>
      <w:r w:rsidR="00035BE8">
        <w:t xml:space="preserve">, OIB: </w:t>
      </w:r>
      <w:r w:rsidR="009D42A3">
        <w:t>64611340361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7E03F7">
        <w:t>8</w:t>
      </w:r>
      <w:r w:rsidR="009D42A3">
        <w:t>3</w:t>
      </w:r>
      <w:r w:rsidR="00035BE8">
        <w:t>9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7E03F7">
        <w:t>21</w:t>
      </w:r>
      <w:r w:rsidR="00C71EF0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7E03F7">
        <w:t>20</w:t>
      </w:r>
      <w:r w:rsidR="00C71EF0">
        <w:t>/1 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049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49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CC049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35BE8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3617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7E03F7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D42A3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71EF0"/>
    <w:rsid w:val="00C82963"/>
    <w:rsid w:val="00CA7F62"/>
    <w:rsid w:val="00CB55B6"/>
    <w:rsid w:val="00CC0491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2839</izvorni_sadrzaj>
    <derivirana_varijabla naziv="DomainObject.Predmet.Broj_1">2839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St-2839/2016</izvorni_sadrzaj>
    <derivirana_varijabla naziv="DomainObject.Predmet.OznakaBroj_1">St-2839/2016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NR PROJECT društvo s ograničenom odgovornošću za trgovinu i usluge</izvorni_sadrzaj>
    <derivirana_varijabla naziv="DomainObject.Predmet.ProtustrankaFormated_1">  NR PROJECT društvo s ograničenom odgovornošću za trgovinu i usluge</derivirana_varijabla>
  </DomainObject.Predmet.ProtustrankaFormated>
  <DomainObject.Predmet.ProtustrankaFormatedOIB>
    <izvorni_sadrzaj>  NR PROJECT društvo s ograničenom odgovornošću za trgovinu i usluge, OIB 08510895555</izvorni_sadrzaj>
    <derivirana_varijabla naziv="DomainObject.Predmet.ProtustrankaFormatedOIB_1">  NR PROJECT društvo s ograničenom odgovornošću za trgovinu i usluge, OIB 08510895555</derivirana_varijabla>
  </DomainObject.Predmet.ProtustrankaFormatedOIB>
  <DomainObject.Predmet.ProtustrankaFormatedWithAdress>
    <izvorni_sadrzaj> NR PROJECT društvo s ograničenom odgovornošću za trgovinu i usluge, Ružina 41, 31000 Osijek</izvorni_sadrzaj>
    <derivirana_varijabla naziv="DomainObject.Predmet.ProtustrankaFormatedWithAdress_1"> NR PROJECT društvo s ograničenom odgovornošću za trgovinu i usluge, Ružina 41, 31000 Osijek</derivirana_varijabla>
  </DomainObject.Predmet.ProtustrankaFormatedWithAdress>
  <DomainObject.Predmet.ProtustrankaFormatedWithAdressOIB>
    <izvorni_sadrzaj> NR PROJECT društvo s ograničenom odgovornošću za trgovinu i usluge, OIB 08510895555, Ružina 41, 31000 Osijek</izvorni_sadrzaj>
    <derivirana_varijabla naziv="DomainObject.Predmet.ProtustrankaFormatedWithAdressOIB_1"> NR PROJECT društvo s ograničenom odgovornošću za trgovinu i usluge, OIB 08510895555, Ružina 41, 31000 Osijek</derivirana_varijabla>
  </DomainObject.Predmet.ProtustrankaFormatedWithAdressOIB>
  <DomainObject.Predmet.ProtustrankaWithAdress>
    <izvorni_sadrzaj>NR PROJECT društvo s ograničenom odgovornošću za trgovinu i usluge Ružina 41, 31000 Osijek</izvorni_sadrzaj>
    <derivirana_varijabla naziv="DomainObject.Predmet.ProtustrankaWithAdress_1">NR PROJECT društvo s ograničenom odgovornošću za trgovinu i usluge Ružina 41, 31000 Osijek</derivirana_varijabla>
  </DomainObject.Predmet.ProtustrankaWithAdress>
  <DomainObject.Predmet.ProtustrankaWithAdressOIB>
    <izvorni_sadrzaj>NR PROJECT društvo s ograničenom odgovornošću za trgovinu i usluge, OIB 08510895555, Ružina 41, 31000 Osijek</izvorni_sadrzaj>
    <derivirana_varijabla naziv="DomainObject.Predmet.ProtustrankaWithAdressOIB_1">NR PROJECT društvo s ograničenom odgovornošću za trgovinu i usluge, OIB 08510895555, Ružina 41, 31000 Osijek</derivirana_varijabla>
  </DomainObject.Predmet.ProtustrankaWithAdressOIB>
  <DomainObject.Predmet.ProtustrankaNazivFormated>
    <izvorni_sadrzaj>NR PROJECT društvo s ograničenom odgovornošću za trgovinu i usluge</izvorni_sadrzaj>
    <derivirana_varijabla naziv="DomainObject.Predmet.ProtustrankaNazivFormated_1">NR PROJECT društvo s ograničenom odgovornošću za trgovinu i usluge</derivirana_varijabla>
  </DomainObject.Predmet.ProtustrankaNazivFormated>
  <DomainObject.Predmet.ProtustrankaNazivFormatedOIB>
    <izvorni_sadrzaj>NR PROJECT društvo s ograničenom odgovornošću za trgovinu i usluge, OIB 08510895555</izvorni_sadrzaj>
    <derivirana_varijabla naziv="DomainObject.Predmet.ProtustrankaNazivFormatedOIB_1">NR PROJECT društvo s ograničenom odgovornošću za trgovinu i usluge, OIB 08510895555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NR PROJECT društvo s ograničenom odgovornošću za trgovinu i usluge</item>
    </izvorni_sadrzaj>
    <derivirana_varijabla naziv="DomainObject.Predmet.ProtuStrankaListFormated_1">
      <item>NR PROJECT društvo s ograničenom odgovornošću za trgovinu i usluge</item>
    </derivirana_varijabla>
  </DomainObject.Predmet.ProtuStrankaListFormated>
  <DomainObject.Predmet.ProtuStrankaListFormatedOIB>
    <izvorni_sadrzaj>
      <item>NR PROJECT društvo s ograničenom odgovornošću za trgovinu i usluge, OIB 08510895555</item>
    </izvorni_sadrzaj>
    <derivirana_varijabla naziv="DomainObject.Predmet.ProtuStrankaListFormatedOIB_1">
      <item>NR PROJECT društvo s ograničenom odgovornošću za trgovinu i usluge, OIB 08510895555</item>
    </derivirana_varijabla>
  </DomainObject.Predmet.ProtuStrankaListFormatedOIB>
  <DomainObject.Predmet.ProtuStrankaListFormatedWithAdress>
    <izvorni_sadrzaj>
      <item>NR PROJECT društvo s ograničenom odgovornošću za trgovinu i usluge, Ružina 41, 31000 Osijek</item>
    </izvorni_sadrzaj>
    <derivirana_varijabla naziv="DomainObject.Predmet.ProtuStrankaListFormatedWithAdress_1">
      <item>NR PROJECT društvo s ograničenom odgovornošću za trgovinu i usluge, Ružina 41, 31000 Osijek</item>
    </derivirana_varijabla>
  </DomainObject.Predmet.ProtuStrankaListFormatedWithAdress>
  <DomainObject.Predmet.ProtuStrankaListFormatedWithAdressOIB>
    <izvorni_sadrzaj>
      <item>NR PROJECT društvo s ograničenom odgovornošću za trgovinu i usluge, OIB 08510895555, Ružina 41, 31000 Osijek</item>
    </izvorni_sadrzaj>
    <derivirana_varijabla naziv="DomainObject.Predmet.ProtuStrankaListFormatedWithAdressOIB_1">
      <item>NR PROJECT društvo s ograničenom odgovornošću za trgovinu i usluge, OIB 08510895555, Ružina 41, 31000 Osijek</item>
    </derivirana_varijabla>
  </DomainObject.Predmet.ProtuStrankaListFormatedWithAdressOIB>
  <DomainObject.Predmet.ProtuStrankaListNazivFormated>
    <izvorni_sadrzaj>
      <item>NR PROJECT društvo s ograničenom odgovornošću za trgovinu i usluge</item>
    </izvorni_sadrzaj>
    <derivirana_varijabla naziv="DomainObject.Predmet.ProtuStrankaListNazivFormated_1">
      <item>NR PROJECT društvo s ograničenom odgovornošću za trgovinu i usluge</item>
    </derivirana_varijabla>
  </DomainObject.Predmet.ProtuStrankaListNazivFormated>
  <DomainObject.Predmet.ProtuStrankaListNazivFormatedOIB>
    <izvorni_sadrzaj>
      <item>NR PROJECT društvo s ograničenom odgovornošću za trgovinu i usluge, OIB 08510895555</item>
    </izvorni_sadrzaj>
    <derivirana_varijabla naziv="DomainObject.Predmet.ProtuStrankaListNazivFormatedOIB_1">
      <item>NR PROJECT društvo s ograničenom odgovornošću za trgovinu i usluge, OIB 08510895555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NR PROJECT društvo s ograničenom odgovornošću za trgovinu i usluge</izvorni_sadrzaj>
    <derivirana_varijabla naziv="DomainObject.Predmet.ProtustrankaIDrugi_1">NR PROJECT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NR PROJECT društvo s ograničenom odgovornošću za trgovinu i usluge, OIB 08510895555, Ružina 41, 31000 Osijek</izvorni_sadrzaj>
    <derivirana_varijabla naziv="DomainObject.Predmet.ProtustrankaIDrugiAdressOIB_1">NR PROJECT društvo s ograničenom odgovornošću za trgovinu i usluge, OIB 08510895555,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NR PROJECT društvo s ograničenom odgovornošću za trgovinu i usluge</item>
    </izvorni_sadrzaj>
    <derivirana_varijabla naziv="DomainObject.Predmet.SudioniciListNaziv_1">
      <item>FINA RC OSIJEK</item>
      <item>NR PROJECT društvo s ograničenom odgovornošću za trgovinu i usluge</item>
    </derivirana_varijabla>
  </DomainObject.Predmet.SudioniciListNaziv>
  <DomainObject.Predmet.SudioniciListAdressOIB>
    <izvorni_sadrzaj>
      <item>FINA RC OSIJEK, OIB 85821130368</item>
      <item>NR PROJECT društvo s ograničenom odgovornošću za trgovinu i usluge, OIB 08510895555, Ružina 41,31000 Osijek</item>
    </izvorni_sadrzaj>
    <derivirana_varijabla naziv="DomainObject.Predmet.SudioniciListAdressOIB_1">
      <item>FINA RC OSIJEK, OIB 85821130368</item>
      <item>NR PROJECT društvo s ograničenom odgovornošću za trgovinu i usluge, OIB 08510895555,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08510895555</item>
    </izvorni_sadrzaj>
    <derivirana_varijabla naziv="DomainObject.Predmet.SudioniciListNazivOIB_1">
      <item>, OIB 85821130368</item>
      <item>, OIB 08510895555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1949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2016-11-21T09:38:00Z</dcterms:created>
  <dc:creator>Snježana Andrijanić</dc:creator>
  <cp:lastModifiedBy>Snježana Andrijanić</cp:lastModifiedBy>
  <cp:lastPrinted>2016-11-21T09:37:00Z</cp:lastPrinted>
  <dcterms:modified xmlns:xsi="http://www.w3.org/2001/XMLSchema-instance" xsi:type="dcterms:W3CDTF">2016-11-21T09:38:00Z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